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9c22" w14:paraId="6429c22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843DED">
        <w:t>76</w:t>
      </w:r>
      <w:r w:rsidRPr="003A45A8">
        <w:t>/</w:t>
      </w:r>
      <w:r>
        <w:t>20</w:t>
      </w:r>
      <w:r w:rsidR="00843DED">
        <w:t>18</w:t>
      </w:r>
      <w:r w:rsidRPr="003A45A8">
        <w:t>-</w:t>
      </w:r>
      <w:r w:rsidR="00891F4A">
        <w:t>174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93594A">
        <w:t xml:space="preserve"> </w:t>
      </w:r>
      <w:r w:rsidR="00843DED">
        <w:t>Stečajna masa iza TERMAL</w:t>
      </w:r>
      <w:r w:rsidR="00843DED" w:rsidRPr="001A7D60">
        <w:t xml:space="preserve"> d.o.o.</w:t>
      </w:r>
      <w:r w:rsidR="00843DED">
        <w:t>,</w:t>
      </w:r>
      <w:r w:rsidR="00843DED" w:rsidRPr="001A7D60">
        <w:t xml:space="preserve"> u stečaju</w:t>
      </w:r>
      <w:r w:rsidR="00843DED">
        <w:t>, Zadar</w:t>
      </w:r>
      <w:r w:rsidR="00843DED" w:rsidRPr="001A7D60">
        <w:t xml:space="preserve">, </w:t>
      </w:r>
      <w:r w:rsidR="00843DED">
        <w:t>Dalmatinskog sabora 3</w:t>
      </w:r>
      <w:r w:rsidR="00843DED" w:rsidRPr="001A7D60">
        <w:t>, OIB:</w:t>
      </w:r>
      <w:r w:rsidR="00843DED" w:rsidRPr="00692D10">
        <w:rPr>
          <w:rFonts w:cs="Arial" w:hAnsi="Arial" w:ascii="Arial"/>
          <w:color w:val="003366"/>
          <w:sz w:val="18"/>
          <w:szCs w:val="18"/>
        </w:rPr>
        <w:t xml:space="preserve"> </w:t>
      </w:r>
      <w:r w:rsidR="00843DED" w:rsidRPr="00692D10">
        <w:t>02608924759</w:t>
      </w:r>
      <w:r w:rsidR="009A60C6" w:rsidRPr="007F1802">
        <w:t>,</w:t>
      </w:r>
      <w:r w:rsidR="009A60C6">
        <w:t xml:space="preserve"> </w:t>
      </w:r>
      <w:r w:rsidR="00843DED">
        <w:t>15</w:t>
      </w:r>
      <w:r w:rsidR="007126DA">
        <w:t>.</w:t>
      </w:r>
      <w:r w:rsidR="00604321">
        <w:t xml:space="preserve"> </w:t>
      </w:r>
      <w:r w:rsidR="008F42A5">
        <w:t>svibnja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843DED">
        <w:t>e</w:t>
      </w:r>
      <w:r w:rsidRPr="003573CC">
        <w:t xml:space="preserve"> upravitelj</w:t>
      </w:r>
      <w:r w:rsidR="00843DED">
        <w:t>ice</w:t>
      </w:r>
      <w:r w:rsidR="000527C6">
        <w:t xml:space="preserve"> </w:t>
      </w:r>
      <w:r w:rsidR="00843DED">
        <w:t>Ivanke Bosotine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843DED">
        <w:t>27.400,98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843DED" w:rsidP="00D045A3" w:rsidR="00D045A3">
      <w:pPr>
        <w:ind w:firstLine="705"/>
        <w:jc w:val="both"/>
      </w:pPr>
      <w:r>
        <w:t>Stečajna</w:t>
      </w:r>
      <w:r w:rsidR="00D045A3">
        <w:t xml:space="preserve"> upravitelj</w:t>
      </w:r>
      <w:r>
        <w:t>ica</w:t>
      </w:r>
      <w:r w:rsidR="00E049C6">
        <w:t xml:space="preserve"> imenovan</w:t>
      </w:r>
      <w:r>
        <w:t>a</w:t>
      </w:r>
      <w:r w:rsidR="00E049C6">
        <w:t xml:space="preserve"> u ovom postupku</w:t>
      </w:r>
      <w:r>
        <w:t xml:space="preserve"> je</w:t>
      </w:r>
      <w:r w:rsidR="00E049C6">
        <w:t xml:space="preserve"> podni</w:t>
      </w:r>
      <w:r>
        <w:t>jela</w:t>
      </w:r>
      <w:r w:rsidR="001630E7">
        <w:t xml:space="preserve"> </w:t>
      </w:r>
      <w:r w:rsidR="00D045A3">
        <w:t>zahtjev za određivanje nagrade.</w:t>
      </w:r>
      <w:r>
        <w:t xml:space="preserve"> S obzirom da je za vrijeme primjene uredbe o kriterijima i načinu obračuna i plaćanja stečajnim upraviteljima (Narodne novine 189/2003), unovčena stečajna masa u iznosu od 207.865,38 kuna s tog je osnova nagrada iznosi 20.786,54 kune, dok je u vrijeme važenja Uredbe o kriterijima i načinu obračuna i plaćanja stečajnim upraviteljima (Narodne novine 205/15) unovčena stečajna masa u iznosu od 41.340,23 kune, to joj za isti iznos pripada nagrada u iznosu od 6.614,44 kune, uz napomenu da je kroz predujam nagrade prethodno isplaćeni iznos od 17.500,00 kuna</w:t>
      </w:r>
    </w:p>
    <w:p w:rsidRDefault="00D045A3" w:rsidP="00D045A3" w:rsidR="00977ECA">
      <w:pPr>
        <w:ind w:firstLine="705"/>
        <w:jc w:val="both"/>
      </w:pPr>
      <w:r>
        <w:tab/>
      </w:r>
      <w:r w:rsidR="00977ECA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843DED">
        <w:t>15</w:t>
      </w:r>
      <w:r w:rsidR="007126DA">
        <w:t>.</w:t>
      </w:r>
      <w:r w:rsidR="00604321">
        <w:t xml:space="preserve"> </w:t>
      </w:r>
      <w:r w:rsidR="008F42A5">
        <w:t>svibnja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91F4A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891F4A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E2171"/>
    <w:rsid w:val="001E3B3A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43DED"/>
    <w:rsid w:val="00886894"/>
    <w:rsid w:val="00890095"/>
    <w:rsid w:val="00891F4A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1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F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F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F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F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1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F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2018.</izvorni_sadrzaj>
    <derivirana_varijabla naziv="DomainObject.Predmet.DatumRjesavanja_1">15.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TERMAL društvo s ograničenom odgovornošću za upravljanje i tehničko održavanje u stambenim i poslovnim </izvorni_sadrzaj>
    <derivirana_varijabla naziv="DomainObject.Predmet.ProtustrankaFormated_1">  Stečajna masa iza TERMAL društvo s ograničenom odgovornošću za upravljanje i tehničko održavanje u stambenim i poslovnim </derivirana_varijabla>
  </DomainObject.Predmet.ProtustrankaFormated>
  <DomainObject.Predmet.ProtustrankaFormatedOIB>
    <izvorni_sadrzaj>  Stečajna masa iza TERMAL društvo s ograničenom odgovornošću za upravljanje i tehničko održavanje u stambenim i poslovnim , OIB 02608924759</izvorni_sadrzaj>
    <derivirana_varijabla naziv="DomainObject.Predmet.ProtustrankaFormatedOIB_1">  Stečajna masa iza TERMAL društvo s ograničenom odgovornošću za upravljanje i tehničko održavanje u stambenim i poslovnim , OIB 02608924759</derivirana_varijabla>
  </DomainObject.Predmet.ProtustrankaFormatedOIB>
  <DomainObject.Predmet.ProtustrankaFormatedWithAdress>
    <izvorni_sadrzaj> Stečajna masa iza TERMAL društvo s ograničenom odgovornošću za upravljanje i tehničko održavanje u stambenim i poslovnim , Stjepana Radića 027, 23000 Zadar</izvorni_sadrzaj>
    <derivirana_varijabla naziv="DomainObject.Predmet.ProtustrankaFormatedWithAdress_1"> Stečajna masa iza TERMAL društvo s ograničenom odgovornošću za upravljanje i tehničko održavanje u stambenim i poslovnim , Stjepana Radića 027, 23000 Zadar</derivirana_varijabla>
  </DomainObject.Predmet.ProtustrankaFormatedWithAdress>
  <DomainObject.Predmet.ProtustrankaFormatedWithAdressOIB>
    <izvorni_sadrzaj> Stečajna masa iza TERMAL društvo s ograničenom odgovornošću za upravljanje i tehničko održavanje u stambenim i poslovnim , OIB 02608924759, Stjepana Radića 027, 23000 Zadar</izvorni_sadrzaj>
    <derivirana_varijabla naziv="DomainObject.Predmet.ProtustrankaFormatedWithAdressOIB_1"> Stečajna masa iza TERMAL društvo s ograničenom odgovornošću za upravljanje i tehničko održavanje u stambenim i poslovnim , OIB 02608924759, Stjepana Radića 027, 23000 Zadar</derivirana_varijabla>
  </DomainObject.Predmet.ProtustrankaFormatedWithAdressOIB>
  <DomainObject.Predmet.ProtustrankaWithAdress>
    <izvorni_sadrzaj>Stečajna masa iza TERMAL društvo s ograničenom odgovornošću za upravljanje i tehničko održavanje u stambenim i poslovnim  Stjepana Radića 027, 23000 Zadar</izvorni_sadrzaj>
    <derivirana_varijabla naziv="DomainObject.Predmet.ProtustrankaWithAdress_1">Stečajna masa iza TERMAL društvo s ograničenom odgovornošću za upravljanje i tehničko održavanje u stambenim i poslovnim  Stjepana Radića 027, 23000 Zadar</derivirana_varijabla>
  </DomainObject.Predmet.ProtustrankaWithAdress>
  <DomainObject.Predmet.ProtustrankaWithAdressOIB>
    <izvorni_sadrzaj>Stečajna masa iza TERMAL društvo s ograničenom odgovornošću za upravljanje i tehničko održavanje u stambenim i poslovnim , OIB 02608924759, Stjepana Radića 027, 23000 Zadar</izvorni_sadrzaj>
    <derivirana_varijabla naziv="DomainObject.Predmet.ProtustrankaWithAdressOIB_1">Stečajna masa iza TERMAL društvo s ograničenom odgovornošću za upravljanje i tehničko održavanje u stambenim i poslovnim , OIB 02608924759, Stjepana Radića 027, 23000 Zadar</derivirana_varijabla>
  </DomainObject.Predmet.ProtustrankaWithAdressOIB>
  <DomainObject.Predmet.ProtustrankaNazivFormated>
    <izvorni_sadrzaj>Stečajna masa iza TERMAL društvo s ograničenom odgovornošću za upravljanje i tehničko održavanje u stambenim i poslovnim </izvorni_sadrzaj>
    <derivirana_varijabla naziv="DomainObject.Predmet.ProtustrankaNazivFormated_1">Stečajna masa iza TERMAL društvo s ograničenom odgovornošću za upravljanje i tehničko održavanje u stambenim i poslovnim </derivirana_varijabla>
  </DomainObject.Predmet.ProtustrankaNazivFormated>
  <DomainObject.Predmet.ProtustrankaNazivFormatedOIB>
    <izvorni_sadrzaj>Stečajna masa iza TERMAL društvo s ograničenom odgovornošću za upravljanje i tehničko održavanje u stambenim i poslovnim , OIB 02608924759</izvorni_sadrzaj>
    <derivirana_varijabla naziv="DomainObject.Predmet.ProtustrankaNazivFormatedOIB_1">Stečajna masa iza TERMAL društvo s ograničenom odgovornošću za upravljanje i tehničko održavanje u stambenim i poslovnim , OIB 02608924759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PU Područni ured Zadar; Branislav Veljančić</izvorni_sadrzaj>
    <derivirana_varijabla naziv="DomainObject.Predmet.StrankaFormated_1">  MF, PU Područni ured Zadar; Branislav Veljančić</derivirana_varijabla>
  </DomainObject.Predmet.StrankaFormated>
  <DomainObject.Predmet.StrankaFormatedOIB>
    <izvorni_sadrzaj>  MF, PU Područni ured Zadar; Branislav Veljančić, OIB 35668075252</izvorni_sadrzaj>
    <derivirana_varijabla naziv="DomainObject.Predmet.StrankaFormatedOIB_1">  MF, PU Područni ured Zadar; Branislav Veljančić, OIB 35668075252</derivirana_varijabla>
  </DomainObject.Predmet.StrankaFormatedOIB>
  <DomainObject.Predmet.StrankaFormatedWithAdress>
    <izvorni_sadrzaj> MF, PU Područni ured Zadar, 23000 Zadar; Branislav Veljančić</izvorni_sadrzaj>
    <derivirana_varijabla naziv="DomainObject.Predmet.StrankaFormatedWithAdress_1"> MF, PU Područni ured Zadar, 23000 Zadar; Branislav Veljančić</derivirana_varijabla>
  </DomainObject.Predmet.StrankaFormatedWithAdress>
  <DomainObject.Predmet.StrankaFormatedWithAdressOIB>
    <izvorni_sadrzaj> MF, PU Područni ured Zadar, 23000 Zadar; Branislav Veljančić, OIB 35668075252</izvorni_sadrzaj>
    <derivirana_varijabla naziv="DomainObject.Predmet.StrankaFormatedWithAdressOIB_1"> MF, PU Područni ured Zadar, 23000 Zadar; Branislav Veljančić, OIB 35668075252</derivirana_varijabla>
  </DomainObject.Predmet.StrankaFormatedWithAdressOIB>
  <DomainObject.Predmet.StrankaWithAdress>
    <izvorni_sadrzaj>MF, PU Područni ured Zadar 23000 Zadar,Branislav Veljančić </izvorni_sadrzaj>
    <derivirana_varijabla naziv="DomainObject.Predmet.StrankaWithAdress_1">MF, PU Područni ured Zadar 23000 Zadar,Branislav Veljančić </derivirana_varijabla>
  </DomainObject.Predmet.StrankaWithAdress>
  <DomainObject.Predmet.StrankaWithAdressOIB>
    <izvorni_sadrzaj>MF, PU Područni ured Zadar, 23000 Zadar,Branislav Veljančić, OIB 35668075252</izvorni_sadrzaj>
    <derivirana_varijabla naziv="DomainObject.Predmet.StrankaWithAdressOIB_1">MF, PU Područni ured Zadar, 23000 Zadar,Branislav Veljančić, OIB 35668075252</derivirana_varijabla>
  </DomainObject.Predmet.StrankaWithAdressOIB>
  <DomainObject.Predmet.StrankaNazivFormated>
    <izvorni_sadrzaj>MF, PU Područni ured Zadar,Branislav Veljančić</izvorni_sadrzaj>
    <derivirana_varijabla naziv="DomainObject.Predmet.StrankaNazivFormated_1">MF, PU Područni ured Zadar,Branislav Veljančić</derivirana_varijabla>
  </DomainObject.Predmet.StrankaNazivFormated>
  <DomainObject.Predmet.StrankaNazivFormatedOIB>
    <izvorni_sadrzaj>MF, PU Područni ured Zadar,Branislav Veljančić, OIB 35668075252</izvorni_sadrzaj>
    <derivirana_varijabla naziv="DomainObject.Predmet.StrankaNazivFormatedOIB_1">MF, PU Područni ured Zadar,Branislav Veljančić, OIB 35668075252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PU Područni ured Zadar</item>
      <item>Branislav Veljančić</item>
    </izvorni_sadrzaj>
    <derivirana_varijabla naziv="DomainObject.Predmet.StrankaListFormated_1">
      <item>MF, PU Područni ured Zadar</item>
      <item>Branislav Veljančić</item>
    </derivirana_varijabla>
  </DomainObject.Predmet.StrankaListFormated>
  <DomainObject.Predmet.StrankaListFormatedOIB>
    <izvorni_sadrzaj>
      <item>MF, PU Područni ured Zadar</item>
      <item>Branislav Veljančić, OIB 35668075252</item>
    </izvorni_sadrzaj>
    <derivirana_varijabla naziv="DomainObject.Predmet.StrankaListFormatedOIB_1">
      <item>MF, PU Područni ured Zadar</item>
      <item>Branislav Veljančić, OIB 35668075252</item>
    </derivirana_varijabla>
  </DomainObject.Predmet.StrankaListFormatedOIB>
  <DomainObject.Predmet.StrankaListFormatedWithAdress>
    <izvorni_sadrzaj>
      <item>MF, PU Područni ured Zadar, 23000 Zadar</item>
      <item>Branislav Veljančić</item>
    </izvorni_sadrzaj>
    <derivirana_varijabla naziv="DomainObject.Predmet.StrankaListFormatedWithAdress_1">
      <item>MF, PU Područni ured Zadar, 23000 Zadar</item>
      <item>Branislav Veljančić</item>
    </derivirana_varijabla>
  </DomainObject.Predmet.StrankaListFormatedWithAdress>
  <DomainObject.Predmet.StrankaListFormatedWithAdressOIB>
    <izvorni_sadrzaj>
      <item>MF, PU Područni ured Zadar, 23000 Zadar</item>
      <item>Branislav Veljančić, OIB 35668075252</item>
    </izvorni_sadrzaj>
    <derivirana_varijabla naziv="DomainObject.Predmet.StrankaListFormatedWithAdressOIB_1">
      <item>MF, PU Područni ured Zadar, 23000 Zadar</item>
      <item>Branislav Veljančić, OIB 35668075252</item>
    </derivirana_varijabla>
  </DomainObject.Predmet.StrankaListFormatedWithAdressOIB>
  <DomainObject.Predmet.StrankaListNazivFormated>
    <izvorni_sadrzaj>
      <item>MF, PU Područni ured Zadar</item>
      <item>Branislav Veljančić</item>
    </izvorni_sadrzaj>
    <derivirana_varijabla naziv="DomainObject.Predmet.StrankaListNazivFormated_1">
      <item>MF, PU Područni ured Zadar</item>
      <item>Branislav Veljančić</item>
    </derivirana_varijabla>
  </DomainObject.Predmet.StrankaListNazivFormated>
  <DomainObject.Predmet.StrankaListNazivFormatedOIB>
    <izvorni_sadrzaj>
      <item>MF, PU Područni ured Zadar</item>
      <item>Branislav Veljančić, OIB 35668075252</item>
    </izvorni_sadrzaj>
    <derivirana_varijabla naziv="DomainObject.Predmet.StrankaListNazivFormatedOIB_1">
      <item>MF, PU Područni ured Zadar</item>
      <item>Branislav Veljančić, OIB 35668075252</item>
    </derivirana_varijabla>
  </DomainObject.Predmet.StrankaListNazivFormatedOIB>
  <DomainObject.Predmet.ProtuStrankaListFormated>
    <izvorni_sadrzaj>
      <item>Stečajna masa iza TERMAL društvo s ograničenom odgovornošću za upravljanje i tehničko održavanje u stambenim i poslovnim </item>
    </izvorni_sadrzaj>
    <derivirana_varijabla naziv="DomainObject.Predmet.ProtuStrankaListFormated_1">
      <item>Stečajna masa iza TERMAL društvo s ograničenom odgovornošću za upravljanje i tehničko održavanje u stambenim i poslovnim </item>
    </derivirana_varijabla>
  </DomainObject.Predmet.ProtuStrankaListFormated>
  <DomainObject.Predmet.ProtuStrankaListFormatedOIB>
    <izvorni_sadrzaj>
      <item>Stečajna masa iza TERMAL društvo s ograničenom odgovornošću za upravljanje i tehničko održavanje u stambenim i poslovnim , OIB 02608924759</item>
    </izvorni_sadrzaj>
    <derivirana_varijabla naziv="DomainObject.Predmet.ProtuStrankaListFormatedOIB_1">
      <item>Stečajna masa iza TERMAL društvo s ograničenom odgovornošću za upravljanje i tehničko održavanje u stambenim i poslovnim , OIB 02608924759</item>
    </derivirana_varijabla>
  </DomainObject.Predmet.ProtuStrankaListFormatedOIB>
  <DomainObject.Predmet.ProtuStrankaListFormatedWithAdress>
    <izvorni_sadrzaj>
      <item>Stečajna masa iza TERMAL društvo s ograničenom odgovornošću za upravljanje i tehničko održavanje u stambenim i poslovnim , Stjepana Radića 027, 23000 Zadar</item>
    </izvorni_sadrzaj>
    <derivirana_varijabla naziv="DomainObject.Predmet.ProtuStrankaListFormatedWithAdress_1">
      <item>Stečajna masa iza TERMAL društvo s ograničenom odgovornošću za upravljanje i tehničko održavanje u stambenim i poslovnim , Stjepana Radića 027, 23000 Zadar</item>
    </derivirana_varijabla>
  </DomainObject.Predmet.ProtuStrankaListFormatedWithAdress>
  <DomainObject.Predmet.ProtuStrankaListFormatedWithAdressOIB>
    <izvorni_sadrzaj>
      <item>Stečajna masa iza TERMAL društvo s ograničenom odgovornošću za upravljanje i tehničko održavanje u stambenim i poslovnim , OIB 02608924759, Stjepana Radića 027, 23000 Zadar</item>
    </izvorni_sadrzaj>
    <derivirana_varijabla naziv="DomainObject.Predmet.ProtuStrankaListFormatedWithAdressOIB_1">
      <item>Stečajna masa iza TERMAL društvo s ograničenom odgovornošću za upravljanje i tehničko održavanje u stambenim i poslovnim , OIB 02608924759, Stjepana Radića 027, 23000 Zadar</item>
    </derivirana_varijabla>
  </DomainObject.Predmet.ProtuStrankaListFormatedWithAdressOIB>
  <DomainObject.Predmet.ProtuStrankaListNazivFormated>
    <izvorni_sadrzaj>
      <item>Stečajna masa iza TERMAL društvo s ograničenom odgovornošću za upravljanje i tehničko održavanje u stambenim i poslovnim </item>
    </izvorni_sadrzaj>
    <derivirana_varijabla naziv="DomainObject.Predmet.ProtuStrankaListNazivFormated_1">
      <item>Stečajna masa iza TERMAL društvo s ograničenom odgovornošću za upravljanje i tehničko održavanje u stambenim i poslovnim </item>
    </derivirana_varijabla>
  </DomainObject.Predmet.ProtuStrankaListNazivFormated>
  <DomainObject.Predmet.ProtuStrankaListNazivFormatedOIB>
    <izvorni_sadrzaj>
      <item>Stečajna masa iza TERMAL društvo s ograničenom odgovornošću za upravljanje i tehničko održavanje u stambenim i poslovnim , OIB 02608924759</item>
    </izvorni_sadrzaj>
    <derivirana_varijabla naziv="DomainObject.Predmet.ProtuStrankaListNazivFormatedOIB_1">
      <item>Stečajna masa iza TERMAL društvo s ograničenom odgovornošću za upravljanje i tehničko održavanje u stambenim i poslovnim , OIB 02608924759</item>
    </derivirana_varijabla>
  </DomainObject.Predmet.ProtuStrankaListNazivFormatedOIB>
  <DomainObject.Predmet.OstaliListFormated>
    <izvorni_sadrzaj>
      <item>Odvj. Helena Zudenigo</item>
    </izvorni_sadrzaj>
    <derivirana_varijabla naziv="DomainObject.Predmet.OstaliListFormated_1">
      <item>Odvj. Helena Zudenigo</item>
    </derivirana_varijabla>
  </DomainObject.Predmet.OstaliListFormated>
  <DomainObject.Predmet.OstaliListFormatedOIB>
    <izvorni_sadrzaj>
      <item>Odvj. Helena Zudenigo</item>
    </izvorni_sadrzaj>
    <derivirana_varijabla naziv="DomainObject.Predmet.OstaliListFormatedOIB_1">
      <item>Odvj. Helena Zudenigo</item>
    </derivirana_varijabla>
  </DomainObject.Predmet.OstaliListFormatedOIB>
  <DomainObject.Predmet.OstaliListFormatedWithAdress>
    <izvorni_sadrzaj>
      <item>Odvj. Helena Zudenigo, Špire Brusine br. 4/II, 23 000 Zadar</item>
    </izvorni_sadrzaj>
    <derivirana_varijabla naziv="DomainObject.Predmet.OstaliListFormatedWithAdress_1">
      <item>Odvj. Helena Zudenigo, Špire Brusine br. 4/II, 23 000 Zadar</item>
    </derivirana_varijabla>
  </DomainObject.Predmet.OstaliListFormatedWithAdress>
  <DomainObject.Predmet.OstaliListFormatedWithAdressOIB>
    <izvorni_sadrzaj>
      <item>Odvj. Helena Zudenigo, Špire Brusine br. 4/II, 23 000 Zadar</item>
    </izvorni_sadrzaj>
    <derivirana_varijabla naziv="DomainObject.Predmet.OstaliListFormatedWithAdressOIB_1">
      <item>Odvj. Helena Zudenigo, Špire Brusine br. 4/II, 23 000 Zadar</item>
    </derivirana_varijabla>
  </DomainObject.Predmet.OstaliListFormatedWithAdressOIB>
  <DomainObject.Predmet.OstaliListNazivFormated>
    <izvorni_sadrzaj>
      <item>Odvj. Helena Zudenigo</item>
    </izvorni_sadrzaj>
    <derivirana_varijabla naziv="DomainObject.Predmet.OstaliListNazivFormated_1">
      <item>Odvj. Helena Zudenigo</item>
    </derivirana_varijabla>
  </DomainObject.Predmet.OstaliListNazivFormated>
  <DomainObject.Predmet.OstaliListNazivFormatedOIB>
    <izvorni_sadrzaj>
      <item>Odvj. Helena Zudenigo</item>
    </izvorni_sadrzaj>
    <derivirana_varijabla naziv="DomainObject.Predmet.OstaliListNazivFormatedOIB_1">
      <item>Odvj. Helena Zudenigo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Branislav Veljančić i dr.</izvorni_sadrzaj>
    <derivirana_varijabla naziv="DomainObject.Predmet.StrankaIDrugi_1">Branislav Veljančić i dr.</derivirana_varijabla>
  </DomainObject.Predmet.StrankaIDrugi>
  <DomainObject.Predmet.ProtustrankaIDrugi>
    <izvorni_sadrzaj>Stečajna masa iza TERMAL društvo s ograničenom odgovornošću za upravljanje i tehničko održavanje u stambenim i poslovnim </izvorni_sadrzaj>
    <derivirana_varijabla naziv="DomainObject.Predmet.ProtustrankaIDrugi_1">Stečajna masa iza TERMAL društvo s ograničenom odgovornošću za upravljanje i tehničko održavanje u stambenim i poslovnim </derivirana_varijabla>
  </DomainObject.Predmet.ProtustrankaIDrugi>
  <DomainObject.Predmet.StrankaIDrugiAdressOIB>
    <izvorni_sadrzaj>Branislav Veljančić, OIB 35668075252 i dr.</izvorni_sadrzaj>
    <derivirana_varijabla naziv="DomainObject.Predmet.StrankaIDrugiAdressOIB_1">Branislav Veljančić, OIB 35668075252 i dr.</derivirana_varijabla>
  </DomainObject.Predmet.StrankaIDrugiAdressOIB>
  <DomainObject.Predmet.ProtustrankaIDrugiAdressOIB>
    <izvorni_sadrzaj>Stečajna masa iza TERMAL društvo s ograničenom odgovornošću za upravljanje i tehničko održavanje u stambenim i poslovnim , OIB 02608924759, Stjepana Radića 027, 23000 Zadar</izvorni_sadrzaj>
    <derivirana_varijabla naziv="DomainObject.Predmet.ProtustrankaIDrugiAdressOIB_1">Stečajna masa iza TERMAL društvo s ograničenom odgovornošću za upravljanje i tehničko održavanje u stambenim i poslovnim , OIB 02608924759, Stjepana Radića 027,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2018.</izvorni_sadrzaj>
    <derivirana_varijabla naziv="DomainObject.Predmet.OdlukaRjesenje.DatumDonosenjaOdluke_1">15.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St-76/2018-8</izvorni_sadrzaj>
    <derivirana_varijabla naziv="DomainObject.Predmet.OdlukaRjesenje.Oznaka_1">St-76/2018-8</derivirana_varijabla>
  </DomainObject.Predmet.OdlukaRjesenje.Oznaka>
  <DomainObject.Predmet.SudioniciListNaziv>
    <izvorni_sadrzaj>
      <item>Stečajna masa iza TERMAL društvo s ograničenom odgovornošću za upravljanje i tehničko održavanje u stambenim i poslovnim </item>
      <item>MF, PU Područni ured Zadar</item>
      <item>Odvj. Helena Zudenigo</item>
      <item>Branislav Veljančić</item>
    </izvorni_sadrzaj>
    <derivirana_varijabla naziv="DomainObject.Predmet.SudioniciListNaziv_1">
      <item>Stečajna masa iza TERMAL društvo s ograničenom odgovornošću za upravljanje i tehničko održavanje u stambenim i poslovnim </item>
      <item>MF, PU Područni ured Zadar</item>
      <item>Odvj. Helena Zudenigo</item>
      <item>Branislav Veljančić</item>
    </derivirana_varijabla>
  </DomainObject.Predmet.SudioniciListNaziv>
  <DomainObject.Predmet.SudioniciListAdressOIB>
    <izvorni_sadrzaj>
      <item>Stečajna masa iza TERMAL društvo s ograničenom odgovornošću za upravljanje i tehničko održavanje u stambenim i poslovnim , OIB 02608924759, Stjepana Radića 027,23000 Zadar</item>
      <item>MF, PU Područni ured Zadar, 23000 Zadar</item>
      <item>Odvj. Helena Zudenigo, Špire Brusine br. 4/II,23 000 Zadar</item>
      <item>Branislav Veljančić, OIB 35668075252</item>
    </izvorni_sadrzaj>
    <derivirana_varijabla naziv="DomainObject.Predmet.SudioniciListAdressOIB_1">
      <item>Stečajna masa iza TERMAL društvo s ograničenom odgovornošću za upravljanje i tehničko održavanje u stambenim i poslovnim , OIB 02608924759, Stjepana Radića 027,23000 Zadar</item>
      <item>MF, PU Područni ured Zadar, 23000 Zadar</item>
      <item>Odvj. Helena Zudenigo, Špire Brusine br. 4/II,23 000 Zadar</item>
      <item>Branislav Veljančić, OIB 35668075252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02608924759</item>
      <item>, OIB null</item>
      <item>, OIB null</item>
      <item>, OIB 35668075252</item>
    </izvorni_sadrzaj>
    <derivirana_varijabla naziv="DomainObject.Predmet.SudioniciListNazivOIB_1">
      <item>, OIB 02608924759</item>
      <item>, OIB null</item>
      <item>, OIB null</item>
      <item>, OIB 35668075252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264</properties:Words>
  <properties:Characters>1292</properties:Characters>
  <properties:Lines>51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2018-05-15T08:36:00Z</dcterms:created>
  <dc:creator>abajlo</dc:creator>
  <cp:lastModifiedBy>Ante Rubelj</cp:lastModifiedBy>
  <cp:lastPrinted>2018-03-30T08:49:00Z</cp:lastPrinted>
  <dcterms:modified xmlns:xsi="http://www.w3.org/2001/XMLSchema-instance" xsi:type="dcterms:W3CDTF">2018-05-15T13:16:00Z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(1ST-76-18-Ivanka Bosotina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