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277B72" w:rsidR="00E61428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61428" w:rsidP="00277B72" w:rsidR="00E61428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61428" w:rsidP="00277B72" w:rsidR="00E6142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E61428" w:rsidP="00277B72" w:rsidR="00E61428" w:rsidRPr="009077C2">
            <w:pPr>
              <w:jc w:val="center"/>
            </w:pPr>
            <w:r>
              <w:t xml:space="preserve">Trgovački sud u Osijeku   </w:t>
            </w:r>
          </w:p>
          <w:p w:rsidRDefault="00E61428" w:rsidP="00277B72" w:rsidR="00E61428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277B72" w:rsidR="00E6142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E61428" w:rsidP="00277B72" w:rsidR="00E61428">
            <w:pPr>
              <w:pStyle w:val="VSVerzija"/>
              <w:jc w:val="center"/>
            </w:pPr>
            <w:r>
              <w:t>Poslovni broj: 13 St-101/15-92</w:t>
            </w:r>
          </w:p>
          <w:p w:rsidRDefault="00E61428" w:rsidP="00277B72" w:rsidR="00E61428" w:rsidRPr="00974EE9">
            <w:pPr>
              <w:pStyle w:val="VSVerzija"/>
              <w:jc w:val="center"/>
            </w:pPr>
          </w:p>
        </w:tc>
      </w:tr>
    </w:tbl>
    <w:p w14:textId="d852ba0" w14:paraId="d852ba0" w:rsidRDefault="00E61428" w:rsidP="00E61428" w:rsidR="00E61428">
      <w:pPr>
        <w:jc w:val="both"/>
        <w15:collapsed w:val="false"/>
      </w:pPr>
    </w:p>
    <w:p w:rsidRDefault="00E61428" w:rsidP="00E61428" w:rsidR="00E61428">
      <w:pPr>
        <w:jc w:val="both"/>
      </w:pPr>
    </w:p>
    <w:p w:rsidRDefault="00E61428" w:rsidP="00E61428" w:rsidR="00E61428">
      <w:pPr>
        <w:jc w:val="center"/>
      </w:pPr>
      <w:r>
        <w:t>R E P U B L I K A    H R V A T S K A</w:t>
      </w:r>
    </w:p>
    <w:p w:rsidRDefault="00E61428" w:rsidP="00E61428" w:rsidR="00E61428" w:rsidRPr="00A56185">
      <w:pPr>
        <w:jc w:val="center"/>
      </w:pPr>
    </w:p>
    <w:p w:rsidRDefault="00E61428" w:rsidP="00E61428" w:rsidR="00E61428" w:rsidRPr="00A56185">
      <w:pPr>
        <w:jc w:val="center"/>
      </w:pPr>
      <w:r>
        <w:t xml:space="preserve">Z A K L J U Č A K 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E61428">
        <w:t xml:space="preserve"> 17. siječnja 2019.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540FB" w:rsidR="00716538">
      <w:pPr>
        <w:pStyle w:val="Tijeloteksta"/>
        <w:ind w:left="705"/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r w:rsidR="00B540FB">
        <w:t>64.965,00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65D2B">
        <w:t xml:space="preserve"> </w:t>
      </w:r>
      <w:r w:rsidR="00B540FB">
        <w:t>14. veljače</w:t>
      </w:r>
      <w:r w:rsidR="00934266">
        <w:t xml:space="preserve"> </w:t>
      </w:r>
      <w:r w:rsidR="00323387">
        <w:t>201</w:t>
      </w:r>
      <w:r w:rsidR="00934266">
        <w:t>9</w:t>
      </w:r>
      <w:r w:rsidR="00323387">
        <w:t xml:space="preserve">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B540FB">
        <w:t>10,00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B540FB" w:rsidP="00B540FB" w:rsidR="00B540FB">
      <w:pPr>
        <w:pStyle w:val="VSVerzija"/>
        <w:jc w:val="right"/>
      </w:pPr>
      <w:r>
        <w:lastRenderedPageBreak/>
        <w:t>Poslovni broj: 13 St-101/15-92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7432D" w:rsidR="0087432D">
      <w:pPr>
        <w:pStyle w:val="VSVerzija"/>
        <w:jc w:val="right"/>
      </w:pPr>
      <w:r w:rsidRPr="00DE6804">
        <w:rPr>
          <w:sz w:val="20"/>
          <w:szCs w:val="20"/>
        </w:rPr>
        <w:lastRenderedPageBreak/>
        <w:t xml:space="preserve">                </w:t>
      </w:r>
      <w:r w:rsidR="0087432D">
        <w:t>Poslovni broj: 13 St-101/15-92</w:t>
      </w:r>
    </w:p>
    <w:p w:rsidRDefault="00653A61" w:rsidP="009C149C" w:rsidR="00653A61"/>
    <w:p w:rsidRDefault="00F0372A" w:rsidP="00F0372A" w:rsidR="00F0372A">
      <w:pPr>
        <w:jc w:val="center"/>
      </w:pPr>
      <w:r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2325A8" w:rsidP="00F0372A" w:rsidR="002325A8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1EEE">
        <w:rPr>
          <w:bCs/>
        </w:rPr>
        <w:t>) Ovršnog zakona (Narodne novine broj 112/12, 25/13, 93/14, 55/16 i 73/17) u vez</w:t>
      </w:r>
      <w:r w:rsidR="00FB7E67">
        <w:rPr>
          <w:bCs/>
        </w:rPr>
        <w:t>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2325A8" w:rsidP="00DE6804" w:rsidR="002325A8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C31EEE">
        <w:t xml:space="preserve"> </w:t>
      </w:r>
      <w:r w:rsidR="0087432D">
        <w:t xml:space="preserve">17. siječanj 2019. </w:t>
      </w:r>
    </w:p>
    <w:p w:rsidRDefault="0089710B" w:rsidP="00DE6804" w:rsidR="0089710B">
      <w:pPr>
        <w:pStyle w:val="Tijeloteksta"/>
        <w:jc w:val="center"/>
      </w:pP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2325A8" w:rsidP="00904741" w:rsidR="002325A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89710B" w:rsidP="00DE6804" w:rsidR="0089710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r>
        <w:t xml:space="preserve">razlučni vjerovnik </w:t>
      </w:r>
      <w:r w:rsidR="00514CD8">
        <w:t>Zagrebačka banka d.d. Zagreb po punomoćnicima odvjetnicima iz OD Mađarić &amp; Lui, Zagreb, Ilica 191 f</w:t>
      </w:r>
      <w:r w:rsidR="00163040">
        <w:t xml:space="preserve"> – Osijek, L. Jagera 6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87432D">
        <w:t>14.2.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040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325A8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3693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39C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432D"/>
    <w:rsid w:val="00875548"/>
    <w:rsid w:val="00876B3E"/>
    <w:rsid w:val="0089710B"/>
    <w:rsid w:val="008A224F"/>
    <w:rsid w:val="008A66B9"/>
    <w:rsid w:val="008C496D"/>
    <w:rsid w:val="008C7029"/>
    <w:rsid w:val="008F43BF"/>
    <w:rsid w:val="00901EF5"/>
    <w:rsid w:val="00904741"/>
    <w:rsid w:val="00904805"/>
    <w:rsid w:val="00912616"/>
    <w:rsid w:val="00912CF5"/>
    <w:rsid w:val="00915BB8"/>
    <w:rsid w:val="00934266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4086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0FB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31EEE"/>
    <w:rsid w:val="00C42F2A"/>
    <w:rsid w:val="00C43A0F"/>
    <w:rsid w:val="00C44250"/>
    <w:rsid w:val="00C45F0C"/>
    <w:rsid w:val="00C50A3F"/>
    <w:rsid w:val="00C65D2B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A4815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61428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2FCC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customStyle="true" w:styleId="VSVerzija" w:type="paragraph">
    <w:name w:val="VS_Verzija"/>
    <w:basedOn w:val="Normal"/>
    <w:rsid w:val="00E6142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A4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customStyle="1" w:styleId="VSVerzija" w:type="paragraph">
    <w:name w:val="VS_Verzija"/>
    <w:basedOn w:val="Normal"/>
    <w:rsid w:val="00E6142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A4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St-101/2015-88</izvorni_sadrzaj>
    <derivirana_varijabla naziv="DomainObject.PredzadnjaOdlukaIzPredmeta.Oznaka_1">St-101/2015-88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3D620-2D40-4E8C-AC94-E48D527BB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4952</properties:Characters>
  <properties:Lines>151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2019-01-17T10:52:00Z</dcterms:created>
  <dc:creator>Korisnik</dc:creator>
  <cp:lastModifiedBy>Maja Kocijan</cp:lastModifiedBy>
  <cp:lastPrinted>2019-01-17T10:51:00Z</cp:lastPrinted>
  <dcterms:modified xmlns:xsi="http://www.w3.org/2001/XMLSchema-instance" xsi:type="dcterms:W3CDTF">2019-01-17T10:55:00Z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XII prodaja 14.2.19.docx)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