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55C73" w:rsidR="002E00D1" w:rsidRPr="006A1BF5">
        <w:tc>
          <w:tcPr>
            <w:tcW w:type="dxa" w:w="2829"/>
            <w:shd w:fill="auto" w:color="auto" w:val="clear"/>
          </w:tcPr>
          <w:p w:rsidRDefault="002E00D1" w:rsidP="00555C73" w:rsidR="002E00D1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00D1" w:rsidP="00555C73" w:rsidR="002E00D1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2E00D1" w:rsidP="00555C73" w:rsidR="002E00D1" w:rsidRPr="006A1BF5">
            <w:pPr>
              <w:jc w:val="center"/>
            </w:pPr>
            <w:r>
              <w:t>Trgovački sud u Varaždinu</w:t>
            </w:r>
          </w:p>
          <w:p w:rsidRDefault="002E00D1" w:rsidP="00555C73" w:rsidR="002E00D1" w:rsidRPr="006A1BF5">
            <w:pPr>
              <w:jc w:val="center"/>
            </w:pPr>
            <w:r>
              <w:t>Varaždin, Braće Radić 2</w:t>
            </w:r>
          </w:p>
        </w:tc>
      </w:tr>
    </w:tbl>
    <w:p w14:textId="23454eb" w14:paraId="23454eb" w:rsidRDefault="002E00D1" w:rsidP="002E00D1" w:rsidR="002E00D1" w:rsidRPr="00195A47">
      <w:pPr>
        <w:jc w:val="both"/>
        <w15:collapsed w:val="false"/>
        <w:rPr>
          <w:lang w:val="pt-BR"/>
        </w:rPr>
      </w:pPr>
    </w:p>
    <w:p w:rsidRDefault="002E00D1" w:rsidP="002E00D1" w:rsidR="002E00D1" w:rsidRPr="00195A47">
      <w:pPr>
        <w:jc w:val="both"/>
      </w:pPr>
      <w:r w:rsidRPr="00195A47">
        <w:tab/>
      </w:r>
      <w:r w:rsidRPr="00195A47">
        <w:tab/>
      </w:r>
      <w:r w:rsidRPr="00195A47">
        <w:tab/>
      </w:r>
      <w:r w:rsidRPr="00195A47">
        <w:tab/>
      </w:r>
      <w:r w:rsidRPr="00195A47">
        <w:tab/>
        <w:t xml:space="preserve">    </w:t>
      </w:r>
    </w:p>
    <w:p w:rsidRDefault="002E00D1" w:rsidP="002E00D1" w:rsidR="002E00D1" w:rsidRPr="00195A47">
      <w:pPr>
        <w:jc w:val="center"/>
      </w:pPr>
      <w:r w:rsidRPr="00195A47">
        <w:t>R E P U B L I K A    H R V A T S K A</w:t>
      </w:r>
    </w:p>
    <w:p w:rsidRDefault="002E00D1" w:rsidP="002E00D1" w:rsidR="002E00D1" w:rsidRPr="00195A47">
      <w:pPr>
        <w:jc w:val="both"/>
      </w:pPr>
    </w:p>
    <w:p w:rsidRDefault="002E00D1" w:rsidP="002E00D1" w:rsidR="002E00D1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2E00D1" w:rsidP="002E00D1" w:rsidR="002E00D1">
      <w:pPr>
        <w:jc w:val="center"/>
        <w:rPr>
          <w:b/>
        </w:rPr>
      </w:pPr>
    </w:p>
    <w:p w:rsidRDefault="002E00D1" w:rsidP="002E00D1" w:rsidR="002E00D1">
      <w:pPr>
        <w:jc w:val="center"/>
        <w:rPr>
          <w:b/>
        </w:rPr>
      </w:pPr>
    </w:p>
    <w:p w:rsidRDefault="002E00D1" w:rsidP="002E00D1" w:rsidR="002E00D1">
      <w:pPr>
        <w:ind w:firstLine="708"/>
        <w:jc w:val="both"/>
      </w:pPr>
      <w:r>
        <w:t xml:space="preserve">Trgovački sud u Varaždinu, po sucu toga suda Iris Hatvalić Nemec u pravnoj stvari predlagatelja Financijska agencija, OIB: 85821130368, RC Zagreb, Podružnica Varaždin, 42000 Varaždin, A. Cesarca 2, za otvaranje stečajnog postupka nad dužnikom </w:t>
      </w:r>
      <w:r w:rsidRPr="002E00D1">
        <w:t>COPY-ART d.o.o.</w:t>
      </w:r>
      <w:r>
        <w:t xml:space="preserve">, Varaždinska 27, Nedeljanec, OIB: </w:t>
      </w:r>
      <w:r w:rsidRPr="002E00D1">
        <w:t>89584052168</w:t>
      </w:r>
      <w:r w:rsidRPr="0069228C">
        <w:t xml:space="preserve">, 16. listopada 2018.        </w:t>
      </w:r>
    </w:p>
    <w:p w:rsidRDefault="002E00D1" w:rsidP="002E00D1" w:rsidR="002E00D1">
      <w:pPr>
        <w:ind w:firstLine="708"/>
        <w:jc w:val="both"/>
      </w:pPr>
    </w:p>
    <w:p w:rsidRDefault="002E00D1" w:rsidP="002E00D1" w:rsidR="002E00D1">
      <w:pPr>
        <w:jc w:val="center"/>
      </w:pPr>
      <w:r>
        <w:t xml:space="preserve">r i j e š i o   j e     </w:t>
      </w:r>
    </w:p>
    <w:p w:rsidRDefault="002E00D1" w:rsidP="002E00D1" w:rsidR="002E00D1">
      <w:pPr>
        <w:jc w:val="center"/>
      </w:pPr>
    </w:p>
    <w:p w:rsidRDefault="002E00D1" w:rsidP="002E00D1" w:rsidR="002E00D1">
      <w:pPr>
        <w:ind w:firstLine="708"/>
        <w:jc w:val="both"/>
      </w:pPr>
      <w:r>
        <w:t xml:space="preserve">Ovaj postupak se prekida do donošenja pravomoćne odluke u ovosudnom predmetu St-38/2018, povodom prijedloga predlagatelja za otvaranje predstečajnog postupka nad dužnikom </w:t>
      </w:r>
      <w:r w:rsidRPr="002E00D1">
        <w:t>COPY-ART d.o.o.</w:t>
      </w:r>
      <w:r>
        <w:t xml:space="preserve">, Varaždinska 27, Nedeljanec, OIB: </w:t>
      </w:r>
      <w:r w:rsidRPr="002E00D1">
        <w:t>89584052168</w:t>
      </w:r>
      <w:r>
        <w:t xml:space="preserve">. </w:t>
      </w:r>
    </w:p>
    <w:p w:rsidRDefault="002E00D1" w:rsidP="002E00D1" w:rsidR="002E00D1">
      <w:pPr>
        <w:jc w:val="both"/>
      </w:pPr>
    </w:p>
    <w:p w:rsidRDefault="002E00D1" w:rsidP="002E00D1" w:rsidR="002E00D1"/>
    <w:p w:rsidRDefault="002E00D1" w:rsidP="002E00D1" w:rsidR="002E00D1">
      <w:pPr>
        <w:jc w:val="center"/>
      </w:pPr>
      <w:r>
        <w:t>Obrazloženje</w:t>
      </w:r>
    </w:p>
    <w:p w:rsidRDefault="002E00D1" w:rsidP="002E00D1" w:rsidR="002E00D1"/>
    <w:p w:rsidRDefault="002E00D1" w:rsidP="002E00D1" w:rsidR="002E00D1">
      <w:pPr>
        <w:jc w:val="both"/>
      </w:pPr>
      <w:r>
        <w:tab/>
        <w:t xml:space="preserve">U ovome predmetu Financijska agencija podnijela je prijedlog za otvaranje stečajnog postupka dana 29. ožujka 2018.                  </w:t>
      </w:r>
    </w:p>
    <w:p w:rsidRDefault="002E00D1" w:rsidP="002E00D1" w:rsidR="002E00D1">
      <w:pPr>
        <w:jc w:val="both"/>
      </w:pPr>
    </w:p>
    <w:p w:rsidRDefault="002E00D1" w:rsidP="002E00D1" w:rsidR="002E00D1">
      <w:pPr>
        <w:jc w:val="both"/>
      </w:pPr>
      <w:r>
        <w:tab/>
        <w:t xml:space="preserve">Uvidom u ovosudni predmet St-38/2018, sud je utvrdio da je dana </w:t>
      </w:r>
      <w:r w:rsidR="006E374A">
        <w:t>29. siječnja</w:t>
      </w:r>
      <w:r>
        <w:t xml:space="preserve"> 2018. podnijet prijedlog za otvaranje predstečajnog postupka nad ovdje dužnikom, a ishod tog postupka predstavlja prethodno pitanje za ovaj postupak. </w:t>
      </w:r>
    </w:p>
    <w:p w:rsidRDefault="002E00D1" w:rsidP="002E00D1" w:rsidR="002E00D1">
      <w:pPr>
        <w:jc w:val="both"/>
      </w:pPr>
    </w:p>
    <w:p w:rsidRDefault="002E00D1" w:rsidP="002E00D1" w:rsidR="002E00D1">
      <w:pPr>
        <w:ind w:firstLine="708"/>
        <w:jc w:val="both"/>
      </w:pPr>
      <w:r>
        <w:t xml:space="preserve">Stoga je primjenom  čl. 213. st. 1. Zakona o parničnom postupku (Narodne novine broj 53/91, 91/92, 112/99, 88/01, 117/03, 88/05, 2/07, 84/08 i 57/11, 148/11 i 25/13, dalje ZPP), a u svezi čl. 10. Stečajnog zakona (NN 71/15, 104/17) odlučio kao u izreci ovog rješenja. </w:t>
      </w:r>
    </w:p>
    <w:p w:rsidRDefault="002E00D1" w:rsidP="002E00D1" w:rsidR="002E00D1">
      <w:pPr>
        <w:jc w:val="center"/>
      </w:pPr>
    </w:p>
    <w:p w:rsidRDefault="002E00D1" w:rsidP="002E00D1" w:rsidR="002E00D1">
      <w:pPr>
        <w:jc w:val="center"/>
      </w:pPr>
    </w:p>
    <w:p w:rsidRDefault="002E00D1" w:rsidP="002E00D1" w:rsidR="002E00D1">
      <w:pPr>
        <w:jc w:val="center"/>
      </w:pPr>
      <w:r>
        <w:t xml:space="preserve">U Varaždinu </w:t>
      </w:r>
      <w:r w:rsidR="006E374A">
        <w:t>16. listopada</w:t>
      </w:r>
      <w:r>
        <w:t xml:space="preserve"> 2018.           </w:t>
      </w:r>
    </w:p>
    <w:p w:rsidRDefault="002E00D1" w:rsidP="002E00D1" w:rsidR="002E00D1"/>
    <w:p w:rsidRDefault="006E374A" w:rsidP="002E00D1" w:rsidR="002E00D1">
      <w:pPr>
        <w:ind w:left="4956"/>
        <w:jc w:val="center"/>
      </w:pPr>
      <w:r>
        <w:t>SUDAC</w:t>
      </w:r>
    </w:p>
    <w:p w:rsidRDefault="002E00D1" w:rsidP="002E00D1" w:rsidR="002E00D1">
      <w:pPr>
        <w:ind w:left="4956"/>
        <w:jc w:val="center"/>
      </w:pPr>
    </w:p>
    <w:p w:rsidRDefault="006E374A" w:rsidP="007A2D05" w:rsidR="007A2D05">
      <w:pPr>
        <w:ind w:left="4956"/>
        <w:jc w:val="center"/>
      </w:pPr>
      <w:r>
        <w:t>Iris Hatvalić Nemec</w:t>
      </w:r>
    </w:p>
    <w:p w:rsidRDefault="002E00D1" w:rsidP="007A2D05" w:rsidR="002E00D1">
      <w:pPr>
        <w:ind w:left="4956"/>
        <w:jc w:val="center"/>
      </w:pPr>
      <w:r>
        <w:t xml:space="preserve"> </w:t>
      </w:r>
    </w:p>
    <w:p w:rsidRDefault="002E00D1" w:rsidP="002E00D1" w:rsidR="002E00D1">
      <w:pPr>
        <w:ind w:left="4956"/>
        <w:jc w:val="center"/>
      </w:pPr>
    </w:p>
    <w:p w:rsidRDefault="002E00D1" w:rsidP="002E00D1" w:rsidR="002E00D1">
      <w:r>
        <w:tab/>
      </w:r>
    </w:p>
    <w:p w:rsidRDefault="002E00D1" w:rsidP="002E00D1" w:rsidR="002E00D1">
      <w:pPr>
        <w:ind w:left="5664"/>
        <w:jc w:val="both"/>
      </w:pPr>
      <w:r>
        <w:tab/>
      </w:r>
    </w:p>
    <w:p w:rsidRDefault="002E00D1" w:rsidP="002E00D1" w:rsidR="002E00D1"/>
    <w:p w:rsidRDefault="002E00D1" w:rsidP="002E00D1" w:rsidR="002E00D1">
      <w:r>
        <w:lastRenderedPageBreak/>
        <w:t xml:space="preserve">Uputa o pravnom lijeku: </w:t>
      </w:r>
    </w:p>
    <w:p w:rsidRDefault="002E00D1" w:rsidP="002E00D1" w:rsidR="002E00D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cs="Segoe Print" w:hAnsi="Segoe Print" w:ascii="Segoe Print"/>
          <w:sz w:val="22"/>
          <w:szCs w:val="22"/>
        </w:rPr>
      </w:pPr>
      <w:r>
        <w:t>Protiv ovog rješenja nezadovoljna stranka može uložiti žalbu na Visoki trgovački sud Republike Hrvatske u roku od 8 dana od dana objave na e-oglasnoj ploči suda, s time da se dostava smatra obavljenom istekom osmoga dana od dana objave ove odluke na mrežnoj stranici e-Oglasna ploča suda, a rok za žalbu počinje teći prvog sljedećeg dana po proteku navedenog roka.</w:t>
      </w:r>
    </w:p>
    <w:p w:rsidRDefault="002E00D1" w:rsidP="002E00D1" w:rsidR="002E00D1"/>
    <w:p w:rsidRDefault="002E00D1" w:rsidP="002E00D1" w:rsidR="002E00D1"/>
    <w:p w:rsidRDefault="002E00D1" w:rsidP="002E00D1" w:rsidR="002E00D1">
      <w:r>
        <w:t>DNA:</w:t>
      </w:r>
    </w:p>
    <w:p w:rsidRDefault="002E00D1" w:rsidP="002E00D1" w:rsidR="002E00D1"/>
    <w:p w:rsidRDefault="002E00D1" w:rsidP="002E00D1" w:rsidR="002E00D1">
      <w:pPr>
        <w:numPr>
          <w:ilvl w:val="0"/>
          <w:numId w:val="1"/>
        </w:numPr>
        <w:jc w:val="both"/>
      </w:pPr>
      <w:r>
        <w:t xml:space="preserve">Financijska agencija, Regionalni centar Zagreb, Podružnica Varaždin, A. Cesarca 2, </w:t>
      </w:r>
      <w:r w:rsidR="006E374A">
        <w:t>na Klasa: 110-07/18-01/04, Ur. broj 04-06-18-1419</w:t>
      </w:r>
    </w:p>
    <w:p w:rsidRDefault="006E374A" w:rsidP="002E00D1" w:rsidR="002E00D1">
      <w:pPr>
        <w:numPr>
          <w:ilvl w:val="0"/>
          <w:numId w:val="1"/>
        </w:numPr>
        <w:jc w:val="both"/>
      </w:pPr>
      <w:r>
        <w:t>d</w:t>
      </w:r>
      <w:r w:rsidR="002E00D1">
        <w:t xml:space="preserve">užnik </w:t>
      </w:r>
      <w:r w:rsidRPr="002E00D1">
        <w:t>COPY-ART d.o.o.</w:t>
      </w:r>
      <w:r>
        <w:t>, Varaždinska 27, Nedeljanec</w:t>
      </w:r>
      <w:r w:rsidR="002E00D1">
        <w:t xml:space="preserve">                           </w:t>
      </w:r>
    </w:p>
    <w:p w:rsidRDefault="006E374A" w:rsidP="002E00D1" w:rsidR="002E00D1">
      <w:pPr>
        <w:numPr>
          <w:ilvl w:val="0"/>
          <w:numId w:val="1"/>
        </w:numPr>
        <w:jc w:val="both"/>
      </w:pPr>
      <w:r>
        <w:t>e</w:t>
      </w:r>
      <w:r w:rsidR="002E00D1">
        <w:t>-Oglasna ploča suda</w:t>
      </w:r>
    </w:p>
    <w:p w:rsidRDefault="002E00D1" w:rsidP="002E00D1" w:rsidR="002E00D1">
      <w:pPr>
        <w:ind w:left="1068"/>
        <w:jc w:val="both"/>
      </w:pPr>
    </w:p>
    <w:p w:rsidRDefault="002E00D1" w:rsidP="002E00D1" w:rsidR="002E00D1"/>
    <w:p w:rsidRDefault="002E00D1" w:rsidP="002E00D1" w:rsidR="002E00D1"/>
    <w:p w:rsidRDefault="002E00D1" w:rsidP="002E00D1" w:rsidR="002E00D1"/>
    <w:p w:rsidRDefault="002E00D1" w:rsidP="002E00D1" w:rsidR="002E00D1"/>
    <w:p w:rsidRDefault="002E00D1" w:rsidP="002E00D1" w:rsidR="002E00D1"/>
    <w:p w:rsidRDefault="002E00D1" w:rsidP="002E00D1" w:rsidR="002E00D1"/>
    <w:p w:rsidRDefault="002E00D1" w:rsidP="002E00D1" w:rsidR="002E00D1"/>
    <w:p w:rsidRDefault="002E00D1" w:rsidP="002E00D1" w:rsidR="002E00D1"/>
    <w:p w:rsidRDefault="002E00D1" w:rsidP="002E00D1" w:rsidR="002E00D1">
      <w:pPr>
        <w:tabs>
          <w:tab w:pos="7064" w:val="left"/>
        </w:tabs>
      </w:pPr>
      <w:r>
        <w:tab/>
      </w:r>
    </w:p>
    <w:p w:rsidRDefault="005B1425" w:rsidR="005B1425"/>
    <w:sectPr w:rsidR="005B14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3E9" w:rsidP="002E00D1" w:rsidR="00E073E9">
      <w:r>
        <w:separator/>
      </w:r>
    </w:p>
  </w:endnote>
  <w:endnote w:id="0" w:type="continuationSeparator">
    <w:p w:rsidRDefault="00E073E9" w:rsidP="002E00D1" w:rsidR="00E07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3E9" w:rsidP="002E00D1" w:rsidR="00E073E9">
      <w:r>
        <w:separator/>
      </w:r>
    </w:p>
  </w:footnote>
  <w:footnote w:id="0" w:type="continuationSeparator">
    <w:p w:rsidRDefault="00E073E9" w:rsidP="002E00D1" w:rsidR="00E07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0947257"/>
      <w:docPartObj>
        <w:docPartGallery w:val="Page Numbers (Top of Page)"/>
        <w:docPartUnique/>
      </w:docPartObj>
    </w:sdtPr>
    <w:sdtEndPr/>
    <w:sdtContent>
      <w:p w:rsidRDefault="002E00D1" w:rsidR="002E00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D05">
          <w:rPr>
            <w:noProof/>
          </w:rPr>
          <w:t>1</w:t>
        </w:r>
        <w:r>
          <w:fldChar w:fldCharType="end"/>
        </w:r>
      </w:p>
    </w:sdtContent>
  </w:sdt>
  <w:p w:rsidRDefault="002E00D1" w:rsidR="002E00D1">
    <w:pPr>
      <w:pStyle w:val="Zaglavlje"/>
    </w:pPr>
    <w:r>
      <w:tab/>
    </w:r>
    <w:r>
      <w:tab/>
      <w:t>Poslovni broj: 4 St-114/18-3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74EB230D"/>
    <w:multiLevelType w:val="hybridMultilevel"/>
    <w:tmpl w:val="A0B85B0E"/>
    <w:lvl w:tplc="7D64F0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5B20"/>
    <w:rsid w:val="000F5B20"/>
    <w:rsid w:val="002E00D1"/>
    <w:rsid w:val="005B1425"/>
    <w:rsid w:val="0069228C"/>
    <w:rsid w:val="006E374A"/>
    <w:rsid w:val="007A2D05"/>
    <w:rsid w:val="00CF6138"/>
    <w:rsid w:val="00E0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0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E00D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0D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2E00D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0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00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0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0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0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E00D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0D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2E00D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0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00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0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0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092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sT-38/18 - već postoji PREDSTEČAJNI POSTUPAK</izvorni_sadrzaj>
    <derivirana_varijabla naziv="DomainObject.Predmet.PrimjedbaSuca_1">6 sT-38/18 - već postoji PREDSTEČAJNI POSTUPAK</derivirana_varijabla>
  </DomainObject.Predmet.PrimjedbaSuca>
  <DomainObject.Predmet.ProtustrankaFormated>
    <izvorni_sadrzaj>  COPY-ART društvo s ograničenom odgovornošću za proizvodnju i prodaju tinti i tonera</izvorni_sadrzaj>
    <derivirana_varijabla naziv="DomainObject.Predmet.ProtustrankaFormated_1">  COPY-ART društvo s ograničenom odgovornošću za proizvodnju i prodaju tinti i tonera</derivirana_varijabla>
  </DomainObject.Predmet.ProtustrankaFormated>
  <DomainObject.Predmet.ProtustrankaFormatedOIB>
    <izvorni_sadrzaj>  COPY-ART društvo s ograničenom odgovornošću za proizvodnju i prodaju tinti i tonera, OIB 89584052168</izvorni_sadrzaj>
    <derivirana_varijabla naziv="DomainObject.Predmet.ProtustrankaFormatedOIB_1">  COPY-ART društvo s ograničenom odgovornošću za proizvodnju i prodaju tinti i tonera, OIB 89584052168</derivirana_varijabla>
  </DomainObject.Predmet.ProtustrankaFormatedOIB>
  <DomainObject.Predmet.ProtustrankaFormatedWithAdress>
    <izvorni_sadrzaj> COPY-ART društvo s ograničenom odgovornošću za proizvodnju i prodaju tinti i tonera, Varaždinska 27, 42205 Nedeljanec</izvorni_sadrzaj>
    <derivirana_varijabla naziv="DomainObject.Predmet.ProtustrankaFormatedWithAdress_1"> COPY-ART društvo s ograničenom odgovornošću za proizvodnju i prodaju tinti i tonera, Varaždinska 27, 42205 Nedeljanec</derivirana_varijabla>
  </DomainObject.Predmet.ProtustrankaFormatedWithAdress>
  <DomainObject.Predmet.ProtustrankaFormatedWithAdressOIB>
    <izvorni_sadrzaj> COPY-ART društvo s ograničenom odgovornošću za proizvodnju i prodaju tinti i tonera, OIB 89584052168, Varaždinska 27, 42205 Nedeljanec</izvorni_sadrzaj>
    <derivirana_varijabla naziv="DomainObject.Predmet.ProtustrankaFormatedWithAdressOIB_1"> COPY-ART društvo s ograničenom odgovornošću za proizvodnju i prodaju tinti i tonera, OIB 89584052168, Varaždinska 27, 42205 Nedeljanec</derivirana_varijabla>
  </DomainObject.Predmet.ProtustrankaFormatedWithAdressOIB>
  <DomainObject.Predmet.ProtustrankaWithAdress>
    <izvorni_sadrzaj>COPY-ART društvo s ograničenom odgovornošću za proizvodnju i prodaju tinti i tonera Varaždinska 27, 42205 Nedeljanec</izvorni_sadrzaj>
    <derivirana_varijabla naziv="DomainObject.Predmet.ProtustrankaWithAdress_1">COPY-ART društvo s ograničenom odgovornošću za proizvodnju i prodaju tinti i tonera Varaždinska 27, 42205 Nedeljanec</derivirana_varijabla>
  </DomainObject.Predmet.ProtustrankaWithAdress>
  <DomainObject.Predmet.ProtustrankaWithAdressOIB>
    <izvorni_sadrzaj>COPY-ART društvo s ograničenom odgovornošću za proizvodnju i prodaju tinti i tonera, OIB 89584052168, Varaždinska 27, 42205 Nedeljanec</izvorni_sadrzaj>
    <derivirana_varijabla naziv="DomainObject.Predmet.ProtustrankaWithAdressOIB_1">COPY-ART društvo s ograničenom odgovornošću za proizvodnju i prodaju tinti i tonera, OIB 89584052168, Varaždinska 27, 42205 Nedeljanec</derivirana_varijabla>
  </DomainObject.Predmet.ProtustrankaWithAdressOIB>
  <DomainObject.Predmet.ProtustrankaNazivFormated>
    <izvorni_sadrzaj>COPY-ART društvo s ograničenom odgovornošću za proizvodnju i prodaju tinti i tonera</izvorni_sadrzaj>
    <derivirana_varijabla naziv="DomainObject.Predmet.ProtustrankaNazivFormated_1">COPY-ART društvo s ograničenom odgovornošću za proizvodnju i prodaju tinti i tonera</derivirana_varijabla>
  </DomainObject.Predmet.ProtustrankaNazivFormated>
  <DomainObject.Predmet.ProtustrankaNazivFormatedOIB>
    <izvorni_sadrzaj>COPY-ART društvo s ograničenom odgovornošću za proizvodnju i prodaju tinti i tonera, OIB 89584052168</izvorni_sadrzaj>
    <derivirana_varijabla naziv="DomainObject.Predmet.ProtustrankaNazivFormatedOIB_1">COPY-ART društvo s ograničenom odgovornošću za proizvodnju i prodaju tinti i tonera, OIB 89584052168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319433.34</izvorni_sadrzaj>
    <derivirana_varijabla naziv="DomainObject.Predmet.TrenutnaVrijednost_1">319433.34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COPY-ART društvo s ograničenom odgovornošću za proizvodnju i prodaju tinti i tonera</item>
    </izvorni_sadrzaj>
    <derivirana_varijabla naziv="DomainObject.Predmet.ProtuStrankaListFormated_1">
      <item>COPY-ART društvo s ograničenom odgovornošću za proizvodnju i prodaju tinti i tonera</item>
    </derivirana_varijabla>
  </DomainObject.Predmet.ProtuStrankaListFormated>
  <DomainObject.Predmet.ProtuStrankaListFormatedOIB>
    <izvorni_sadrzaj>
      <item>COPY-ART društvo s ograničenom odgovornošću za proizvodnju i prodaju tinti i tonera, OIB 89584052168</item>
    </izvorni_sadrzaj>
    <derivirana_varijabla naziv="DomainObject.Predmet.ProtuStrankaListFormatedOIB_1">
      <item>COPY-ART društvo s ograničenom odgovornošću za proizvodnju i prodaju tinti i tonera, OIB 89584052168</item>
    </derivirana_varijabla>
  </DomainObject.Predmet.ProtuStrankaListFormatedOIB>
  <DomainObject.Predmet.ProtuStrankaListFormatedWithAdress>
    <izvorni_sadrzaj>
      <item>COPY-ART društvo s ograničenom odgovornošću za proizvodnju i prodaju tinti i tonera, Varaždinska 27, 42205 Nedeljanec</item>
    </izvorni_sadrzaj>
    <derivirana_varijabla naziv="DomainObject.Predmet.ProtuStrankaListFormatedWithAdress_1">
      <item>COPY-ART društvo s ograničenom odgovornošću za proizvodnju i prodaju tinti i tonera, Varaždinska 27, 42205 Nedeljanec</item>
    </derivirana_varijabla>
  </DomainObject.Predmet.ProtuStrankaListFormatedWithAdress>
  <DomainObject.Predmet.ProtuStrankaListFormatedWithAdressOIB>
    <izvorni_sadrzaj>
      <item>COPY-ART društvo s ograničenom odgovornošću za proizvodnju i prodaju tinti i tonera, OIB 89584052168, Varaždinska 27, 42205 Nedeljanec</item>
    </izvorni_sadrzaj>
    <derivirana_varijabla naziv="DomainObject.Predmet.ProtuStrankaListFormatedWithAdressOIB_1">
      <item>COPY-ART društvo s ograničenom odgovornošću za proizvodnju i prodaju tinti i tonera, OIB 89584052168, Varaždinska 27, 42205 Nedeljanec</item>
    </derivirana_varijabla>
  </DomainObject.Predmet.ProtuStrankaListFormatedWithAdressOIB>
  <DomainObject.Predmet.ProtuStrankaListNazivFormated>
    <izvorni_sadrzaj>
      <item>COPY-ART društvo s ograničenom odgovornošću za proizvodnju i prodaju tinti i tonera</item>
    </izvorni_sadrzaj>
    <derivirana_varijabla naziv="DomainObject.Predmet.ProtuStrankaListNazivFormated_1">
      <item>COPY-ART društvo s ograničenom odgovornošću za proizvodnju i prodaju tinti i tonera</item>
    </derivirana_varijabla>
  </DomainObject.Predmet.ProtuStrankaListNazivFormated>
  <DomainObject.Predmet.ProtuStrankaListNazivFormatedOIB>
    <izvorni_sadrzaj>
      <item>COPY-ART društvo s ograničenom odgovornošću za proizvodnju i prodaju tinti i tonera, OIB 89584052168</item>
    </izvorni_sadrzaj>
    <derivirana_varijabla naziv="DomainObject.Predmet.ProtuStrankaListNazivFormatedOIB_1">
      <item>COPY-ART društvo s ograničenom odgovornošću za proizvodnju i prodaju tinti i tonera, OIB 89584052168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COPY-ART društvo s ograničenom odgovornošću za proizvodnju i prodaju tinti i tonera</izvorni_sadrzaj>
    <derivirana_varijabla naziv="DomainObject.Predmet.ProtustrankaIDrugi_1">COPY-ART društvo s ograničenom odgovornošću za proizvodnju i prodaju tinti i tonera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COPY-ART društvo s ograničenom odgovornošću za proizvodnju i prodaju tinti i tonera, OIB 89584052168, Varaždinska 27, 42205 Nedeljanec</izvorni_sadrzaj>
    <derivirana_varijabla naziv="DomainObject.Predmet.ProtustrankaIDrugiAdressOIB_1">COPY-ART društvo s ograničenom odgovornošću za proizvodnju i prodaju tinti i tonera, OIB 89584052168, Varaždinska 27,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COPY-ART društvo s ograničenom odgovornošću za proizvodnju i prodaju tinti i tonera</item>
      <item>Sudski registar</item>
    </izvorni_sadrzaj>
    <derivirana_varijabla naziv="DomainObject.Predmet.SudioniciListNaziv_1">
      <item>Financijska agencija</item>
      <item>COPY-ART društvo s ograničenom odgovornošću za proizvodnju i prodaju tinti i tonera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COPY-ART društvo s ograničenom odgovornošću za proizvodnju i prodaju tinti i tonera, OIB 89584052168, Varaždinska 27,42205 Nedeljanec</item>
      <item>Sudski registar</item>
    </izvorni_sadrzaj>
    <derivirana_varijabla naziv="DomainObject.Predmet.SudioniciListAdressOIB_1">
      <item>Financijska agencija, OIB 85821130368, A. Cesarca 2,42000 Varaždin</item>
      <item>COPY-ART društvo s ograničenom odgovornošću za proizvodnju i prodaju tinti i tonera, OIB 89584052168, Varaždinska 27,42205 Nedeljanec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89584052168</item>
      <item>, OIB null</item>
    </izvorni_sadrzaj>
    <derivirana_varijabla naziv="DomainObject.Predmet.SudioniciListNazivOIB_1">
      <item>, OIB 85821130368</item>
      <item>, OIB 89584052168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1669</properties:Characters>
  <properties:Lines>71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2018-10-15T07:39:00Z</dcterms:created>
  <dc:creator>Tihana Martinez</dc:creator>
  <dc:description/>
  <cp:keywords/>
  <cp:lastModifiedBy>Tihana Martinez</cp:lastModifiedBy>
  <dcterms:modified xmlns:xsi="http://www.w3.org/2001/XMLSchema-instance" xsi:type="dcterms:W3CDTF">2018-10-17T08:34:00Z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(St-114-18-3 - Rješenje - prekid zbog predstečajne nagodbe - 16.10.18..docx)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