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1671" w14:paraId="6bc167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F3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F3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F3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F3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F3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St-1887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UMMA MODA d.o.o.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XI </w:t>
      </w:r>
      <w:proofErr w:type="spellStart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Požarinje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2/b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C7F38" w:rsidRPr="00CC7F38">
        <w:t xml:space="preserve">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080683059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F38" w:rsidRPr="00CC7F38">
        <w:t xml:space="preserve">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91237338373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UMMA MODA d.o.o., Zagreb, XI </w:t>
      </w:r>
      <w:proofErr w:type="spellStart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Požarinje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2/b, MBS: 080683059, OIB: 91237338373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UMMA MODA d.o.o.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C7F3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XI </w:t>
      </w:r>
      <w:proofErr w:type="spellStart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Požarinje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2/b</w:t>
      </w:r>
      <w:r w:rsidR="00CC7F3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C7F38" w:rsidRPr="00CC7F38">
        <w:t xml:space="preserve">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080683059</w:t>
      </w:r>
      <w:r w:rsidR="00CC7F3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F38" w:rsidRPr="00CC7F38">
        <w:t xml:space="preserve"> 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91237338373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A1F20"/>
    <w:rsid w:val="00604F51"/>
    <w:rsid w:val="0069706E"/>
    <w:rsid w:val="00741848"/>
    <w:rsid w:val="007659BE"/>
    <w:rsid w:val="007E7B9C"/>
    <w:rsid w:val="009D1BD2"/>
    <w:rsid w:val="009F7260"/>
    <w:rsid w:val="00A15DB0"/>
    <w:rsid w:val="00BE3395"/>
    <w:rsid w:val="00C9607A"/>
    <w:rsid w:val="00CA6C01"/>
    <w:rsid w:val="00CC7F38"/>
    <w:rsid w:val="00DA38AC"/>
    <w:rsid w:val="00DE5400"/>
    <w:rsid w:val="00EC61CA"/>
    <w:rsid w:val="00F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0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970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970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970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0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970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970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970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St-1887/2015</izvorni_sadrzaj>
    <derivirana_varijabla naziv="DomainObject.Predmet.OznakaBroj_1">St-1887/2015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UMMA MODA d.o.o.</izvorni_sadrzaj>
    <derivirana_varijabla naziv="DomainObject.Predmet.ProtustrankaFormated_1">  UMMA MODA d.o.o.</derivirana_varijabla>
  </DomainObject.Predmet.ProtustrankaFormated>
  <DomainObject.Predmet.ProtustrankaFormatedOIB>
    <izvorni_sadrzaj>  UMMA MODA d.o.o., OIB 91237338373</izvorni_sadrzaj>
    <derivirana_varijabla naziv="DomainObject.Predmet.ProtustrankaFormatedOIB_1">  UMMA MODA d.o.o., OIB 91237338373</derivirana_varijabla>
  </DomainObject.Predmet.ProtustrankaFormatedOIB>
  <DomainObject.Predmet.ProtustrankaFormatedWithAdress>
    <izvorni_sadrzaj> UMMA MODA d.o.o., XI Požarinje 2/b, 10000 Zagreb</izvorni_sadrzaj>
    <derivirana_varijabla naziv="DomainObject.Predmet.ProtustrankaFormatedWithAdress_1"> UMMA MODA d.o.o., XI Požarinje 2/b, 10000 Zagreb</derivirana_varijabla>
  </DomainObject.Predmet.ProtustrankaFormatedWithAdress>
  <DomainObject.Predmet.ProtustrankaFormatedWithAdressOIB>
    <izvorni_sadrzaj> UMMA MODA d.o.o., OIB 91237338373, XI Požarinje 2/b, 10000 Zagreb</izvorni_sadrzaj>
    <derivirana_varijabla naziv="DomainObject.Predmet.ProtustrankaFormatedWithAdressOIB_1"> UMMA MODA d.o.o., OIB 91237338373, XI Požarinje 2/b, 10000 Zagreb</derivirana_varijabla>
  </DomainObject.Predmet.ProtustrankaFormatedWithAdressOIB>
  <DomainObject.Predmet.ProtustrankaWithAdress>
    <izvorni_sadrzaj>UMMA MODA d.o.o. XI Požarinje 2/b, 10000 Zagreb</izvorni_sadrzaj>
    <derivirana_varijabla naziv="DomainObject.Predmet.ProtustrankaWithAdress_1">UMMA MODA d.o.o. XI Požarinje 2/b, 10000 Zagreb</derivirana_varijabla>
  </DomainObject.Predmet.ProtustrankaWithAdress>
  <DomainObject.Predmet.ProtustrankaWithAdressOIB>
    <izvorni_sadrzaj>UMMA MODA d.o.o., OIB 91237338373, XI Požarinje 2/b, 10000 Zagreb</izvorni_sadrzaj>
    <derivirana_varijabla naziv="DomainObject.Predmet.ProtustrankaWithAdressOIB_1">UMMA MODA d.o.o., OIB 91237338373, XI Požarinje 2/b, 10000 Zagreb</derivirana_varijabla>
  </DomainObject.Predmet.ProtustrankaWithAdressOIB>
  <DomainObject.Predmet.ProtustrankaNazivFormated>
    <izvorni_sadrzaj>UMMA MODA d.o.o.</izvorni_sadrzaj>
    <derivirana_varijabla naziv="DomainObject.Predmet.ProtustrankaNazivFormated_1">UMMA MODA d.o.o.</derivirana_varijabla>
  </DomainObject.Predmet.ProtustrankaNazivFormated>
  <DomainObject.Predmet.ProtustrankaNazivFormatedOIB>
    <izvorni_sadrzaj>UMMA MODA d.o.o., OIB 91237338373</izvorni_sadrzaj>
    <derivirana_varijabla naziv="DomainObject.Predmet.ProtustrankaNazivFormatedOIB_1">UMMA MODA d.o.o., OIB 91237338373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UMMA MODA d.o.o.</item>
    </izvorni_sadrzaj>
    <derivirana_varijabla naziv="DomainObject.Predmet.ProtuStrankaListFormated_1">
      <item>UMMA MODA d.o.o.</item>
    </derivirana_varijabla>
  </DomainObject.Predmet.ProtuStrankaListFormated>
  <DomainObject.Predmet.ProtuStrankaListFormatedOIB>
    <izvorni_sadrzaj>
      <item>UMMA MODA d.o.o., OIB 91237338373</item>
    </izvorni_sadrzaj>
    <derivirana_varijabla naziv="DomainObject.Predmet.ProtuStrankaListFormatedOIB_1">
      <item>UMMA MODA d.o.o., OIB 91237338373</item>
    </derivirana_varijabla>
  </DomainObject.Predmet.ProtuStrankaListFormatedOIB>
  <DomainObject.Predmet.ProtuStrankaListFormatedWithAdress>
    <izvorni_sadrzaj>
      <item>UMMA MODA d.o.o., XI Požarinje 2/b, 10000 Zagreb</item>
    </izvorni_sadrzaj>
    <derivirana_varijabla naziv="DomainObject.Predmet.ProtuStrankaListFormatedWithAdress_1">
      <item>UMMA MODA d.o.o., XI Požarinje 2/b, 10000 Zagreb</item>
    </derivirana_varijabla>
  </DomainObject.Predmet.ProtuStrankaListFormatedWithAdress>
  <DomainObject.Predmet.ProtuStrankaListFormatedWithAdressOIB>
    <izvorni_sadrzaj>
      <item>UMMA MODA d.o.o., OIB 91237338373, XI Požarinje 2/b, 10000 Zagreb</item>
    </izvorni_sadrzaj>
    <derivirana_varijabla naziv="DomainObject.Predmet.ProtuStrankaListFormatedWithAdressOIB_1">
      <item>UMMA MODA d.o.o., OIB 91237338373, XI Požarinje 2/b, 10000 Zagreb</item>
    </derivirana_varijabla>
  </DomainObject.Predmet.ProtuStrankaListFormatedWithAdressOIB>
  <DomainObject.Predmet.ProtuStrankaListNazivFormated>
    <izvorni_sadrzaj>
      <item>UMMA MODA d.o.o.</item>
    </izvorni_sadrzaj>
    <derivirana_varijabla naziv="DomainObject.Predmet.ProtuStrankaListNazivFormated_1">
      <item>UMMA MODA d.o.o.</item>
    </derivirana_varijabla>
  </DomainObject.Predmet.ProtuStrankaListNazivFormated>
  <DomainObject.Predmet.ProtuStrankaListNazivFormatedOIB>
    <izvorni_sadrzaj>
      <item>UMMA MODA d.o.o., OIB 91237338373</item>
    </izvorni_sadrzaj>
    <derivirana_varijabla naziv="DomainObject.Predmet.ProtuStrankaListNazivFormatedOIB_1">
      <item>UMMA MODA d.o.o., OIB 91237338373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UMMA MODA d.o.o.</izvorni_sadrzaj>
    <derivirana_varijabla naziv="DomainObject.Predmet.ProtustrankaIDrugi_1">UMMA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UMMA MODA d.o.o., OIB 91237338373, XI Požarinje 2/b, 10000 Zagreb</izvorni_sadrzaj>
    <derivirana_varijabla naziv="DomainObject.Predmet.ProtustrankaIDrugiAdressOIB_1">UMMA MODA d.o.o., OIB 91237338373, XI Požarinje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UMMA MODA d.o.o.</item>
    </izvorni_sadrzaj>
    <derivirana_varijabla naziv="DomainObject.Predmet.SudioniciListNaziv_1">
      <item>FINA Regionalni centar Zagreb</item>
      <item>UMMA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UMMA MODA d.o.o., OIB 91237338373, XI Požarinje 2/b,10000 Zagreb</item>
    </izvorni_sadrzaj>
    <derivirana_varijabla naziv="DomainObject.Predmet.SudioniciListAdressOIB_1">
      <item>FINA Regionalni centar Zagreb, OIB 85821130368, Trg svibanjskih žrtava 1995. 1,10000 Zagreb</item>
      <item>UMMA MODA d.o.o., OIB 91237338373, XI Požarinje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91237338373</item>
    </izvorni_sadrzaj>
    <derivirana_varijabla naziv="DomainObject.Predmet.SudioniciListNazivOIB_1">
      <item>, OIB 85821130368</item>
      <item>, OIB 91237338373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2015-11-06T14:16:00Z</dcterms:created>
  <dc:creator>Ivan Turčić</dc:creator>
  <cp:lastModifiedBy>Slavica Sorić</cp:lastModifiedBy>
  <dcterms:modified xmlns:xsi="http://www.w3.org/2001/XMLSchema-instance" xsi:type="dcterms:W3CDTF">2015-11-10T14:07:00Z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