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23DA" w:rsidR="005E3EB7" w:rsidP="005E3EB7" w:rsidRDefault="005E3EB7" w14:paraId="e3eea01" w14:textId="e3eea01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Pr="005364F8" w:rsidR="005E3EB7" w:rsidP="005E3EB7" w:rsidRDefault="00844FE0">
      <w:r>
        <w:t xml:space="preserve">   </w:t>
      </w:r>
      <w:r w:rsidRPr="005364F8" w:rsidR="005E3EB7">
        <w:t xml:space="preserve">REPUBLIKA HRVATSKA </w:t>
      </w:r>
      <w:r w:rsidRPr="005364F8" w:rsidR="005E3EB7">
        <w:tab/>
      </w:r>
      <w:r w:rsidRPr="005364F8" w:rsidR="005E3EB7">
        <w:tab/>
      </w:r>
      <w:r w:rsidRPr="005364F8" w:rsidR="005E3EB7">
        <w:tab/>
      </w:r>
      <w:r w:rsidRPr="005364F8" w:rsidR="005E3EB7">
        <w:tab/>
      </w:r>
      <w:r w:rsidRPr="005364F8" w:rsidR="005E3EB7">
        <w:tab/>
      </w:r>
    </w:p>
    <w:p w:rsidRPr="005364F8" w:rsidR="005E3EB7" w:rsidP="005E3EB7" w:rsidRDefault="005E3EB7">
      <w:r w:rsidRPr="005364F8">
        <w:t>TRGOVAČKI SUD U PAZINU</w:t>
      </w:r>
    </w:p>
    <w:p w:rsidRPr="005364F8" w:rsidR="005E3EB7" w:rsidP="005E3EB7" w:rsidRDefault="00844FE0">
      <w:r>
        <w:t xml:space="preserve">   </w:t>
      </w:r>
      <w:r w:rsidRPr="005364F8" w:rsidR="005E3EB7">
        <w:t xml:space="preserve">52000 PAZIN, Dršćevka 1 </w:t>
      </w:r>
      <w:r w:rsidRPr="005364F8" w:rsidR="005E3EB7">
        <w:tab/>
      </w:r>
      <w:r w:rsidRPr="005364F8" w:rsidR="005E3EB7">
        <w:tab/>
      </w:r>
      <w:r w:rsidRPr="005364F8" w:rsidR="005E3EB7">
        <w:tab/>
      </w:r>
      <w:r w:rsidRPr="005364F8" w:rsidR="005E3EB7">
        <w:tab/>
      </w:r>
      <w:r w:rsidR="005E3EB7">
        <w:tab/>
        <w:t xml:space="preserve">       </w:t>
      </w:r>
    </w:p>
    <w:p w:rsidR="00C4630D" w:rsidP="00C74B49" w:rsidRDefault="005E3EB7">
      <w:pPr>
        <w:jc w:val="right"/>
      </w:pPr>
      <w:r w:rsidRPr="00DA15C9">
        <w:tab/>
      </w:r>
    </w:p>
    <w:p w:rsidR="00C4630D" w:rsidP="00C74B49" w:rsidRDefault="00C4630D">
      <w:pPr>
        <w:jc w:val="right"/>
      </w:pPr>
    </w:p>
    <w:p w:rsidR="00745F6A" w:rsidP="00C74B49" w:rsidRDefault="00745F6A">
      <w:pPr>
        <w:jc w:val="right"/>
      </w:pPr>
    </w:p>
    <w:p w:rsidR="005E3EB7" w:rsidP="00C74B49" w:rsidRDefault="00C74B49">
      <w:pPr>
        <w:jc w:val="right"/>
      </w:pPr>
      <w:r w:rsidRPr="00C74B49">
        <w:t xml:space="preserve">Posl. broj: </w:t>
      </w:r>
      <w:r w:rsidR="00F824FD">
        <w:t>2</w:t>
      </w:r>
      <w:r w:rsidRPr="00C74B49">
        <w:t xml:space="preserve"> St-</w:t>
      </w:r>
      <w:r w:rsidR="00F824FD">
        <w:t>259/2019-3</w:t>
      </w:r>
    </w:p>
    <w:p w:rsidR="00C74B49" w:rsidP="00C74B49" w:rsidRDefault="00C74B49">
      <w:pPr>
        <w:jc w:val="right"/>
      </w:pPr>
    </w:p>
    <w:p w:rsidR="00C4630D" w:rsidP="00134676" w:rsidRDefault="00134676">
      <w:pPr>
        <w:ind w:right="512"/>
        <w:jc w:val="center"/>
      </w:pPr>
      <w:r>
        <w:t xml:space="preserve">       </w:t>
      </w:r>
    </w:p>
    <w:p w:rsidR="00CA0CBB" w:rsidP="00745F6A" w:rsidRDefault="00CA0CBB">
      <w:pPr>
        <w:ind w:right="512"/>
        <w:jc w:val="center"/>
      </w:pPr>
      <w:r w:rsidRPr="00CA0FFC">
        <w:t>R E P U B L I K A  H R V A T S K A</w:t>
      </w:r>
    </w:p>
    <w:p w:rsidRPr="00CA0CBB" w:rsidR="005E3EB7" w:rsidP="005E3EB7" w:rsidRDefault="005E3EB7">
      <w:pPr>
        <w:rPr>
          <w:b/>
        </w:rPr>
      </w:pPr>
    </w:p>
    <w:p w:rsidR="005E3EB7" w:rsidP="00745F6A" w:rsidRDefault="005E3EB7">
      <w:pPr>
        <w:jc w:val="center"/>
      </w:pPr>
      <w:r>
        <w:t>R J E Š E NJ E</w:t>
      </w:r>
    </w:p>
    <w:p w:rsidRPr="00DA15C9" w:rsidR="0079454F" w:rsidP="005E3EB7" w:rsidRDefault="0079454F"/>
    <w:p w:rsidR="00393730" w:rsidP="005E3EB7" w:rsidRDefault="005E3EB7">
      <w:pPr>
        <w:jc w:val="both"/>
      </w:pPr>
      <w:r w:rsidRPr="00DA15C9">
        <w:tab/>
      </w:r>
      <w:r w:rsidRPr="00DA15C9" w:rsidR="00061F4D">
        <w:t xml:space="preserve">Trgovački sud u Pazinu, po </w:t>
      </w:r>
      <w:r w:rsidR="00061F4D">
        <w:t xml:space="preserve">stečajnoj sutkinji </w:t>
      </w:r>
      <w:r w:rsidR="00F824FD">
        <w:t>Adrijani Labinjan Skok</w:t>
      </w:r>
      <w:r w:rsidRPr="00DA15C9" w:rsidR="00061F4D">
        <w:t xml:space="preserve">, </w:t>
      </w:r>
      <w:r w:rsidR="00061F4D">
        <w:t>po</w:t>
      </w:r>
      <w:r w:rsidRPr="00DA15C9" w:rsidR="00061F4D">
        <w:t xml:space="preserve"> prijedlogu </w:t>
      </w:r>
      <w:r w:rsidRPr="00F15138" w:rsidR="00061F4D">
        <w:t xml:space="preserve">predlagatelja </w:t>
      </w:r>
      <w:r w:rsidR="00061F4D">
        <w:t>Financijske agencije, OIB: 85821130368, Regionalni centar Rijeka, Podružnica Pula, Giardini 5</w:t>
      </w:r>
      <w:r w:rsidRPr="00F15138" w:rsidR="00061F4D">
        <w:t xml:space="preserve">, </w:t>
      </w:r>
      <w:r w:rsidR="00061F4D">
        <w:t>radi otvaranja</w:t>
      </w:r>
      <w:r w:rsidRPr="00F15138" w:rsidR="00061F4D">
        <w:t xml:space="preserve"> stečajnog postupka nad </w:t>
      </w:r>
      <w:r w:rsidR="00061F4D">
        <w:t xml:space="preserve">dužnikom </w:t>
      </w:r>
      <w:r w:rsidR="00F824FD">
        <w:t>CAPITAL SOLUTION d.o.o. Vodnjan, Trg javne vage 8</w:t>
      </w:r>
      <w:r w:rsidR="00061F4D">
        <w:t xml:space="preserve">, OIB: </w:t>
      </w:r>
      <w:r w:rsidRPr="00F824FD" w:rsidR="00F824FD">
        <w:t>41662203751</w:t>
      </w:r>
      <w:r w:rsidR="00393730">
        <w:t>,</w:t>
      </w:r>
    </w:p>
    <w:p w:rsidR="007D7A8F" w:rsidP="005E3EB7" w:rsidRDefault="007D7A8F">
      <w:pPr>
        <w:jc w:val="both"/>
      </w:pPr>
    </w:p>
    <w:p w:rsidRPr="00DA15C9" w:rsidR="005E3EB7" w:rsidP="005E3EB7" w:rsidRDefault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="0079454F" w:rsidP="005E3EB7" w:rsidRDefault="0079454F">
      <w:pPr>
        <w:jc w:val="both"/>
      </w:pPr>
    </w:p>
    <w:p w:rsidR="007D61B5" w:rsidP="00FB0B18" w:rsidRDefault="005E3EB7">
      <w:pPr>
        <w:jc w:val="both"/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7D61B5">
        <w:rPr>
          <w:lang w:val="pl-PL"/>
        </w:rPr>
        <w:t>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F824FD">
        <w:t xml:space="preserve">CAPITAL SOLUTION d.o.o. Vodnjan, Trg javne vage 8, OIB: </w:t>
      </w:r>
      <w:r w:rsidRPr="00F824FD" w:rsidR="00F824FD">
        <w:t>41662203751</w:t>
      </w:r>
      <w:r w:rsidR="007D61B5">
        <w:t>.</w:t>
      </w:r>
    </w:p>
    <w:p w:rsidR="007D61B5" w:rsidP="00FB0B18" w:rsidRDefault="007D61B5">
      <w:pPr>
        <w:jc w:val="both"/>
        <w:rPr>
          <w:lang w:val="pl-PL"/>
        </w:rPr>
      </w:pPr>
    </w:p>
    <w:p w:rsidR="007D61B5" w:rsidP="007D61B5" w:rsidRDefault="007D61B5">
      <w:pPr>
        <w:ind w:firstLine="708"/>
        <w:jc w:val="both"/>
        <w:rPr>
          <w:lang w:val="pl-PL"/>
        </w:rPr>
      </w:pPr>
      <w:r>
        <w:t>II. Zakazuje se ročište radi očitovanja o prijedlogu za otvaranje stečajnog postupka i</w:t>
      </w:r>
      <w:r w:rsidRPr="00500581">
        <w:t xml:space="preserve"> </w:t>
      </w:r>
      <w:r w:rsidRPr="00F3532E">
        <w:t xml:space="preserve">ročište </w:t>
      </w:r>
      <w:r w:rsidRPr="00500581">
        <w:t>radi rasprave o pretpostavkama z</w:t>
      </w:r>
      <w:r>
        <w:t>a otvaranje stečajnoga postupka, ta se ročišta spajaju, te se na njih pozivaju osobe ovlaštene za zastupanje dužnika po</w:t>
      </w:r>
      <w:r w:rsidR="00C4630D">
        <w:t xml:space="preserve"> zakonu, podnositelj prijedloga i</w:t>
      </w:r>
      <w:r>
        <w:t xml:space="preserve"> pravne osobe koje za dužnika obavljaju poslove platnoga prometa za dan</w:t>
      </w:r>
    </w:p>
    <w:p w:rsidR="007D61B5" w:rsidP="00FB0B18" w:rsidRDefault="007D61B5">
      <w:pPr>
        <w:jc w:val="both"/>
        <w:rPr>
          <w:lang w:val="pl-PL"/>
        </w:rPr>
      </w:pPr>
    </w:p>
    <w:p w:rsidR="007D61B5" w:rsidP="007D61B5" w:rsidRDefault="00766C60">
      <w:pPr>
        <w:jc w:val="center"/>
        <w:rPr>
          <w:b/>
          <w:lang w:val="pl-PL"/>
        </w:rPr>
      </w:pPr>
      <w:r>
        <w:rPr>
          <w:b/>
          <w:lang w:val="pl-PL"/>
        </w:rPr>
        <w:t>11</w:t>
      </w:r>
      <w:r w:rsidR="00B17BB5">
        <w:rPr>
          <w:b/>
          <w:lang w:val="pl-PL"/>
        </w:rPr>
        <w:t xml:space="preserve">. </w:t>
      </w:r>
      <w:r>
        <w:rPr>
          <w:b/>
          <w:lang w:val="pl-PL"/>
        </w:rPr>
        <w:t xml:space="preserve">rujna </w:t>
      </w:r>
      <w:r w:rsidR="00B17BB5">
        <w:rPr>
          <w:b/>
          <w:lang w:val="pl-PL"/>
        </w:rPr>
        <w:t>201</w:t>
      </w:r>
      <w:r w:rsidR="00C74B49">
        <w:rPr>
          <w:b/>
          <w:lang w:val="pl-PL"/>
        </w:rPr>
        <w:t>9</w:t>
      </w:r>
      <w:r w:rsidR="00B17BB5">
        <w:rPr>
          <w:b/>
          <w:lang w:val="pl-PL"/>
        </w:rPr>
        <w:t xml:space="preserve">. godine </w:t>
      </w:r>
      <w:r w:rsidRPr="00FB0B18" w:rsidR="005E3EB7">
        <w:rPr>
          <w:b/>
          <w:lang w:val="pl-PL"/>
        </w:rPr>
        <w:t xml:space="preserve">u </w:t>
      </w:r>
      <w:r>
        <w:rPr>
          <w:b/>
          <w:lang w:val="pl-PL"/>
        </w:rPr>
        <w:t>09,00</w:t>
      </w:r>
      <w:r w:rsidR="004A07E9">
        <w:rPr>
          <w:b/>
          <w:lang w:val="pl-PL"/>
        </w:rPr>
        <w:t xml:space="preserve"> </w:t>
      </w:r>
      <w:r w:rsidRPr="00FB0B18" w:rsidR="005E3EB7">
        <w:rPr>
          <w:b/>
          <w:lang w:val="pl-PL"/>
        </w:rPr>
        <w:t>sati,</w:t>
      </w:r>
    </w:p>
    <w:p w:rsidR="007D61B5" w:rsidP="007D61B5" w:rsidRDefault="00814FDD">
      <w:pPr>
        <w:jc w:val="center"/>
        <w:rPr>
          <w:b/>
        </w:rPr>
      </w:pPr>
      <w:r w:rsidRPr="00FB0B18">
        <w:rPr>
          <w:b/>
          <w:lang w:val="pl-PL"/>
        </w:rPr>
        <w:t>u</w:t>
      </w:r>
      <w:r w:rsidRPr="00FB0B18">
        <w:rPr>
          <w:b/>
        </w:rPr>
        <w:t xml:space="preserve"> Trgovačkom sudu u Pazinu, Dršćevka 1,</w:t>
      </w:r>
    </w:p>
    <w:p w:rsidR="007D61B5" w:rsidP="007D61B5" w:rsidRDefault="00814FDD">
      <w:pPr>
        <w:jc w:val="center"/>
        <w:rPr>
          <w:b/>
        </w:rPr>
      </w:pPr>
      <w:r w:rsidRPr="00FB0B18">
        <w:rPr>
          <w:b/>
        </w:rPr>
        <w:t xml:space="preserve">sudnica </w:t>
      </w:r>
      <w:r w:rsidR="00766C60">
        <w:rPr>
          <w:b/>
        </w:rPr>
        <w:t>5</w:t>
      </w:r>
      <w:r w:rsidR="00FF7CCA">
        <w:rPr>
          <w:b/>
        </w:rPr>
        <w:t>.</w:t>
      </w:r>
    </w:p>
    <w:p w:rsidR="007D61B5" w:rsidP="005E3EB7" w:rsidRDefault="007D61B5">
      <w:pPr>
        <w:jc w:val="both"/>
      </w:pPr>
    </w:p>
    <w:p w:rsidR="00B17BB5" w:rsidP="005E3EB7" w:rsidRDefault="00FB0B18">
      <w:pPr>
        <w:jc w:val="both"/>
        <w:rPr>
          <w:lang w:val="sv-SE"/>
        </w:rPr>
      </w:pPr>
      <w:r>
        <w:tab/>
      </w:r>
      <w:r w:rsidR="007D61B5">
        <w:t>II</w:t>
      </w:r>
      <w:r>
        <w:t>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F824FD">
        <w:rPr>
          <w:lang w:val="sv-SE"/>
        </w:rPr>
        <w:t>Hamed Burić</w:t>
      </w:r>
      <w:r w:rsidR="007D61B5">
        <w:rPr>
          <w:lang w:val="sv-SE"/>
        </w:rPr>
        <w:t xml:space="preserve"> d</w:t>
      </w:r>
      <w:r w:rsidR="00B17BB5">
        <w:rPr>
          <w:lang w:val="sv-SE"/>
        </w:rPr>
        <w:t xml:space="preserve">a </w:t>
      </w:r>
      <w:r>
        <w:rPr>
          <w:lang w:val="sv-SE"/>
        </w:rPr>
        <w:t>pristup</w:t>
      </w:r>
      <w:r w:rsidR="007D61B5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="00B17BB5" w:rsidP="005E3EB7" w:rsidRDefault="00B17BB5">
      <w:pPr>
        <w:jc w:val="both"/>
        <w:rPr>
          <w:lang w:val="sv-SE"/>
        </w:rPr>
      </w:pPr>
    </w:p>
    <w:p w:rsidR="003E00AF" w:rsidP="00B17BB5" w:rsidRDefault="00B17BB5">
      <w:pPr>
        <w:ind w:firstLine="708"/>
        <w:jc w:val="both"/>
        <w:rPr>
          <w:lang w:val="sv-SE"/>
        </w:rPr>
      </w:pPr>
      <w:r>
        <w:rPr>
          <w:lang w:val="sv-SE"/>
        </w:rPr>
        <w:t>I</w:t>
      </w:r>
      <w:r w:rsidR="00C4630D">
        <w:rPr>
          <w:lang w:val="sv-SE"/>
        </w:rPr>
        <w:t>V</w:t>
      </w:r>
      <w:r>
        <w:rPr>
          <w:lang w:val="sv-SE"/>
        </w:rPr>
        <w:t xml:space="preserve">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7D61B5">
        <w:rPr>
          <w:lang w:val="sv-SE"/>
        </w:rPr>
        <w:t xml:space="preserve">om zastupniku dužnika </w:t>
      </w:r>
      <w:r w:rsidR="00F824FD">
        <w:rPr>
          <w:lang w:val="sv-SE"/>
        </w:rPr>
        <w:t>Hamedu Buriću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</w:t>
      </w:r>
      <w:r w:rsidR="00D1744A">
        <w:rPr>
          <w:lang w:val="sv-SE"/>
        </w:rPr>
        <w:t>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="003E00AF" w:rsidP="00B17BB5" w:rsidRDefault="00B17BB5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="003E00AF" w:rsidP="00B17BB5" w:rsidRDefault="00B17BB5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="003E00AF" w:rsidP="00B17BB5" w:rsidRDefault="00B17BB5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="003E00AF" w:rsidP="00B17BB5" w:rsidRDefault="00B17BB5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="003E00AF" w:rsidP="00B17BB5" w:rsidRDefault="00B17BB5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="003E00AF" w:rsidP="00B17BB5" w:rsidRDefault="00B17BB5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="003E00AF" w:rsidP="00B17BB5" w:rsidRDefault="00B17BB5">
      <w:pPr>
        <w:ind w:firstLine="708"/>
        <w:jc w:val="both"/>
      </w:pPr>
      <w:r w:rsidRPr="00924A2B">
        <w:lastRenderedPageBreak/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="003E00AF" w:rsidP="00B17BB5" w:rsidRDefault="00B17BB5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="003E00AF" w:rsidP="00B17BB5" w:rsidRDefault="00B17BB5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="003E00AF" w:rsidP="00B17BB5" w:rsidRDefault="00B17BB5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="003E00AF" w:rsidP="00B17BB5" w:rsidRDefault="00B17BB5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Pr="00924A2B" w:rsidR="00B17BB5" w:rsidP="00B17BB5" w:rsidRDefault="00B17BB5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="00B17BB5" w:rsidP="00B17BB5" w:rsidRDefault="003E00AF">
      <w:pPr>
        <w:ind w:right="-288"/>
        <w:jc w:val="both"/>
      </w:pPr>
      <w:r>
        <w:tab/>
        <w:t>13/ podatke o tome tko vodi knjigovodstvo dužnika</w:t>
      </w:r>
    </w:p>
    <w:p w:rsidR="003E00AF" w:rsidP="00B17BB5" w:rsidRDefault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="002534BF" w:rsidP="005E3EB7" w:rsidRDefault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="003E00AF" w:rsidP="005E3EB7" w:rsidRDefault="003E00AF">
      <w:pPr>
        <w:jc w:val="both"/>
        <w:rPr>
          <w:lang w:val="sv-SE"/>
        </w:rPr>
      </w:pPr>
    </w:p>
    <w:p w:rsidR="003E00AF" w:rsidP="005E3EB7" w:rsidRDefault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7D61B5">
        <w:rPr>
          <w:lang w:val="sv-SE"/>
        </w:rPr>
        <w:t xml:space="preserve">stanici za tehnički pregled, prema mjestu sjedišta dužnika, </w:t>
      </w:r>
      <w:r>
        <w:rPr>
          <w:lang w:val="sv-SE"/>
        </w:rPr>
        <w:t>da u roku od 8 dana od dana primitka ovog rješenja izvijesti ovaj sud da li se dužnik vodi kao vlasnik vozila upisanih u upisnike u nadležnosti navedenog tijela.</w:t>
      </w:r>
    </w:p>
    <w:p w:rsidR="002534BF" w:rsidP="005E3EB7" w:rsidRDefault="003E00AF">
      <w:pPr>
        <w:jc w:val="both"/>
        <w:rPr>
          <w:lang w:val="sv-SE"/>
        </w:rPr>
      </w:pPr>
      <w:r>
        <w:rPr>
          <w:lang w:val="sv-SE"/>
        </w:rPr>
        <w:tab/>
      </w:r>
    </w:p>
    <w:p w:rsidR="003E00AF" w:rsidP="005E3EB7" w:rsidRDefault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C4630D">
        <w:rPr>
          <w:lang w:val="sv-SE"/>
        </w:rPr>
        <w:t>I</w:t>
      </w:r>
      <w:r>
        <w:rPr>
          <w:lang w:val="sv-SE"/>
        </w:rPr>
        <w:t>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="003E00AF" w:rsidP="005E3EB7" w:rsidRDefault="003E00AF">
      <w:pPr>
        <w:jc w:val="both"/>
        <w:rPr>
          <w:lang w:val="sv-SE"/>
        </w:rPr>
      </w:pPr>
    </w:p>
    <w:p w:rsidR="003E00AF" w:rsidP="003E00AF" w:rsidRDefault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D1744A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="003E00AF" w:rsidP="005E3EB7" w:rsidRDefault="003E00AF">
      <w:pPr>
        <w:jc w:val="center"/>
      </w:pPr>
    </w:p>
    <w:p w:rsidRPr="00DA15C9" w:rsidR="005E3EB7" w:rsidP="005E3EB7" w:rsidRDefault="005E3EB7">
      <w:pPr>
        <w:jc w:val="center"/>
      </w:pPr>
      <w:r w:rsidRPr="00DA15C9">
        <w:t xml:space="preserve">U Pazinu, </w:t>
      </w:r>
      <w:r w:rsidR="00CE677C">
        <w:t>30</w:t>
      </w:r>
      <w:r w:rsidR="003E00AF">
        <w:t>.</w:t>
      </w:r>
      <w:r w:rsidR="00F824FD">
        <w:t xml:space="preserve"> </w:t>
      </w:r>
      <w:r w:rsidR="00CE677C">
        <w:t>srpnja</w:t>
      </w:r>
      <w:r w:rsidR="00401D59">
        <w:t xml:space="preserve"> 2019</w:t>
      </w:r>
      <w:r w:rsidRPr="00DA15C9">
        <w:t>.</w:t>
      </w:r>
    </w:p>
    <w:p w:rsidR="0079454F" w:rsidP="0079454F" w:rsidRDefault="005E3EB7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="003E00AF" w:rsidP="0079454F" w:rsidRDefault="002C382E">
      <w:pPr>
        <w:ind w:left="4956" w:firstLine="708"/>
        <w:jc w:val="both"/>
      </w:pPr>
      <w:r>
        <w:tab/>
      </w:r>
      <w:r w:rsidR="003E00AF">
        <w:t>Stečajna sutkinja:</w:t>
      </w:r>
    </w:p>
    <w:p w:rsidRPr="00DA15C9" w:rsidR="003E00AF" w:rsidP="0079454F" w:rsidRDefault="002C382E">
      <w:pPr>
        <w:ind w:left="5664"/>
        <w:jc w:val="both"/>
      </w:pPr>
      <w:r>
        <w:tab/>
      </w:r>
      <w:r w:rsidR="00F824FD">
        <w:t>Adrijana Labinjan Skok</w:t>
      </w:r>
    </w:p>
    <w:p w:rsidR="005E3EB7" w:rsidP="005E3EB7" w:rsidRDefault="005E3EB7">
      <w:pPr>
        <w:jc w:val="both"/>
      </w:pPr>
    </w:p>
    <w:p w:rsidR="0051365F" w:rsidP="005E3EB7" w:rsidRDefault="0051365F">
      <w:pPr>
        <w:jc w:val="both"/>
      </w:pPr>
    </w:p>
    <w:p w:rsidR="00C4630D" w:rsidP="005E3EB7" w:rsidRDefault="00C4630D">
      <w:pPr>
        <w:jc w:val="both"/>
      </w:pPr>
    </w:p>
    <w:p w:rsidR="00C4630D" w:rsidP="005E3EB7" w:rsidRDefault="00C4630D">
      <w:pPr>
        <w:jc w:val="both"/>
      </w:pPr>
    </w:p>
    <w:p w:rsidRPr="00DA15C9" w:rsidR="00C4630D" w:rsidP="00C4630D" w:rsidRDefault="00C4630D">
      <w:pPr>
        <w:jc w:val="both"/>
      </w:pPr>
      <w:r>
        <w:t>U</w:t>
      </w:r>
      <w:r w:rsidRPr="00DA15C9">
        <w:t>PUTA O PRAVNOM LIJEKU:</w:t>
      </w:r>
    </w:p>
    <w:p w:rsidRPr="00DA15C9" w:rsidR="00C4630D" w:rsidP="00C4630D" w:rsidRDefault="00C4630D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>
        <w:t xml:space="preserve">115. st. </w:t>
      </w:r>
      <w:r w:rsidRPr="00DA15C9">
        <w:t>1. S</w:t>
      </w:r>
      <w:r>
        <w:t>Z-a</w:t>
      </w:r>
      <w:r w:rsidRPr="00DA15C9">
        <w:t>).</w:t>
      </w:r>
    </w:p>
    <w:p w:rsidRPr="00DA15C9" w:rsidR="00C4630D" w:rsidP="00C4630D" w:rsidRDefault="00C4630D">
      <w:pPr>
        <w:jc w:val="both"/>
      </w:pPr>
    </w:p>
    <w:p w:rsidRPr="00695572" w:rsidR="00C4630D" w:rsidP="00C4630D" w:rsidRDefault="00C4630D">
      <w:pPr>
        <w:jc w:val="both"/>
      </w:pPr>
      <w:r w:rsidRPr="00695572">
        <w:t>DNA:</w:t>
      </w:r>
    </w:p>
    <w:p w:rsidRPr="00695572" w:rsidR="00C4630D" w:rsidP="00C4630D" w:rsidRDefault="00C4630D">
      <w:pPr>
        <w:ind w:firstLine="708"/>
        <w:jc w:val="both"/>
      </w:pPr>
      <w:r>
        <w:t>- e-Oglasna ploča sudova, osam</w:t>
      </w:r>
      <w:r w:rsidRPr="00695572">
        <w:t xml:space="preserve"> dana (čl. 12. SZ-a),</w:t>
      </w:r>
    </w:p>
    <w:p w:rsidR="00C4630D" w:rsidP="00C4630D" w:rsidRDefault="00C4630D">
      <w:pPr>
        <w:ind w:firstLine="708"/>
        <w:jc w:val="both"/>
        <w:rPr>
          <w:lang w:val="sv-SE"/>
        </w:rPr>
      </w:pPr>
      <w:r w:rsidRPr="00695572">
        <w:rPr>
          <w:lang w:val="sv-SE"/>
        </w:rPr>
        <w:t xml:space="preserve">- </w:t>
      </w:r>
      <w:r w:rsidR="00061F4D">
        <w:rPr>
          <w:lang w:val="sv-SE"/>
        </w:rPr>
        <w:t xml:space="preserve">zz dužnika </w:t>
      </w:r>
      <w:r w:rsidR="00F824FD">
        <w:rPr>
          <w:lang w:val="sv-SE"/>
        </w:rPr>
        <w:t xml:space="preserve">Hamed Burić, Butkovići, Stancija </w:t>
      </w:r>
      <w:r w:rsidR="00CE677C">
        <w:rPr>
          <w:lang w:val="sv-SE"/>
        </w:rPr>
        <w:t>P</w:t>
      </w:r>
      <w:r w:rsidR="00F824FD">
        <w:rPr>
          <w:lang w:val="sv-SE"/>
        </w:rPr>
        <w:t>aradiž 98</w:t>
      </w:r>
      <w:r w:rsidR="00393730">
        <w:rPr>
          <w:lang w:val="sv-SE"/>
        </w:rPr>
        <w:t xml:space="preserve"> </w:t>
      </w:r>
    </w:p>
    <w:p w:rsidR="00C4630D" w:rsidP="007C1DFA" w:rsidRDefault="00C4630D">
      <w:pPr>
        <w:ind w:firstLine="708"/>
        <w:jc w:val="both"/>
        <w:rPr>
          <w:lang w:val="sv-SE"/>
        </w:rPr>
      </w:pPr>
      <w:r>
        <w:rPr>
          <w:lang w:val="sv-SE"/>
        </w:rPr>
        <w:t>- dužniku</w:t>
      </w:r>
      <w:r w:rsidR="00061F4D">
        <w:rPr>
          <w:lang w:val="sv-SE"/>
        </w:rPr>
        <w:t xml:space="preserve"> </w:t>
      </w:r>
      <w:r w:rsidR="00F824FD">
        <w:t>CAPITAL SOLUTION d.o.o. Vodnjan, Trg javne vage 8</w:t>
      </w:r>
      <w:r w:rsidR="00393730">
        <w:t xml:space="preserve">, </w:t>
      </w:r>
    </w:p>
    <w:p w:rsidR="00C4630D" w:rsidP="00C4630D" w:rsidRDefault="00C4630D">
      <w:pPr>
        <w:ind w:firstLine="708"/>
        <w:jc w:val="both"/>
        <w:rPr>
          <w:lang w:val="sv-SE"/>
        </w:rPr>
      </w:pPr>
      <w:r w:rsidRPr="00695572">
        <w:rPr>
          <w:lang w:val="sv-SE"/>
        </w:rPr>
        <w:t xml:space="preserve">- </w:t>
      </w:r>
      <w:r>
        <w:rPr>
          <w:lang w:val="sv-SE"/>
        </w:rPr>
        <w:t>Financijska agencija, Regionalni centar Rijeka, F. Kurelca 8</w:t>
      </w:r>
      <w:r w:rsidR="00C33517">
        <w:rPr>
          <w:lang w:val="sv-SE"/>
        </w:rPr>
        <w:t>,</w:t>
      </w:r>
    </w:p>
    <w:p w:rsidR="00C4630D" w:rsidP="00C4630D" w:rsidRDefault="00C4630D">
      <w:pPr>
        <w:ind w:firstLine="708"/>
        <w:jc w:val="both"/>
        <w:rPr>
          <w:rFonts w:ascii="Arial" w:hAnsi="Arial" w:cs="Arial"/>
          <w:bCs w:val="false"/>
          <w:color w:val="000000"/>
          <w:sz w:val="20"/>
          <w:szCs w:val="20"/>
        </w:rPr>
      </w:pPr>
      <w:r>
        <w:rPr>
          <w:lang w:val="sv-SE"/>
        </w:rPr>
        <w:t xml:space="preserve">- </w:t>
      </w:r>
      <w:r w:rsidR="00F824FD">
        <w:rPr>
          <w:lang w:val="sv-SE"/>
        </w:rPr>
        <w:t>KentBank d.d. Zagreb, Gundulićeva 1</w:t>
      </w:r>
    </w:p>
    <w:p w:rsidRPr="00BF0EC2" w:rsidR="00127B21" w:rsidP="00BF0EC2" w:rsidRDefault="00BF0EC2">
      <w:pPr>
        <w:ind w:firstLine="708"/>
        <w:jc w:val="both"/>
        <w:rPr>
          <w:bCs w:val="false"/>
          <w:color w:val="000000"/>
        </w:rPr>
      </w:pPr>
      <w:r>
        <w:rPr>
          <w:rFonts w:ascii="Arial" w:hAnsi="Arial" w:cs="Arial"/>
          <w:bCs w:val="false"/>
          <w:color w:val="000000"/>
          <w:sz w:val="20"/>
          <w:szCs w:val="20"/>
        </w:rPr>
        <w:t xml:space="preserve">- </w:t>
      </w:r>
      <w:r w:rsidRPr="00BF0EC2">
        <w:rPr>
          <w:bCs w:val="false"/>
          <w:color w:val="000000"/>
        </w:rPr>
        <w:t xml:space="preserve">Stanica za tehnički pregled </w:t>
      </w:r>
      <w:r w:rsidRPr="00BF0EC2">
        <w:rPr>
          <w:color w:val="000000"/>
        </w:rPr>
        <w:t>H-011 STP “Brioni”</w:t>
      </w:r>
      <w:r w:rsidRPr="00BF0EC2">
        <w:rPr>
          <w:bCs w:val="false"/>
          <w:color w:val="000000"/>
        </w:rPr>
        <w:t xml:space="preserve"> Šijanska cesta 4</w:t>
      </w:r>
      <w:r>
        <w:rPr>
          <w:bCs w:val="false"/>
          <w:color w:val="000000"/>
        </w:rPr>
        <w:t>, Pula</w:t>
      </w:r>
    </w:p>
    <w:sectPr w:rsidRPr="00BF0EC2" w:rsidR="00127B21" w:rsidSect="00C40FD5">
      <w:headerReference w:type="default" r:id="rId9"/>
      <w:headerReference w:type="first" r:id="rId10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377" w:rsidP="005E3EB7" w:rsidRDefault="00262377">
      <w:r>
        <w:separator/>
      </w:r>
    </w:p>
  </w:endnote>
  <w:endnote w:type="continuationSeparator" w:id="0">
    <w:p w:rsidR="00262377" w:rsidP="005E3EB7" w:rsidRDefault="002623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377" w:rsidP="005E3EB7" w:rsidRDefault="00262377">
      <w:r>
        <w:separator/>
      </w:r>
    </w:p>
  </w:footnote>
  <w:footnote w:type="continuationSeparator" w:id="0">
    <w:p w:rsidR="00262377" w:rsidP="005E3EB7" w:rsidRDefault="002623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824FD" w:rsidP="00F824FD" w:rsidRDefault="00736034">
    <w:pPr>
      <w:ind w:left="3540" w:firstLine="708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F824FD">
      <w:tab/>
    </w:r>
    <w:r w:rsidR="00F824FD">
      <w:tab/>
    </w:r>
    <w:r w:rsidRPr="00C74B49" w:rsidR="00F824FD">
      <w:t xml:space="preserve">Posl. broj: </w:t>
    </w:r>
    <w:r w:rsidR="00F824FD">
      <w:t>2</w:t>
    </w:r>
    <w:r w:rsidRPr="00C74B49" w:rsidR="00F824FD">
      <w:t xml:space="preserve"> St-</w:t>
    </w:r>
    <w:r w:rsidR="00F824FD">
      <w:t>259/2019-3</w:t>
    </w:r>
  </w:p>
  <w:p w:rsidR="00393730" w:rsidP="00393730" w:rsidRDefault="00393730">
    <w:pPr>
      <w:jc w:val="right"/>
    </w:pPr>
  </w:p>
  <w:p w:rsidR="007C1DFA" w:rsidP="007C1DFA" w:rsidRDefault="007C1DFA">
    <w:pPr>
      <w:jc w:val="right"/>
    </w:pPr>
  </w:p>
  <w:p w:rsidR="00DA15C9" w:rsidRDefault="0073603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DF28E8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6"/>
  <w:attachedTemplate r:id="rId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B7"/>
    <w:rsid w:val="000110BE"/>
    <w:rsid w:val="00011659"/>
    <w:rsid w:val="00036ADB"/>
    <w:rsid w:val="00057FF3"/>
    <w:rsid w:val="00061F4D"/>
    <w:rsid w:val="00065532"/>
    <w:rsid w:val="00075B65"/>
    <w:rsid w:val="000906D0"/>
    <w:rsid w:val="000959EB"/>
    <w:rsid w:val="000A7AEE"/>
    <w:rsid w:val="000C3E82"/>
    <w:rsid w:val="000D09C7"/>
    <w:rsid w:val="000E0BE8"/>
    <w:rsid w:val="00105DB3"/>
    <w:rsid w:val="00107DA9"/>
    <w:rsid w:val="001111FD"/>
    <w:rsid w:val="00121B0C"/>
    <w:rsid w:val="00127B21"/>
    <w:rsid w:val="00134676"/>
    <w:rsid w:val="00163054"/>
    <w:rsid w:val="00183B55"/>
    <w:rsid w:val="00187131"/>
    <w:rsid w:val="001B237E"/>
    <w:rsid w:val="001D3B56"/>
    <w:rsid w:val="001D7153"/>
    <w:rsid w:val="001E0467"/>
    <w:rsid w:val="001F3D20"/>
    <w:rsid w:val="002159A8"/>
    <w:rsid w:val="002534BF"/>
    <w:rsid w:val="00262377"/>
    <w:rsid w:val="00264035"/>
    <w:rsid w:val="002660AF"/>
    <w:rsid w:val="002910ED"/>
    <w:rsid w:val="002A3469"/>
    <w:rsid w:val="002A3A77"/>
    <w:rsid w:val="002B19DD"/>
    <w:rsid w:val="002B627E"/>
    <w:rsid w:val="002C382E"/>
    <w:rsid w:val="002C3F72"/>
    <w:rsid w:val="002D55AD"/>
    <w:rsid w:val="003173A3"/>
    <w:rsid w:val="00317FBA"/>
    <w:rsid w:val="00333A6A"/>
    <w:rsid w:val="00347DB2"/>
    <w:rsid w:val="00374410"/>
    <w:rsid w:val="00393730"/>
    <w:rsid w:val="00395F29"/>
    <w:rsid w:val="003B3E0F"/>
    <w:rsid w:val="003B74B1"/>
    <w:rsid w:val="003C5058"/>
    <w:rsid w:val="003E00AF"/>
    <w:rsid w:val="003E44D0"/>
    <w:rsid w:val="00401D59"/>
    <w:rsid w:val="00412B9B"/>
    <w:rsid w:val="00423F69"/>
    <w:rsid w:val="00441102"/>
    <w:rsid w:val="00446090"/>
    <w:rsid w:val="004621C6"/>
    <w:rsid w:val="00480C26"/>
    <w:rsid w:val="00494E75"/>
    <w:rsid w:val="004A07E9"/>
    <w:rsid w:val="0051365F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20491"/>
    <w:rsid w:val="00736034"/>
    <w:rsid w:val="00745F6A"/>
    <w:rsid w:val="00763AF9"/>
    <w:rsid w:val="00766C60"/>
    <w:rsid w:val="007831D8"/>
    <w:rsid w:val="0079385A"/>
    <w:rsid w:val="0079454F"/>
    <w:rsid w:val="007A287E"/>
    <w:rsid w:val="007C1A64"/>
    <w:rsid w:val="007C1DFA"/>
    <w:rsid w:val="007C5580"/>
    <w:rsid w:val="007D61B5"/>
    <w:rsid w:val="007D63ED"/>
    <w:rsid w:val="007D7A8F"/>
    <w:rsid w:val="00802205"/>
    <w:rsid w:val="00803878"/>
    <w:rsid w:val="008057AD"/>
    <w:rsid w:val="00812FD9"/>
    <w:rsid w:val="008135AF"/>
    <w:rsid w:val="00814EB9"/>
    <w:rsid w:val="00814FDD"/>
    <w:rsid w:val="00822EB0"/>
    <w:rsid w:val="00832EE7"/>
    <w:rsid w:val="00835A5D"/>
    <w:rsid w:val="00844FE0"/>
    <w:rsid w:val="008650C6"/>
    <w:rsid w:val="00877A4A"/>
    <w:rsid w:val="00891467"/>
    <w:rsid w:val="00894ED5"/>
    <w:rsid w:val="008E4F58"/>
    <w:rsid w:val="008F011A"/>
    <w:rsid w:val="0091489C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57612"/>
    <w:rsid w:val="00B84F02"/>
    <w:rsid w:val="00BA4477"/>
    <w:rsid w:val="00BF0EC2"/>
    <w:rsid w:val="00C24797"/>
    <w:rsid w:val="00C2768D"/>
    <w:rsid w:val="00C33517"/>
    <w:rsid w:val="00C34AB9"/>
    <w:rsid w:val="00C4630D"/>
    <w:rsid w:val="00C50881"/>
    <w:rsid w:val="00C658A3"/>
    <w:rsid w:val="00C71B54"/>
    <w:rsid w:val="00C74B49"/>
    <w:rsid w:val="00C9492F"/>
    <w:rsid w:val="00CA0CBB"/>
    <w:rsid w:val="00CA2868"/>
    <w:rsid w:val="00CC6BA5"/>
    <w:rsid w:val="00CD1ECC"/>
    <w:rsid w:val="00CD3284"/>
    <w:rsid w:val="00CE677C"/>
    <w:rsid w:val="00CF1FFA"/>
    <w:rsid w:val="00D11298"/>
    <w:rsid w:val="00D14604"/>
    <w:rsid w:val="00D1744A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56B38"/>
    <w:rsid w:val="00F74742"/>
    <w:rsid w:val="00F824FD"/>
    <w:rsid w:val="00FB0B18"/>
    <w:rsid w:val="00FC25F7"/>
    <w:rsid w:val="00FC45E6"/>
    <w:rsid w:val="00FC4622"/>
    <w:rsid w:val="00FC4AA8"/>
    <w:rsid w:val="00FD0BD7"/>
    <w:rsid w:val="00FE12F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  <w14:docId w14:val="146A3B21"/>
  <w15:docId w15:val="{38F65CC1-9F6E-47EF-B48B-9C8FF215ED5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533B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E3EB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E3EB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E3EB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3EB7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E3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E3EB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D61B5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127B21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7360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6034"/>
    <w:rPr>
      <w:rFonts w:ascii="Times New Roman" w:hAnsi="Times New Roman" w:cs="Times New Roman"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6034"/>
    <w:rPr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6034"/>
    <w:rPr>
      <w:rFonts w:ascii="Times New Roman" w:hAnsi="Times New Roman" w:cs="Times New Roman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6034"/>
    <w:rPr>
      <w:rFonts w:ascii="Times New Roman" w:hAnsi="Times New Roman" w:cs="Times New Roman"/>
      <w:sz w:val="16"/>
      <w:szCs w:val="1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2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6611575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1209396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85041038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14677582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79621074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38768337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83645794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76291532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95980345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99005638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39068825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4491620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5050781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9245424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66648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7020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</w:div>
                      </w:divsChild>
                    </w:div>
                  </w:divsChild>
                </w:div>
              </w:divsChild>
            </w:div>
            <w:div w:id="189014514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583144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3359386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7802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364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0505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6274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04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2019.</izvorni_sadrzaj>
    <derivirana_varijabla naziv="DomainObject.Predmet.DatumOsnivanja_1">17.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St-259/2019</izvorni_sadrzaj>
    <derivirana_varijabla naziv="DomainObject.Predmet.OznakaBroj_1">St-259/2019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CAPITAL SOLUTION d.o.o. VODNJAN</izvorni_sadrzaj>
    <derivirana_varijabla naziv="DomainObject.Predmet.ProtustrankaFormated_1">  CAPITAL SOLUTION d.o.o. VODNJAN</derivirana_varijabla>
  </DomainObject.Predmet.ProtustrankaFormated>
  <DomainObject.Predmet.ProtustrankaFormatedOIB>
    <izvorni_sadrzaj>  CAPITAL SOLUTION d.o.o. VODNJAN, OIB 41662203751</izvorni_sadrzaj>
    <derivirana_varijabla naziv="DomainObject.Predmet.ProtustrankaFormatedOIB_1">  CAPITAL SOLUTION d.o.o. VODNJAN, OIB 41662203751</derivirana_varijabla>
  </DomainObject.Predmet.ProtustrankaFormatedOIB>
  <DomainObject.Predmet.ProtustrankaFormatedWithAdress>
    <izvorni_sadrzaj> CAPITAL SOLUTION d.o.o. VODNJAN, Trg javne vage 8, 52100 Vodnjan</izvorni_sadrzaj>
    <derivirana_varijabla naziv="DomainObject.Predmet.ProtustrankaFormatedWithAdress_1"> CAPITAL SOLUTION d.o.o. VODNJAN, Trg javne vage 8, 52100 Vodnjan</derivirana_varijabla>
  </DomainObject.Predmet.ProtustrankaFormatedWithAdress>
  <DomainObject.Predmet.ProtustrankaFormatedWithAdressOIB>
    <izvorni_sadrzaj> CAPITAL SOLUTION d.o.o. VODNJAN, OIB 41662203751, Trg javne vage 8, 52100 Vodnjan</izvorni_sadrzaj>
    <derivirana_varijabla naziv="DomainObject.Predmet.ProtustrankaFormatedWithAdressOIB_1"> CAPITAL SOLUTION d.o.o. VODNJAN, OIB 41662203751, Trg javne vage 8, 52100 Vodnjan</derivirana_varijabla>
  </DomainObject.Predmet.ProtustrankaFormatedWithAdressOIB>
  <DomainObject.Predmet.ProtustrankaWithAdress>
    <izvorni_sadrzaj>CAPITAL SOLUTION d.o.o. VODNJAN Trg javne vage 8, 52100 Vodnjan</izvorni_sadrzaj>
    <derivirana_varijabla naziv="DomainObject.Predmet.ProtustrankaWithAdress_1">CAPITAL SOLUTION d.o.o. VODNJAN Trg javne vage 8, 52100 Vodnjan</derivirana_varijabla>
  </DomainObject.Predmet.ProtustrankaWithAdress>
  <DomainObject.Predmet.ProtustrankaWithAdressOIB>
    <izvorni_sadrzaj>CAPITAL SOLUTION d.o.o. VODNJAN, OIB 41662203751, Trg javne vage 8, 52100 Vodnjan</izvorni_sadrzaj>
    <derivirana_varijabla naziv="DomainObject.Predmet.ProtustrankaWithAdressOIB_1">CAPITAL SOLUTION d.o.o. VODNJAN, OIB 41662203751, Trg javne vage 8, 52100 Vodnjan</derivirana_varijabla>
  </DomainObject.Predmet.ProtustrankaWithAdressOIB>
  <DomainObject.Predmet.ProtustrankaNazivFormated>
    <izvorni_sadrzaj>CAPITAL SOLUTION d.o.o. VODNJAN</izvorni_sadrzaj>
    <derivirana_varijabla naziv="DomainObject.Predmet.ProtustrankaNazivFormated_1">CAPITAL SOLUTION d.o.o. VODNJAN</derivirana_varijabla>
  </DomainObject.Predmet.ProtustrankaNazivFormated>
  <DomainObject.Predmet.ProtustrankaNazivFormatedOIB>
    <izvorni_sadrzaj>CAPITAL SOLUTION d.o.o. VODNJAN, OIB 41662203751</izvorni_sadrzaj>
    <derivirana_varijabla naziv="DomainObject.Predmet.ProtustrankaNazivFormatedOIB_1">CAPITAL SOLUTION d.o.o. VODNJAN, OIB 41662203751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63211.95</izvorni_sadrzaj>
    <derivirana_varijabla naziv="DomainObject.Predmet.TrenutnaVrijednost_1">63211.95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CAPITAL SOLUTION d.o.o. VODNJAN</item>
    </izvorni_sadrzaj>
    <derivirana_varijabla naziv="DomainObject.Predmet.ProtuStrankaListFormated_1">
      <item>CAPITAL SOLUTION d.o.o. VODNJAN</item>
    </derivirana_varijabla>
  </DomainObject.Predmet.ProtuStrankaListFormated>
  <DomainObject.Predmet.ProtuStrankaListFormatedOIB>
    <izvorni_sadrzaj>
      <item>CAPITAL SOLUTION d.o.o. VODNJAN, OIB 41662203751</item>
    </izvorni_sadrzaj>
    <derivirana_varijabla naziv="DomainObject.Predmet.ProtuStrankaListFormatedOIB_1">
      <item>CAPITAL SOLUTION d.o.o. VODNJAN, OIB 41662203751</item>
    </derivirana_varijabla>
  </DomainObject.Predmet.ProtuStrankaListFormatedOIB>
  <DomainObject.Predmet.ProtuStrankaListFormatedWithAdress>
    <izvorni_sadrzaj>
      <item>CAPITAL SOLUTION d.o.o. VODNJAN, Trg javne vage 8, 52100 Vodnjan</item>
    </izvorni_sadrzaj>
    <derivirana_varijabla naziv="DomainObject.Predmet.ProtuStrankaListFormatedWithAdress_1">
      <item>CAPITAL SOLUTION d.o.o. VODNJAN, Trg javne vage 8, 52100 Vodnjan</item>
    </derivirana_varijabla>
  </DomainObject.Predmet.ProtuStrankaListFormatedWithAdress>
  <DomainObject.Predmet.ProtuStrankaListFormatedWithAdressOIB>
    <izvorni_sadrzaj>
      <item>CAPITAL SOLUTION d.o.o. VODNJAN, OIB 41662203751, Trg javne vage 8, 52100 Vodnjan</item>
    </izvorni_sadrzaj>
    <derivirana_varijabla naziv="DomainObject.Predmet.ProtuStrankaListFormatedWithAdressOIB_1">
      <item>CAPITAL SOLUTION d.o.o. VODNJAN, OIB 41662203751, Trg javne vage 8, 52100 Vodnjan</item>
    </derivirana_varijabla>
  </DomainObject.Predmet.ProtuStrankaListFormatedWithAdressOIB>
  <DomainObject.Predmet.ProtuStrankaListNazivFormated>
    <izvorni_sadrzaj>
      <item>CAPITAL SOLUTION d.o.o. VODNJAN</item>
    </izvorni_sadrzaj>
    <derivirana_varijabla naziv="DomainObject.Predmet.ProtuStrankaListNazivFormated_1">
      <item>CAPITAL SOLUTION d.o.o. VODNJAN</item>
    </derivirana_varijabla>
  </DomainObject.Predmet.ProtuStrankaListNazivFormated>
  <DomainObject.Predmet.ProtuStrankaListNazivFormatedOIB>
    <izvorni_sadrzaj>
      <item>CAPITAL SOLUTION d.o.o. VODNJAN, OIB 41662203751</item>
    </izvorni_sadrzaj>
    <derivirana_varijabla naziv="DomainObject.Predmet.ProtuStrankaListNazivFormatedOIB_1">
      <item>CAPITAL SOLUTION d.o.o. VODNJAN, OIB 41662203751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CAPITAL SOLUTION d.o.o. VODNJAN</izvorni_sadrzaj>
    <derivirana_varijabla naziv="DomainObject.Predmet.ProtustrankaIDrugi_1">CAPITAL SOLUTION d.o.o. VODNJAN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CAPITAL SOLUTION d.o.o. VODNJAN, OIB 41662203751, Trg javne vage 8, 52100 Vodnjan</izvorni_sadrzaj>
    <derivirana_varijabla naziv="DomainObject.Predmet.ProtustrankaIDrugiAdressOIB_1">CAPITAL SOLUTION d.o.o. VODNJAN, OIB 41662203751,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CAPITAL SOLUTION d.o.o. VODNJAN</item>
    </izvorni_sadrzaj>
    <derivirana_varijabla naziv="DomainObject.Predmet.SudioniciListNaziv_1">
      <item>FINANCIJSKA AGENCIJA, RC RIJEKA, PODRUŽNICA PULA, PULA</item>
      <item>CAPITAL SOLUTION d.o.o. VODNJAN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CAPITAL SOLUTION d.o.o. VODNJAN, OIB 41662203751, Trg javne vage 8,52100 Vodnjan</item>
    </izvorni_sadrzaj>
    <derivirana_varijabla naziv="DomainObject.Predmet.SudioniciListAdressOIB_1">
      <item>FINANCIJSKA AGENCIJA, RC RIJEKA, PODRUŽNICA PULA, PULA, OIB 85821130368, F. Kurelca 8,51000 Rijeka</item>
      <item>CAPITAL SOLUTION d.o.o. VODNJAN, OIB 41662203751, Trg javne vage 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41662203751</item>
    </izvorni_sadrzaj>
    <derivirana_varijabla naziv="DomainObject.Predmet.SudioniciListNazivOIB_1">
      <item>, OIB 85821130368</item>
      <item>, OIB 41662203751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69F8A-591F-443B-BA2A-6889C7D9956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577</properties:Words>
  <properties:Characters>3047</properties:Characters>
  <properties:Lines>92</properties:Lines>
  <properties:Paragraphs>45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2019-07-29T08:58:00Z</dcterms:created>
  <dc:creator>Jasmina Matika</dc:creator>
  <cp:lastModifiedBy>Sanja Prodan</cp:lastModifiedBy>
  <cp:lastPrinted>2019-07-31T09:41:00Z</cp:lastPrinted>
  <dcterms:modified xmlns:xsi="http://www.w3.org/2001/XMLSchema-instance" xsi:type="dcterms:W3CDTF">2019-07-31T09:41:00Z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pokretanje prethodnog postupka radi utvrđivanja uvjeta za otvaranje stečajnog postupka (St-259-2019-2  prethodni postupak +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