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ee51" w14:paraId="c7fee5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A03850">
        <w:t>20</w:t>
      </w:r>
      <w:r w:rsidR="000A7867">
        <w:t>85</w:t>
      </w:r>
      <w:r w:rsidR="00027114">
        <w:t>/16-</w:t>
      </w:r>
      <w:r w:rsidR="004538D2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C634D8">
        <w:t>IZOTEHNIC j.d.o.o za radove u građevinarstvu, Osijek, Kornatska 36, MBS: 030141025, OIB: 58082393799</w:t>
      </w:r>
      <w:r w:rsidR="004538D2">
        <w:t>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634D8">
        <w:t>IZOTEHNIC j.d.o.o za radove u građevinarstvu, Osijek, Kornatska 36, MBS: 030141025, OIB: 58082393799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>Za stečajnog upravitelja imenuje se</w:t>
      </w:r>
      <w:r w:rsidR="006A0CAD">
        <w:t xml:space="preserve"> </w:t>
      </w:r>
      <w:r w:rsidR="00503F5B">
        <w:t>Krešmir Maretić</w:t>
      </w:r>
      <w:r w:rsidR="00207DA0">
        <w:t xml:space="preserve">, Zagreb, </w:t>
      </w:r>
      <w:r w:rsidR="00503F5B">
        <w:t>Šimuna Starčevića 7</w:t>
      </w:r>
      <w:r w:rsidR="00207DA0">
        <w:t xml:space="preserve">, OIB: </w:t>
      </w:r>
      <w:r w:rsidR="00503F5B" w:rsidRPr="00B03FBD">
        <w:t>66108961276</w:t>
      </w:r>
      <w:r w:rsidR="00207DA0">
        <w:t>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634D8">
        <w:t>IZOTEHNIC j.d.o.o za radove u građevinarstvu, Osijek, Kornatska 36, MBS: 030141025, OIB: 58082393799</w:t>
      </w:r>
      <w:r w:rsidR="004538D2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914353">
        <w:t>ana 1</w:t>
      </w:r>
      <w:r w:rsidR="003B44AB">
        <w:t>0</w:t>
      </w:r>
      <w:r w:rsidR="001F3914">
        <w:t xml:space="preserve">. </w:t>
      </w:r>
      <w:r w:rsidR="00914353">
        <w:t>kolovoza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C634D8">
        <w:t>IZOTEHNIC j.d.o.o za radove u građevinarstvu, Osijek, Kornatska 36, MBS: 030141025, OIB: 58082393799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4538D2" w:rsidP="00C634D8" w:rsidR="004538D2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8306B7">
        <w:t>2</w:t>
      </w:r>
      <w:r w:rsidR="000A7867">
        <w:t>085</w:t>
      </w:r>
      <w:r w:rsidR="000E2EF3">
        <w:t>/16-</w:t>
      </w:r>
      <w:r w:rsidR="004538D2">
        <w:t>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3B44AB">
        <w:t>1</w:t>
      </w:r>
      <w:r w:rsidR="00451DF5">
        <w:t>1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</w:t>
      </w:r>
      <w:r w:rsidR="000A7867">
        <w:t>085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745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A7867"/>
    <w:rsid w:val="000E2EF3"/>
    <w:rsid w:val="00107218"/>
    <w:rsid w:val="00122FBE"/>
    <w:rsid w:val="00133A91"/>
    <w:rsid w:val="001B7998"/>
    <w:rsid w:val="001E7745"/>
    <w:rsid w:val="001F3914"/>
    <w:rsid w:val="00207DA0"/>
    <w:rsid w:val="002300ED"/>
    <w:rsid w:val="002948EE"/>
    <w:rsid w:val="002A5389"/>
    <w:rsid w:val="002C775A"/>
    <w:rsid w:val="002D7C09"/>
    <w:rsid w:val="002E38D3"/>
    <w:rsid w:val="00302052"/>
    <w:rsid w:val="00333EEE"/>
    <w:rsid w:val="00351805"/>
    <w:rsid w:val="00375581"/>
    <w:rsid w:val="003767B0"/>
    <w:rsid w:val="003773D3"/>
    <w:rsid w:val="00395102"/>
    <w:rsid w:val="003B44AB"/>
    <w:rsid w:val="003E0B42"/>
    <w:rsid w:val="004011C4"/>
    <w:rsid w:val="00407631"/>
    <w:rsid w:val="004111EB"/>
    <w:rsid w:val="00451DF5"/>
    <w:rsid w:val="004538D2"/>
    <w:rsid w:val="00457193"/>
    <w:rsid w:val="00465D0C"/>
    <w:rsid w:val="0048270D"/>
    <w:rsid w:val="00492989"/>
    <w:rsid w:val="004D1B1C"/>
    <w:rsid w:val="004D59FA"/>
    <w:rsid w:val="00503F5B"/>
    <w:rsid w:val="00526782"/>
    <w:rsid w:val="006100CF"/>
    <w:rsid w:val="00626C97"/>
    <w:rsid w:val="006844B5"/>
    <w:rsid w:val="00690683"/>
    <w:rsid w:val="006A0CAD"/>
    <w:rsid w:val="006A53CA"/>
    <w:rsid w:val="006F0BE4"/>
    <w:rsid w:val="00712A35"/>
    <w:rsid w:val="00730373"/>
    <w:rsid w:val="00777FF0"/>
    <w:rsid w:val="00810F29"/>
    <w:rsid w:val="0082243D"/>
    <w:rsid w:val="008306B7"/>
    <w:rsid w:val="0083553A"/>
    <w:rsid w:val="00855C96"/>
    <w:rsid w:val="00871102"/>
    <w:rsid w:val="008761FA"/>
    <w:rsid w:val="00882C55"/>
    <w:rsid w:val="00885CBA"/>
    <w:rsid w:val="008A1EAC"/>
    <w:rsid w:val="008B0BB1"/>
    <w:rsid w:val="008C4C2F"/>
    <w:rsid w:val="008D09CA"/>
    <w:rsid w:val="00903B3E"/>
    <w:rsid w:val="009041C6"/>
    <w:rsid w:val="00914353"/>
    <w:rsid w:val="00977BE7"/>
    <w:rsid w:val="00987572"/>
    <w:rsid w:val="009A079B"/>
    <w:rsid w:val="00A03850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634D8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77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77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7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7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77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77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7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7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St-2085/2016</izvorni_sadrzaj>
    <derivirana_varijabla naziv="DomainObject.Predmet.OznakaBroj_1">St-2085/2016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IZOTEHNIC j.d.o.o. za radove u građevinarstvu</izvorni_sadrzaj>
    <derivirana_varijabla naziv="DomainObject.Predmet.ProtustrankaFormated_1">  IZOTEHNIC j.d.o.o. za radove u građevinarstvu</derivirana_varijabla>
  </DomainObject.Predmet.ProtustrankaFormated>
  <DomainObject.Predmet.ProtustrankaFormatedOIB>
    <izvorni_sadrzaj>  IZOTEHNIC j.d.o.o. za radove u građevinarstvu, OIB 58082393799</izvorni_sadrzaj>
    <derivirana_varijabla naziv="DomainObject.Predmet.ProtustrankaFormatedOIB_1">  IZOTEHNIC j.d.o.o. za radove u građevinarstvu, OIB 58082393799</derivirana_varijabla>
  </DomainObject.Predmet.ProtustrankaFormatedOIB>
  <DomainObject.Predmet.ProtustrankaFormatedWithAdress>
    <izvorni_sadrzaj> IZOTEHNIC j.d.o.o. za radove u građevinarstvu, Kornatska 36, 31000 Osijek</izvorni_sadrzaj>
    <derivirana_varijabla naziv="DomainObject.Predmet.ProtustrankaFormatedWithAdress_1"> IZOTEHNIC j.d.o.o. za radove u građevinarstvu, Kornatska 36, 31000 Osijek</derivirana_varijabla>
  </DomainObject.Predmet.ProtustrankaFormatedWithAdress>
  <DomainObject.Predmet.ProtustrankaFormatedWithAdressOIB>
    <izvorni_sadrzaj> IZOTEHNIC j.d.o.o. za radove u građevinarstvu, OIB 58082393799, Kornatska 36, 31000 Osijek</izvorni_sadrzaj>
    <derivirana_varijabla naziv="DomainObject.Predmet.ProtustrankaFormatedWithAdressOIB_1"> IZOTEHNIC j.d.o.o. za radove u građevinarstvu, OIB 58082393799, Kornatska 36, 31000 Osijek</derivirana_varijabla>
  </DomainObject.Predmet.ProtustrankaFormatedWithAdressOIB>
  <DomainObject.Predmet.ProtustrankaWithAdress>
    <izvorni_sadrzaj>IZOTEHNIC j.d.o.o. za radove u građevinarstvu Kornatska 36, 31000 Osijek</izvorni_sadrzaj>
    <derivirana_varijabla naziv="DomainObject.Predmet.ProtustrankaWithAdress_1">IZOTEHNIC j.d.o.o. za radove u građevinarstvu Kornatska 36, 31000 Osijek</derivirana_varijabla>
  </DomainObject.Predmet.ProtustrankaWithAdress>
  <DomainObject.Predmet.ProtustrankaWithAdressOIB>
    <izvorni_sadrzaj>IZOTEHNIC j.d.o.o. za radove u građevinarstvu, OIB 58082393799, Kornatska 36, 31000 Osijek</izvorni_sadrzaj>
    <derivirana_varijabla naziv="DomainObject.Predmet.ProtustrankaWithAdressOIB_1">IZOTEHNIC j.d.o.o. za radove u građevinarstvu, OIB 58082393799, Kornatska 36, 31000 Osijek</derivirana_varijabla>
  </DomainObject.Predmet.ProtustrankaWithAdressOIB>
  <DomainObject.Predmet.ProtustrankaNazivFormated>
    <izvorni_sadrzaj>IZOTEHNIC j.d.o.o. za radove u građevinarstvu</izvorni_sadrzaj>
    <derivirana_varijabla naziv="DomainObject.Predmet.ProtustrankaNazivFormated_1">IZOTEHNIC j.d.o.o. za radove u građevinarstvu</derivirana_varijabla>
  </DomainObject.Predmet.ProtustrankaNazivFormated>
  <DomainObject.Predmet.ProtustrankaNazivFormatedOIB>
    <izvorni_sadrzaj>IZOTEHNIC j.d.o.o. za radove u građevinarstvu, OIB 58082393799</izvorni_sadrzaj>
    <derivirana_varijabla naziv="DomainObject.Predmet.ProtustrankaNazivFormatedOIB_1">IZOTEHNIC j.d.o.o. za radove u građevinarstvu, OIB 58082393799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IZOTEHNIC j.d.o.o. za radove u građevinarstvu</item>
    </izvorni_sadrzaj>
    <derivirana_varijabla naziv="DomainObject.Predmet.ProtuStrankaListFormated_1">
      <item>IZOTEHNIC j.d.o.o. za radove u građevinarstvu</item>
    </derivirana_varijabla>
  </DomainObject.Predmet.ProtuStrankaListFormated>
  <DomainObject.Predmet.ProtuStrankaListFormatedOIB>
    <izvorni_sadrzaj>
      <item>IZOTEHNIC j.d.o.o. za radove u građevinarstvu, OIB 58082393799</item>
    </izvorni_sadrzaj>
    <derivirana_varijabla naziv="DomainObject.Predmet.ProtuStrankaListFormatedOIB_1">
      <item>IZOTEHNIC j.d.o.o. za radove u građevinarstvu, OIB 58082393799</item>
    </derivirana_varijabla>
  </DomainObject.Predmet.ProtuStrankaListFormatedOIB>
  <DomainObject.Predmet.ProtuStrankaListFormatedWithAdress>
    <izvorni_sadrzaj>
      <item>IZOTEHNIC j.d.o.o. za radove u građevinarstvu, Kornatska 36, 31000 Osijek</item>
    </izvorni_sadrzaj>
    <derivirana_varijabla naziv="DomainObject.Predmet.ProtuStrankaListFormatedWithAdress_1">
      <item>IZOTEHNIC j.d.o.o. za radove u građevinarstvu, Kornatska 36, 31000 Osijek</item>
    </derivirana_varijabla>
  </DomainObject.Predmet.ProtuStrankaListFormatedWithAdress>
  <DomainObject.Predmet.ProtuStrankaListFormatedWithAdressOIB>
    <izvorni_sadrzaj>
      <item>IZOTEHNIC j.d.o.o. za radove u građevinarstvu, OIB 58082393799, Kornatska 36, 31000 Osijek</item>
    </izvorni_sadrzaj>
    <derivirana_varijabla naziv="DomainObject.Predmet.ProtuStrankaListFormatedWithAdressOIB_1">
      <item>IZOTEHNIC j.d.o.o. za radove u građevinarstvu, OIB 58082393799, Kornatska 36, 31000 Osijek</item>
    </derivirana_varijabla>
  </DomainObject.Predmet.ProtuStrankaListFormatedWithAdressOIB>
  <DomainObject.Predmet.ProtuStrankaListNazivFormated>
    <izvorni_sadrzaj>
      <item>IZOTEHNIC j.d.o.o. za radove u građevinarstvu</item>
    </izvorni_sadrzaj>
    <derivirana_varijabla naziv="DomainObject.Predmet.ProtuStrankaListNazivFormated_1">
      <item>IZOTEHNIC j.d.o.o. za radove u građevinarstvu</item>
    </derivirana_varijabla>
  </DomainObject.Predmet.ProtuStrankaListNazivFormated>
  <DomainObject.Predmet.ProtuStrankaListNazivFormatedOIB>
    <izvorni_sadrzaj>
      <item>IZOTEHNIC j.d.o.o. za radove u građevinarstvu, OIB 58082393799</item>
    </izvorni_sadrzaj>
    <derivirana_varijabla naziv="DomainObject.Predmet.ProtuStrankaListNazivFormatedOIB_1">
      <item>IZOTEHNIC j.d.o.o. za radove u građevinarstvu, OIB 58082393799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IZOTEHNIC j.d.o.o. za radove u građevinarstvu</izvorni_sadrzaj>
    <derivirana_varijabla naziv="DomainObject.Predmet.ProtustrankaIDrugi_1">IZOTEHNIC j.d.o.o. za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IZOTEHNIC j.d.o.o. za radove u građevinarstvu, OIB 58082393799, Kornatska 36, 31000 Osijek</izvorni_sadrzaj>
    <derivirana_varijabla naziv="DomainObject.Predmet.ProtustrankaIDrugiAdressOIB_1">IZOTEHNIC j.d.o.o. za radove u građevinarstvu, OIB 58082393799, Kornatska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IZOTEHNIC j.d.o.o. za radove u građevinarstvu</item>
    </izvorni_sadrzaj>
    <derivirana_varijabla naziv="DomainObject.Predmet.SudioniciListNaziv_1">
      <item>FINA RC OSIJEK</item>
      <item>IZOTEHNIC j.d.o.o. za radove u građevinarstvu</item>
    </derivirana_varijabla>
  </DomainObject.Predmet.SudioniciListNaziv>
  <DomainObject.Predmet.SudioniciListAdressOIB>
    <izvorni_sadrzaj>
      <item>FINA RC OSIJEK, OIB 85821130368</item>
      <item>IZOTEHNIC j.d.o.o. za radove u građevinarstvu, OIB 58082393799, Kornatska 36,31000 Osijek</item>
    </izvorni_sadrzaj>
    <derivirana_varijabla naziv="DomainObject.Predmet.SudioniciListAdressOIB_1">
      <item>FINA RC OSIJEK, OIB 85821130368</item>
      <item>IZOTEHNIC j.d.o.o. za radove u građevinarstvu, OIB 58082393799, Kornatska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58082393799</item>
    </izvorni_sadrzaj>
    <derivirana_varijabla naziv="DomainObject.Predmet.SudioniciListNazivOIB_1">
      <item>, OIB 85821130368</item>
      <item>, OIB 58082393799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0900C-85A9-4656-B06E-2DB148561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2353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2016-11-29T07:25:00Z</dcterms:created>
  <dc:creator>korisnik</dc:creator>
  <cp:lastModifiedBy>Maja Videnović</cp:lastModifiedBy>
  <cp:lastPrinted>2016-08-12T07:14:00Z</cp:lastPrinted>
  <dcterms:modified xmlns:xsi="http://www.w3.org/2001/XMLSchema-instance" xsi:type="dcterms:W3CDTF">2016-11-29T07:28:00Z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