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B795B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B795B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B795B">
        <w:tc>
          <w:tcPr>
            <w:tcW w:type="dxa" w:w="3227"/>
            <w:gridSpan w:val="2"/>
          </w:tcPr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B795B">
            <w:pPr>
              <w:jc w:val="center"/>
              <w:rPr>
                <w:rFonts w:cs="Times New Roman" w:hAnsi="Times New Roman" w:ascii="Times New Roman"/>
              </w:rPr>
            </w:pPr>
            <w:r w:rsidRPr="005B795B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2842a1" w14:paraId="52842a1" w:rsidRDefault="00AB7880" w:rsidP="00EE4347" w:rsidR="00AB7880" w:rsidRPr="005B795B">
      <w:pPr>
        <w15:collapsed w:val="false"/>
        <w:rPr>
          <w:rFonts w:cs="Arial" w:hAnsi="Arial" w:ascii="Arial"/>
        </w:rPr>
      </w:pPr>
    </w:p>
    <w:p w:rsidRDefault="00546865" w:rsidP="00546865" w:rsidR="00546865" w:rsidRPr="005B795B">
      <w:pPr>
        <w:jc w:val="right"/>
      </w:pPr>
      <w:r w:rsidRPr="005B795B">
        <w:t xml:space="preserve">FINA </w:t>
      </w:r>
    </w:p>
    <w:p w:rsidRDefault="007505B7" w:rsidP="00811733" w:rsidR="007505B7" w:rsidRPr="005B795B">
      <w:pPr>
        <w:tabs>
          <w:tab w:pos="3555" w:val="left"/>
        </w:tabs>
      </w:pPr>
    </w:p>
    <w:p w:rsidRDefault="00B56DD1" w:rsidP="00811733" w:rsidR="00B56DD1" w:rsidRPr="005B795B">
      <w:pPr>
        <w:tabs>
          <w:tab w:pos="3555" w:val="left"/>
        </w:tabs>
      </w:pPr>
    </w:p>
    <w:p w:rsidRDefault="00660C80" w:rsidP="00DF3513" w:rsidR="00660C80" w:rsidRPr="005B795B">
      <w:pPr>
        <w:jc w:val="center"/>
      </w:pPr>
    </w:p>
    <w:p w:rsidRDefault="00756F19" w:rsidP="00F804E2" w:rsidR="00F804E2" w:rsidRPr="00A5309A">
      <w:pPr>
        <w:ind w:firstLine="708"/>
        <w:jc w:val="both"/>
        <w:rPr>
          <w:b/>
        </w:rPr>
      </w:pPr>
      <w:r w:rsidRPr="005B795B">
        <w:tab/>
      </w:r>
      <w:r w:rsidR="00F804E2" w:rsidRPr="00A5309A">
        <w:t xml:space="preserve">Za potrebe utvrđivanja pretpostavki za otvaranje stečajnog postupka nad stečajnim dužnikom </w:t>
      </w:r>
      <w:r w:rsidR="00F804E2" w:rsidRPr="00C85726">
        <w:t>GRBIĆ ZADAR 1993 j.d.o.o.</w:t>
      </w:r>
      <w:r w:rsidR="00F804E2">
        <w:t xml:space="preserve"> za ugostiteljstvo</w:t>
      </w:r>
      <w:r w:rsidR="00F804E2" w:rsidRPr="00C85726">
        <w:t>, Zadar, Dr. Franje Tuđmana 46B, OIB: 11711143535</w:t>
      </w:r>
      <w:r w:rsidR="00F804E2" w:rsidRPr="00A5309A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="00F804E2" w:rsidRPr="00A5309A">
        <w:rPr>
          <w:b/>
        </w:rPr>
        <w:t xml:space="preserve">to podatke na dan izdavanja Potvrde, </w:t>
      </w:r>
      <w:r w:rsidR="00F804E2" w:rsidRPr="00A5309A">
        <w:t xml:space="preserve">a ne na dan podnošenja prijedloga sudu za otvaranje stečajnog postupka, što je u konkretnom slučaju bilo </w:t>
      </w:r>
      <w:r w:rsidR="00F804E2">
        <w:t>17. siječnja 2019.</w:t>
      </w:r>
    </w:p>
    <w:p w:rsidRDefault="000471FB" w:rsidP="000471FB" w:rsidR="000471FB" w:rsidRPr="005B795B">
      <w:pPr>
        <w:jc w:val="both"/>
      </w:pPr>
    </w:p>
    <w:p w:rsidRDefault="001A2481" w:rsidP="008B1F41" w:rsidR="001A2481" w:rsidRPr="005B795B">
      <w:pPr>
        <w:jc w:val="both"/>
      </w:pPr>
    </w:p>
    <w:p w:rsidRDefault="008B1F41" w:rsidP="00CF1CBE" w:rsidR="008B1F41" w:rsidRPr="005B795B">
      <w:pPr>
        <w:jc w:val="both"/>
      </w:pPr>
      <w:r w:rsidRPr="005B795B">
        <w:tab/>
        <w:t>Podatke možete dostaviti i fax-om na broj 023/</w:t>
      </w:r>
      <w:r w:rsidR="007E10DD" w:rsidRPr="005B795B">
        <w:t>292</w:t>
      </w:r>
      <w:r w:rsidRPr="005B795B">
        <w:t>-</w:t>
      </w:r>
      <w:r w:rsidR="007E10DD" w:rsidRPr="005B795B">
        <w:t>055</w:t>
      </w:r>
      <w:r w:rsidR="006E086C" w:rsidRPr="005B795B">
        <w:t xml:space="preserve"> ili e-mail</w:t>
      </w:r>
      <w:r w:rsidRPr="005B795B">
        <w:t xml:space="preserve">, najkasnije do </w:t>
      </w:r>
      <w:r w:rsidR="001A2481" w:rsidRPr="005B795B">
        <w:t>12,00</w:t>
      </w:r>
      <w:r w:rsidRPr="005B795B">
        <w:t xml:space="preserve"> sati</w:t>
      </w:r>
      <w:r w:rsidR="006E086C" w:rsidRPr="005B795B">
        <w:t xml:space="preserve"> </w:t>
      </w:r>
      <w:r w:rsidR="00F804E2">
        <w:t>13. veljače</w:t>
      </w:r>
      <w:r w:rsidR="0088526E">
        <w:t xml:space="preserve"> 2019</w:t>
      </w:r>
      <w:r w:rsidR="006E086C" w:rsidRPr="005B795B">
        <w:t>.</w:t>
      </w:r>
      <w:r w:rsidRPr="005B795B">
        <w:t xml:space="preserve"> </w:t>
      </w:r>
    </w:p>
    <w:p w:rsidRDefault="00DB704B" w:rsidP="00DB704B" w:rsidR="00DB704B" w:rsidRPr="005B795B"/>
    <w:p w:rsidRDefault="00AB7880" w:rsidP="00CF1CBE" w:rsidR="00AB7880" w:rsidRPr="005B795B">
      <w:pPr>
        <w:jc w:val="center"/>
      </w:pPr>
      <w:r w:rsidRPr="005B795B">
        <w:t>U Zadru</w:t>
      </w:r>
      <w:r w:rsidR="00197DB5" w:rsidRPr="005B795B">
        <w:t xml:space="preserve"> </w:t>
      </w:r>
      <w:r w:rsidR="00F804E2">
        <w:t>24. veljače</w:t>
      </w:r>
      <w:r w:rsidR="0088526E">
        <w:t xml:space="preserve"> 2019</w:t>
      </w:r>
      <w:r w:rsidR="001A2481" w:rsidRPr="005B795B">
        <w:t xml:space="preserve">. </w:t>
      </w:r>
    </w:p>
    <w:p w:rsidRDefault="00AB7880" w:rsidP="00AB7880" w:rsidR="00AB7880" w:rsidRPr="005B795B">
      <w:pPr>
        <w:jc w:val="center"/>
      </w:pPr>
    </w:p>
    <w:p w:rsidRDefault="005B795B" w:rsidP="005B795B" w:rsidR="005B795B"/>
    <w:p w:rsidRDefault="005B795B" w:rsidP="005B795B" w:rsidR="005B795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88526E" w:rsidP="005B795B" w:rsidR="005B795B">
      <w:r>
        <w:t>Martina Kalmeta</w:t>
      </w:r>
      <w:r w:rsidR="005B795B">
        <w:t xml:space="preserve"> </w:t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 w:rsidRPr="00AD2980">
        <w:tab/>
      </w:r>
      <w:r w:rsidR="005B795B">
        <w:t xml:space="preserve">     </w:t>
      </w:r>
      <w:r w:rsidR="005B795B" w:rsidRPr="00AD2980">
        <w:t>Ana Markač, v.r.</w:t>
      </w:r>
    </w:p>
    <w:p w:rsidRDefault="005B795B" w:rsidP="005B795B" w:rsidR="005B795B"/>
    <w:p w:rsidRDefault="005B795B" w:rsidP="005B795B" w:rsidR="005B795B">
      <w:pPr>
        <w:rPr>
          <w:szCs w:val="22"/>
        </w:rPr>
      </w:pPr>
    </w:p>
    <w:p w:rsidRDefault="00AB7880" w:rsidP="00B019B7" w:rsidR="00AB7880" w:rsidRPr="005B795B"/>
    <w:p w:rsidRDefault="00B019B7" w:rsidP="00B019B7" w:rsidR="00B019B7" w:rsidRPr="005B795B">
      <w:r w:rsidRPr="005B795B">
        <w:t>DNA:</w:t>
      </w:r>
    </w:p>
    <w:p w:rsidRDefault="00F804E2" w:rsidP="00B019B7" w:rsidR="00B019B7" w:rsidRPr="005B795B">
      <w:r>
        <w:t xml:space="preserve">i </w:t>
      </w:r>
      <w:r w:rsidR="00B019B7" w:rsidRPr="005B795B">
        <w:t>putem e-Oglasna ploča sudova</w:t>
      </w:r>
    </w:p>
    <w:sectPr w:rsidR="00B019B7" w:rsidRPr="005B795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804E2">
      <w:t>22/2019-6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8443E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804E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4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43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443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443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443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4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43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443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443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443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GRBIĆ ZADAR 1993 j.d.o.o. za ugostiteljstvo</izvorni_sadrzaj>
    <derivirana_varijabla naziv="DomainObject.Predmet.ProtustrankaFormated_1">  GRBIĆ ZADAR 1993 j.d.o.o. za ugostiteljstvo</derivirana_varijabla>
  </DomainObject.Predmet.ProtustrankaFormated>
  <DomainObject.Predmet.ProtustrankaFormatedOIB>
    <izvorni_sadrzaj>  GRBIĆ ZADAR 1993 j.d.o.o. za ugostiteljstvo, OIB 11711143535</izvorni_sadrzaj>
    <derivirana_varijabla naziv="DomainObject.Predmet.ProtustrankaFormatedOIB_1">  GRBIĆ ZADAR 1993 j.d.o.o. za ugostiteljstvo, OIB 11711143535</derivirana_varijabla>
  </DomainObject.Predmet.ProtustrankaFormatedOIB>
  <DomainObject.Predmet.ProtustrankaFormatedWithAdress>
    <izvorni_sadrzaj> GRBIĆ ZADAR 1993 j.d.o.o. za ugostiteljstvo, Dr. Franje Tuđmana 46B, 23000 Zadar</izvorni_sadrzaj>
    <derivirana_varijabla naziv="DomainObject.Predmet.ProtustrankaFormatedWithAdress_1"> GRBIĆ ZADAR 1993 j.d.o.o. za ugostiteljstvo, Dr. Franje Tuđmana 46B, 23000 Zadar</derivirana_varijabla>
  </DomainObject.Predmet.ProtustrankaFormatedWithAdress>
  <DomainObject.Predmet.ProtustrankaFormatedWithAdressOIB>
    <izvorni_sadrzaj> GRBIĆ ZADAR 1993 j.d.o.o. za ugostiteljstvo, OIB 11711143535, Dr. Franje Tuđmana 46B, 23000 Zadar</izvorni_sadrzaj>
    <derivirana_varijabla naziv="DomainObject.Predmet.ProtustrankaFormatedWithAdressOIB_1"> GRBIĆ ZADAR 1993 j.d.o.o. za ugostiteljstvo, OIB 11711143535, Dr. Franje Tuđmana 46B, 23000 Zadar</derivirana_varijabla>
  </DomainObject.Predmet.ProtustrankaFormatedWithAdressOIB>
  <DomainObject.Predmet.ProtustrankaWithAdress>
    <izvorni_sadrzaj>GRBIĆ ZADAR 1993 j.d.o.o. za ugostiteljstvo Dr. Franje Tuđmana 46B, 23000 Zadar</izvorni_sadrzaj>
    <derivirana_varijabla naziv="DomainObject.Predmet.ProtustrankaWithAdress_1">GRBIĆ ZADAR 1993 j.d.o.o. za ugostiteljstvo Dr. Franje Tuđmana 46B, 23000 Zadar</derivirana_varijabla>
  </DomainObject.Predmet.ProtustrankaWithAdress>
  <DomainObject.Predmet.ProtustrankaWithAdressOIB>
    <izvorni_sadrzaj>GRBIĆ ZADAR 1993 j.d.o.o. za ugostiteljstvo, OIB 11711143535, Dr. Franje Tuđmana 46B, 23000 Zadar</izvorni_sadrzaj>
    <derivirana_varijabla naziv="DomainObject.Predmet.ProtustrankaWithAdressOIB_1">GRBIĆ ZADAR 1993 j.d.o.o. za ugostiteljstvo, OIB 11711143535, Dr. Franje Tuđmana 46B, 23000 Zadar</derivirana_varijabla>
  </DomainObject.Predmet.ProtustrankaWithAdressOIB>
  <DomainObject.Predmet.ProtustrankaNazivFormated>
    <izvorni_sadrzaj>GRBIĆ ZADAR 1993 j.d.o.o. za ugostiteljstvo</izvorni_sadrzaj>
    <derivirana_varijabla naziv="DomainObject.Predmet.ProtustrankaNazivFormated_1">GRBIĆ ZADAR 1993 j.d.o.o. za ugostiteljstvo</derivirana_varijabla>
  </DomainObject.Predmet.ProtustrankaNazivFormated>
  <DomainObject.Predmet.ProtustrankaNazivFormatedOIB>
    <izvorni_sadrzaj>GRBIĆ ZADAR 1993 j.d.o.o. za ugostiteljstvo, OIB 11711143535</izvorni_sadrzaj>
    <derivirana_varijabla naziv="DomainObject.Predmet.ProtustrankaNazivFormatedOIB_1">GRBIĆ ZADAR 1993 j.d.o.o. za ugostiteljstvo, OIB 11711143535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GRBIĆ ZADAR 1993 j.d.o.o. za ugostiteljstvo</item>
    </izvorni_sadrzaj>
    <derivirana_varijabla naziv="DomainObject.Predmet.ProtuStrankaListFormated_1">
      <item>GRBIĆ ZADAR 1993 j.d.o.o. za ugostiteljstvo</item>
    </derivirana_varijabla>
  </DomainObject.Predmet.ProtuStrankaListFormated>
  <DomainObject.Predmet.ProtuStrankaListFormatedOIB>
    <izvorni_sadrzaj>
      <item>GRBIĆ ZADAR 1993 j.d.o.o. za ugostiteljstvo, OIB 11711143535</item>
    </izvorni_sadrzaj>
    <derivirana_varijabla naziv="DomainObject.Predmet.ProtuStrankaListFormatedOIB_1">
      <item>GRBIĆ ZADAR 1993 j.d.o.o. za ugostiteljstvo, OIB 11711143535</item>
    </derivirana_varijabla>
  </DomainObject.Predmet.ProtuStrankaListFormatedOIB>
  <DomainObject.Predmet.ProtuStrankaListFormatedWithAdress>
    <izvorni_sadrzaj>
      <item>GRBIĆ ZADAR 1993 j.d.o.o. za ugostiteljstvo, Dr. Franje Tuđmana 46B, 23000 Zadar</item>
    </izvorni_sadrzaj>
    <derivirana_varijabla naziv="DomainObject.Predmet.ProtuStrankaListFormatedWithAdress_1">
      <item>GRBIĆ ZADAR 1993 j.d.o.o. za ugostiteljstvo, Dr. Franje Tuđmana 46B, 23000 Zadar</item>
    </derivirana_varijabla>
  </DomainObject.Predmet.ProtuStrankaListFormatedWithAdress>
  <DomainObject.Predmet.ProtuStrankaListFormatedWithAdressOIB>
    <izvorni_sadrzaj>
      <item>GRBIĆ ZADAR 1993 j.d.o.o. za ugostiteljstvo, OIB 11711143535, Dr. Franje Tuđmana 46B, 23000 Zadar</item>
    </izvorni_sadrzaj>
    <derivirana_varijabla naziv="DomainObject.Predmet.ProtuStrankaListFormatedWithAdressOIB_1">
      <item>GRBIĆ ZADAR 1993 j.d.o.o. za ugostiteljstvo, OIB 11711143535, Dr. Franje Tuđmana 46B, 23000 Zadar</item>
    </derivirana_varijabla>
  </DomainObject.Predmet.ProtuStrankaListFormatedWithAdressOIB>
  <DomainObject.Predmet.ProtuStrankaListNazivFormated>
    <izvorni_sadrzaj>
      <item>GRBIĆ ZADAR 1993 j.d.o.o. za ugostiteljstvo</item>
    </izvorni_sadrzaj>
    <derivirana_varijabla naziv="DomainObject.Predmet.ProtuStrankaListNazivFormated_1">
      <item>GRBIĆ ZADAR 1993 j.d.o.o. za ugostiteljstvo</item>
    </derivirana_varijabla>
  </DomainObject.Predmet.ProtuStrankaListNazivFormated>
  <DomainObject.Predmet.ProtuStrankaListNazivFormatedOIB>
    <izvorni_sadrzaj>
      <item>GRBIĆ ZADAR 1993 j.d.o.o. za ugostiteljstvo, OIB 11711143535</item>
    </izvorni_sadrzaj>
    <derivirana_varijabla naziv="DomainObject.Predmet.ProtuStrankaListNazivFormatedOIB_1">
      <item>GRBIĆ ZADAR 1993 j.d.o.o. za ugostiteljstvo, OIB 11711143535</item>
    </derivirana_varijabla>
  </DomainObject.Predmet.ProtuStrankaListNazivFormatedOIB>
  <DomainObject.Predmet.OstaliListFormated>
    <izvorni_sadrzaj>
      <item>Frane Grbić</item>
    </izvorni_sadrzaj>
    <derivirana_varijabla naziv="DomainObject.Predmet.OstaliListFormated_1">
      <item>Frane Grbić</item>
    </derivirana_varijabla>
  </DomainObject.Predmet.OstaliListFormated>
  <DomainObject.Predmet.OstaliListFormatedOIB>
    <izvorni_sadrzaj>
      <item>Frane Grbić</item>
    </izvorni_sadrzaj>
    <derivirana_varijabla naziv="DomainObject.Predmet.OstaliListFormatedOIB_1">
      <item>Frane Grbić</item>
    </derivirana_varijabla>
  </DomainObject.Predmet.OstaliListFormatedOIB>
  <DomainObject.Predmet.OstaliListFormatedWithAdress>
    <izvorni_sadrzaj>
      <item>Frane Grbić, Put Murata 3B, 23000 Zadar</item>
    </izvorni_sadrzaj>
    <derivirana_varijabla naziv="DomainObject.Predmet.OstaliListFormatedWithAdress_1">
      <item>Frane Grbić, Put Murata 3B, 23000 Zadar</item>
    </derivirana_varijabla>
  </DomainObject.Predmet.OstaliListFormatedWithAdress>
  <DomainObject.Predmet.OstaliListFormatedWithAdressOIB>
    <izvorni_sadrzaj>
      <item>Frane Grbić, Put Murata 3B, 23000 Zadar</item>
    </izvorni_sadrzaj>
    <derivirana_varijabla naziv="DomainObject.Predmet.OstaliListFormatedWithAdressOIB_1">
      <item>Frane Grbić, Put Murata 3B, 23000 Zadar</item>
    </derivirana_varijabla>
  </DomainObject.Predmet.OstaliListFormatedWithAdressOIB>
  <DomainObject.Predmet.OstaliListNazivFormated>
    <izvorni_sadrzaj>
      <item>Frane Grbić</item>
    </izvorni_sadrzaj>
    <derivirana_varijabla naziv="DomainObject.Predmet.OstaliListNazivFormated_1">
      <item>Frane Grbić</item>
    </derivirana_varijabla>
  </DomainObject.Predmet.OstaliListNazivFormated>
  <DomainObject.Predmet.OstaliListNazivFormatedOIB>
    <izvorni_sadrzaj>
      <item>Frane Grbić</item>
    </izvorni_sadrzaj>
    <derivirana_varijabla naziv="DomainObject.Predmet.OstaliListNazivFormatedOIB_1">
      <item>Frane Grbić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GRBIĆ ZADAR 1993 j.d.o.o. za ugostiteljstvo</izvorni_sadrzaj>
    <derivirana_varijabla naziv="DomainObject.Predmet.ProtustrankaIDrugi_1">GRBIĆ ZADAR 1993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GRBIĆ ZADAR 1993 j.d.o.o. za ugostiteljstvo, OIB 11711143535, Dr. Franje Tuđmana 46B, 23000 Zadar</izvorni_sadrzaj>
    <derivirana_varijabla naziv="DomainObject.Predmet.ProtustrankaIDrugiAdressOIB_1">GRBIĆ ZADAR 1993 j.d.o.o. za ugostiteljstvo, OIB 11711143535,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GRBIĆ ZADAR 1993 j.d.o.o. za ugostiteljstvo</item>
      <item>Frane Grbić</item>
    </izvorni_sadrzaj>
    <derivirana_varijabla naziv="DomainObject.Predmet.SudioniciListNaziv_1">
      <item>FINA</item>
      <item>GRBIĆ ZADAR 1993 j.d.o.o. za ugostiteljstvo</item>
      <item>Frane Grbić</item>
    </derivirana_varijabla>
  </DomainObject.Predmet.SudioniciListNaziv>
  <DomainObject.Predmet.SudioniciListAdressOIB>
    <izvorni_sadrzaj>
      <item>FINA, OIB 85821130368, Ivana Danila 4,23000 Zadar</item>
      <item>GRBIĆ ZADAR 1993 j.d.o.o. za ugostiteljstvo, OIB 11711143535, Dr. Franje Tuđmana 46B,23000 Zadar</item>
      <item>Frane Grbić, Put Murata 3B,23000 Zadar</item>
    </izvorni_sadrzaj>
    <derivirana_varijabla naziv="DomainObject.Predmet.SudioniciListAdressOIB_1">
      <item>FINA, OIB 85821130368, Ivana Danila 4,23000 Zadar</item>
      <item>GRBIĆ ZADAR 1993 j.d.o.o. za ugostiteljstvo, OIB 11711143535, Dr. Franje Tuđmana 46B,23000 Zadar</item>
      <item>Frane Grbić, Put Murata 3B,23000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11711143535</item>
      <item>, OIB null</item>
    </izvorni_sadrzaj>
    <derivirana_varijabla naziv="DomainObject.Predmet.SudioniciListNazivOIB_1">
      <item>, OIB 85821130368</item>
      <item>, OIB 11711143535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St-22/2019-2</izvorni_sadrzaj>
    <derivirana_varijabla naziv="DomainObject.PredzadnjaOdlukaIzPredmeta.Oznaka_1">St-22/2019-2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8DC97-F8C4-4186-A1BB-1BC7980DD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753</properties:Characters>
  <properties:Lines>31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2019-01-21T12:22:00Z</dcterms:created>
  <dc:creator>Administrator</dc:creator>
  <cp:lastModifiedBy>Martina Kalmeta</cp:lastModifiedBy>
  <cp:lastPrinted>2019-01-24T10:03:00Z</cp:lastPrinted>
  <dcterms:modified xmlns:xsi="http://www.w3.org/2001/XMLSchema-instance" xsi:type="dcterms:W3CDTF">2019-01-24T12:47:00Z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