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e9ff" w14:paraId="292e9f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455B9">
        <w:rPr>
          <w:sz w:val="24"/>
        </w:rPr>
        <w:t>6179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94BC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455B9">
        <w:rPr>
          <w:sz w:val="24"/>
          <w:szCs w:val="24"/>
          <w:lang w:val="pt-BR"/>
        </w:rPr>
        <w:t xml:space="preserve">INTERNATIONAL TOURIST TRAVEL j.d.o.o. </w:t>
      </w:r>
      <w:r w:rsidR="00BA35B2">
        <w:rPr>
          <w:sz w:val="24"/>
          <w:szCs w:val="24"/>
          <w:lang w:val="pt-BR"/>
        </w:rPr>
        <w:t>Kraljevec N</w:t>
      </w:r>
      <w:r w:rsidR="002619AB">
        <w:rPr>
          <w:sz w:val="24"/>
          <w:szCs w:val="24"/>
          <w:lang w:val="pt-BR"/>
        </w:rPr>
        <w:t>a Sutli, Kraljevec 122, OIB:</w:t>
      </w:r>
      <w:r w:rsidR="00BA35B2">
        <w:rPr>
          <w:sz w:val="24"/>
          <w:szCs w:val="24"/>
          <w:lang w:val="pt-BR"/>
        </w:rPr>
        <w:t xml:space="preserve"> </w:t>
      </w:r>
      <w:proofErr w:type="spellStart"/>
      <w:r w:rsidR="00BA35B2" w:rsidRPr="00BA35B2">
        <w:rPr>
          <w:sz w:val="24"/>
          <w:szCs w:val="24"/>
        </w:rPr>
        <w:t>95639482641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619AB" w:rsidP="00CF56FE" w:rsidR="002619A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A12098">
        <w:rPr>
          <w:sz w:val="24"/>
          <w:szCs w:val="24"/>
          <w:lang w:val="pt-BR"/>
        </w:rPr>
        <w:t xml:space="preserve">INTERNATIONAL TOURIST TRAVEL j.d.o.o. Kraljevec Na Sutli, Kraljevec 122, OIB: </w:t>
      </w:r>
      <w:proofErr w:type="spellStart"/>
      <w:r w:rsidR="00A12098" w:rsidRPr="00BA35B2">
        <w:rPr>
          <w:sz w:val="24"/>
          <w:szCs w:val="24"/>
        </w:rPr>
        <w:t>95639482641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1A27F2">
        <w:rPr>
          <w:sz w:val="24"/>
          <w:szCs w:val="24"/>
          <w:lang w:val="pt-BR"/>
        </w:rPr>
        <w:t xml:space="preserve">INTERNATIONAL TOURIST TRAVEL j.d.o.o. Kraljevec Na Sutli, Kraljevec 122, OIB: </w:t>
      </w:r>
      <w:proofErr w:type="spellStart"/>
      <w:r w:rsidR="001A27F2" w:rsidRPr="00BA35B2">
        <w:rPr>
          <w:sz w:val="24"/>
          <w:szCs w:val="24"/>
        </w:rPr>
        <w:t>95639482641</w:t>
      </w:r>
      <w:proofErr w:type="spellEnd"/>
      <w:r w:rsidR="001A27F2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94BC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94BCA" w:rsidP="00F94BCA" w:rsidR="00F94BC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94BCA" w:rsidP="00F94BC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23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4BCA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St-6179/2016-2</izvorni_sadrzaj>
    <derivirana_varijabla naziv="DomainObject.Oznaka_1">St-6179/2016-2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St-6179/2016</izvorni_sadrzaj>
    <derivirana_varijabla naziv="DomainObject.Predmet.OznakaBroj_1">St-6179/2016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TOURIST TRAVEL j.d.o.o. putnička agencija</izvorni_sadrzaj>
    <derivirana_varijabla naziv="DomainObject.Predmet.ProtustrankaFormated_1">  INTERNATIONAL TOURIST TRAVEL j.d.o.o. putnička agencija</derivirana_varijabla>
  </DomainObject.Predmet.ProtustrankaFormated>
  <DomainObject.Predmet.ProtustrankaFormatedOIB>
    <izvorni_sadrzaj>  INTERNATIONAL TOURIST TRAVEL j.d.o.o. putnička agencija, OIB 95639482641</izvorni_sadrzaj>
    <derivirana_varijabla naziv="DomainObject.Predmet.ProtustrankaFormatedOIB_1">  INTERNATIONAL TOURIST TRAVEL j.d.o.o. putnička agencija, OIB 95639482641</derivirana_varijabla>
  </DomainObject.Predmet.ProtustrankaFormatedOIB>
  <DomainObject.Predmet.ProtustrankaFormatedWithAdress>
    <izvorni_sadrzaj> INTERNATIONAL TOURIST TRAVEL j.d.o.o. putnička agencija, Kraljevec 122, 49294 Kraljevec Na Sutli</izvorni_sadrzaj>
    <derivirana_varijabla naziv="DomainObject.Predmet.ProtustrankaFormatedWithAdress_1"> INTERNATIONAL TOURIST TRAVEL j.d.o.o. putnička agencija, Kraljevec 122, 49294 Kraljevec Na Sutli</derivirana_varijabla>
  </DomainObject.Predmet.ProtustrankaFormatedWithAdress>
  <DomainObject.Predmet.ProtustrankaFormatedWithAdressOIB>
    <izvorni_sadrzaj> INTERNATIONAL TOURIST TRAVEL j.d.o.o. putnička agencija, OIB 95639482641, Kraljevec 122, 49294 Kraljevec Na Sutli</izvorni_sadrzaj>
    <derivirana_varijabla naziv="DomainObject.Predmet.ProtustrankaFormatedWithAdressOIB_1"> INTERNATIONAL TOURIST TRAVEL j.d.o.o. putnička agencija, OIB 95639482641, Kraljevec 122, 49294 Kraljevec Na Sutli</derivirana_varijabla>
  </DomainObject.Predmet.ProtustrankaFormatedWithAdressOIB>
  <DomainObject.Predmet.ProtustrankaWithAdress>
    <izvorni_sadrzaj>INTERNATIONAL TOURIST TRAVEL j.d.o.o. putnička agencija Kraljevec 122, 49294 Kraljevec Na Sutli</izvorni_sadrzaj>
    <derivirana_varijabla naziv="DomainObject.Predmet.ProtustrankaWithAdress_1">INTERNATIONAL TOURIST TRAVEL j.d.o.o. putnička agencija Kraljevec 122, 49294 Kraljevec Na Sutli</derivirana_varijabla>
  </DomainObject.Predmet.ProtustrankaWithAdress>
  <DomainObject.Predmet.ProtustrankaWithAdressOIB>
    <izvorni_sadrzaj>INTERNATIONAL TOURIST TRAVEL j.d.o.o. putnička agencija, OIB 95639482641, Kraljevec 122, 49294 Kraljevec Na Sutli</izvorni_sadrzaj>
    <derivirana_varijabla naziv="DomainObject.Predmet.ProtustrankaWithAdressOIB_1">INTERNATIONAL TOURIST TRAVEL j.d.o.o. putnička agencija, OIB 95639482641, Kraljevec 122, 49294 Kraljevec Na Sutli</derivirana_varijabla>
  </DomainObject.Predmet.ProtustrankaWithAdressOIB>
  <DomainObject.Predmet.ProtustrankaNazivFormated>
    <izvorni_sadrzaj>INTERNATIONAL TOURIST TRAVEL j.d.o.o. putnička agencija</izvorni_sadrzaj>
    <derivirana_varijabla naziv="DomainObject.Predmet.ProtustrankaNazivFormated_1">INTERNATIONAL TOURIST TRAVEL j.d.o.o. putnička agencija</derivirana_varijabla>
  </DomainObject.Predmet.ProtustrankaNazivFormated>
  <DomainObject.Predmet.ProtustrankaNazivFormatedOIB>
    <izvorni_sadrzaj>INTERNATIONAL TOURIST TRAVEL j.d.o.o. putnička agencija, OIB 95639482641</izvorni_sadrzaj>
    <derivirana_varijabla naziv="DomainObject.Predmet.ProtustrankaNazivFormatedOIB_1">INTERNATIONAL TOURIST TRAVEL j.d.o.o. putnička agencija, OIB 95639482641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INTERNATIONAL TOURIST TRAVEL j.d.o.o. putnička agencija</item>
    </izvorni_sadrzaj>
    <derivirana_varijabla naziv="DomainObject.Predmet.ProtuStrankaListFormated_1">
      <item>INTERNATIONAL TOURIST TRAVEL j.d.o.o. putnička agencija</item>
    </derivirana_varijabla>
  </DomainObject.Predmet.ProtuStrankaListFormated>
  <DomainObject.Predmet.ProtuStrankaListFormatedOIB>
    <izvorni_sadrzaj>
      <item>INTERNATIONAL TOURIST TRAVEL j.d.o.o. putnička agencija, OIB 95639482641</item>
    </izvorni_sadrzaj>
    <derivirana_varijabla naziv="DomainObject.Predmet.ProtuStrankaListFormatedOIB_1">
      <item>INTERNATIONAL TOURIST TRAVEL j.d.o.o. putnička agencija, OIB 95639482641</item>
    </derivirana_varijabla>
  </DomainObject.Predmet.ProtuStrankaListFormatedOIB>
  <DomainObject.Predmet.ProtuStrankaListFormatedWithAdress>
    <izvorni_sadrzaj>
      <item>INTERNATIONAL TOURIST TRAVEL j.d.o.o. putnička agencija, Kraljevec 122, 49294 Kraljevec Na Sutli</item>
    </izvorni_sadrzaj>
    <derivirana_varijabla naziv="DomainObject.Predmet.ProtuStrankaListFormatedWithAdress_1">
      <item>INTERNATIONAL TOURIST TRAVEL j.d.o.o. putnička agencija, Kraljevec 122, 49294 Kraljevec Na Sutli</item>
    </derivirana_varijabla>
  </DomainObject.Predmet.ProtuStrankaListFormatedWithAdress>
  <DomainObject.Predmet.ProtuStrankaListFormatedWithAdressOIB>
    <izvorni_sadrzaj>
      <item>INTERNATIONAL TOURIST TRAVEL j.d.o.o. putnička agencija, OIB 95639482641, Kraljevec 122, 49294 Kraljevec Na Sutli</item>
    </izvorni_sadrzaj>
    <derivirana_varijabla naziv="DomainObject.Predmet.ProtuStrankaListFormatedWithAdressOIB_1">
      <item>INTERNATIONAL TOURIST TRAVEL j.d.o.o. putnička agencija, OIB 95639482641, Kraljevec 122, 49294 Kraljevec Na Sutli</item>
    </derivirana_varijabla>
  </DomainObject.Predmet.ProtuStrankaListFormatedWithAdressOIB>
  <DomainObject.Predmet.ProtuStrankaListNazivFormated>
    <izvorni_sadrzaj>
      <item>INTERNATIONAL TOURIST TRAVEL j.d.o.o. putnička agencija</item>
    </izvorni_sadrzaj>
    <derivirana_varijabla naziv="DomainObject.Predmet.ProtuStrankaListNazivFormated_1">
      <item>INTERNATIONAL TOURIST TRAVEL j.d.o.o. putnička agencija</item>
    </derivirana_varijabla>
  </DomainObject.Predmet.ProtuStrankaListNazivFormated>
  <DomainObject.Predmet.ProtuStrankaListNazivFormatedOIB>
    <izvorni_sadrzaj>
      <item>INTERNATIONAL TOURIST TRAVEL j.d.o.o. putnička agencija, OIB 95639482641</item>
    </izvorni_sadrzaj>
    <derivirana_varijabla naziv="DomainObject.Predmet.ProtuStrankaListNazivFormatedOIB_1">
      <item>INTERNATIONAL TOURIST TRAVEL j.d.o.o. putnička agencija, OIB 95639482641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St-6179/2016-2</izvorni_sadrzaj>
    <derivirana_varijabla naziv="DomainObject.PoslovniBrojDokumenta_1">St-6179/2016-2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INTERNATIONAL TOURIST TRAVEL j.d.o.o. putnička agencija</izvorni_sadrzaj>
    <derivirana_varijabla naziv="DomainObject.Predmet.ProtustrankaIDrugi_1">INTERNATIONAL TOURIST TRAVEL j.d.o.o. putnička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INTERNATIONAL TOURIST TRAVEL j.d.o.o. putnička agencija, OIB 95639482641, Kraljevec 122, 49294 Kraljevec Na Sutli</izvorni_sadrzaj>
    <derivirana_varijabla naziv="DomainObject.Predmet.ProtustrankaIDrugiAdressOIB_1">INTERNATIONAL TOURIST TRAVEL j.d.o.o. putnička agencija, OIB 95639482641, Kraljevec 122,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INTERNATIONAL TOURIST TRAVEL j.d.o.o. putnička agencija</item>
    </izvorni_sadrzaj>
    <derivirana_varijabla naziv="DomainObject.Predmet.SudioniciListNaziv_1">
      <item>FINA Regionalni centar Zagreb</item>
      <item>INTERNATIONAL TOURIST TRAVEL j.d.o.o. putnička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INTERNATIONAL TOURIST TRAVEL j.d.o.o. putnička agencija, OIB 95639482641, Kraljevec 122,49294 Kraljevec Na Sutli</item>
    </izvorni_sadrzaj>
    <derivirana_varijabla naziv="DomainObject.Predmet.SudioniciListAdressOIB_1">
      <item>FINA Regionalni centar Zagreb, OIB 85821130368, Trg svibanjskih žrtava 1995. br. 1,10000 Zagreb</item>
      <item>INTERNATIONAL TOURIST TRAVEL j.d.o.o. putnička agencija, OIB 95639482641, Kraljevec 122,49294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95639482641</item>
    </izvorni_sadrzaj>
    <derivirana_varijabla naziv="DomainObject.Predmet.SudioniciListNazivOIB_1">
      <item>, OIB 85821130368</item>
      <item>, OIB 95639482641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1446</properties:Characters>
  <properties:Lines>46</properties:Lines>
  <properties:Paragraphs>20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2017-02-16T08:45:00Z</cp:lastPrinted>
  <dcterms:modified xmlns:xsi="http://www.w3.org/2001/XMLSchema-instance" xsi:type="dcterms:W3CDTF">2017-02-16T08:45:00Z</dcterms:modified>
  <cp:revision>214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