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1c10" w14:paraId="1801c10" w:rsidRDefault="00EF607B" w:rsidP="001940FB" w:rsidR="00EF607B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EF607B" w:rsidR="001065A0" w:rsidRPr="00EF607B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4931EC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EF607B" w:rsidP="00AA6BCF" w:rsidR="00EF607B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EF607B" w:rsidP="00EF607B" w:rsidR="00EF607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EF607B" w:rsidP="00EF607B" w:rsidR="00EF607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EF607B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EF607B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 w:rsidRPr="00EF607B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D97CD3">
        <w:rPr>
          <w:rFonts w:cs="Calibri" w:eastAsia="Arial Unicode MS" w:hAnsi="Calibri" w:ascii="Calibri"/>
          <w:kern w:val="1"/>
          <w:lang w:eastAsia="ar-SA" w:val="hr-HR"/>
        </w:rPr>
        <w:t>NEVENKA RUŽIĆ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EF607B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D97CD3">
        <w:rPr>
          <w:rFonts w:cs="Calibri" w:eastAsia="Arial Unicode MS" w:hAnsi="Calibri" w:ascii="Calibri"/>
          <w:kern w:val="1"/>
          <w:lang w:eastAsia="ar-SA" w:val="hr-HR"/>
        </w:rPr>
        <w:t>445.259,88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D97CD3">
        <w:rPr>
          <w:rFonts w:cs="Calibri" w:eastAsia="Arial Unicode MS" w:hAnsi="Calibri" w:ascii="Calibri"/>
          <w:kern w:val="1"/>
          <w:lang w:eastAsia="ar-SA" w:val="hr-HR"/>
        </w:rPr>
        <w:t>409.217,13</w:t>
      </w:r>
      <w:r w:rsidR="001D182A" w:rsidRPr="001D182A">
        <w:rPr>
          <w:rFonts w:cs="Calibri" w:hAnsi="Calibri" w:ascii="Calibri"/>
        </w:rPr>
        <w:t xml:space="preserve"> kn</w:t>
      </w:r>
      <w:r w:rsidR="00EF607B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D97CD3">
        <w:rPr>
          <w:rFonts w:cs="Calibri" w:eastAsia="Arial Unicode MS" w:hAnsi="Calibri" w:ascii="Calibri"/>
          <w:kern w:val="1"/>
          <w:lang w:eastAsia="ar-SA" w:val="hr-HR"/>
        </w:rPr>
        <w:t>36</w:t>
      </w:r>
      <w:r w:rsidR="001D182A" w:rsidRPr="001D182A">
        <w:rPr>
          <w:rFonts w:cs="Calibri" w:hAnsi="Calibri" w:ascii="Calibri"/>
        </w:rPr>
        <w:t>.</w:t>
      </w:r>
      <w:r w:rsidR="00D97CD3">
        <w:rPr>
          <w:rFonts w:cs="Calibri" w:hAnsi="Calibri" w:ascii="Calibri"/>
        </w:rPr>
        <w:t>042</w:t>
      </w:r>
      <w:r w:rsidR="001D182A" w:rsidRPr="001D182A">
        <w:rPr>
          <w:rFonts w:cs="Calibri" w:hAnsi="Calibri" w:ascii="Calibri"/>
        </w:rPr>
        <w:t>,</w:t>
      </w:r>
      <w:r w:rsidR="00D97CD3">
        <w:rPr>
          <w:rFonts w:cs="Calibri" w:hAnsi="Calibri" w:ascii="Calibri"/>
        </w:rPr>
        <w:t>75</w:t>
      </w:r>
      <w:r w:rsidR="001D182A" w:rsidRPr="001D182A">
        <w:rPr>
          <w:rFonts w:cs="Calibri" w:hAnsi="Calibri" w:ascii="Calibri"/>
        </w:rPr>
        <w:t xml:space="preserve">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EF607B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EF607B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EF607B" w:rsidRPr="00EF607B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EF607B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F607B" w:rsidP="00AA6BCF" w:rsidR="00EF607B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F607B" w:rsidP="00AA6BCF" w:rsidR="00EF607B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97CD3" w:rsidP="00D97CD3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NEVENKA RUŽIĆ</w:t>
            </w:r>
            <w:r w:rsidR="000A4152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Lovretska 16</w:t>
            </w:r>
            <w:r w:rsidR="001D182A" w:rsidRPr="001D182A">
              <w:rPr>
                <w:rFonts w:cs="Calibri" w:hAnsi="Calibri" w:ascii="Calibri"/>
              </w:rPr>
              <w:t>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89695736933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97CD3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D97CD3">
              <w:rPr>
                <w:rFonts w:cs="Calibri" w:hAnsi="Calibri" w:ascii="Calibri"/>
              </w:rPr>
              <w:t>Ugovor o štednom depozitu broj 81-70-12064-0,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97CD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445.259,88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97CD3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409.217,13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97CD3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36.042,75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F607B" w:rsidP="00EF607B" w:rsidR="00EF607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33D6A" w:rsidP="00F84C4D" w:rsidR="00F84C4D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0525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0525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4C4D" w:rsidP="00F84C4D" w:rsidR="00F84C4D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F84C4D" w:rsidP="00F84C4D" w:rsidR="00F84C4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F84C4D" w:rsidP="00F84C4D" w:rsidR="00F84C4D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54BD" w:rsidR="008154BD">
      <w:pPr>
        <w:spacing w:after="0"/>
      </w:pPr>
      <w:r>
        <w:separator/>
      </w:r>
    </w:p>
  </w:endnote>
  <w:endnote w:id="0" w:type="continuationSeparator">
    <w:p w:rsidRDefault="008154BD" w:rsidR="008154B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4E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54BD" w:rsidR="008154BD">
      <w:pPr>
        <w:spacing w:after="0"/>
      </w:pPr>
      <w:r>
        <w:separator/>
      </w:r>
    </w:p>
  </w:footnote>
  <w:footnote w:id="0" w:type="continuationSeparator">
    <w:p w:rsidRDefault="008154BD" w:rsidR="008154B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4E6D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B798DF9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7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200F"/>
    <w:rsid w:val="001423FA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09D0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D6A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31E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732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54BD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091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9374D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5640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97CD3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07B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84C4D"/>
    <w:rsid w:val="00F84E6D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84E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E6D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E6D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E6D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E6D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84E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E6D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E6D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E6D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E6D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369599-9DB7-4C26-91D7-E052091BA2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256</properties:Words>
  <properties:Characters>1434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2018-08-23T10:47:00Z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2018-08-23T11:56:00Z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St-651/2017-276 / Podnesak - Podnesak (-276.docx)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