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ccf54" w14:paraId="a2ccf54"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38622C">
        <w:t>2</w:t>
      </w:r>
      <w:r w:rsidR="001429D6">
        <w:t>31</w:t>
      </w:r>
      <w:r w:rsidR="00335F93">
        <w:t>/17-</w:t>
      </w:r>
      <w:r w:rsidR="00682174">
        <w:t>18</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A31D1E" w:rsidP="00B21468" w:rsidR="00B21468">
      <w:pPr>
        <w:jc w:val="both"/>
      </w:pPr>
      <w:r>
        <w:tab/>
      </w:r>
      <w:r w:rsidR="00682174">
        <w:t>Trgovački sud u Osijeku, po sucu mr. sc. Tihomiru Kovačeviću, kao stečajnom sucu, povodom prijedloga FINANCIJSKE AGENCIJE ZAGREB, Regionalni centar Zagreb, Podružnica Karlovac, Ul. Pavla Vitezovića 1, OIB 85821130368 za otvaranje stečajnog postupka nad dužnikom INTERIJERI društvo s ograničenom odgovornošću za završne radove u građevinarstvu, proizvodnju i trgovinu, Karlovac, Rakovac 39, MBS 020048151 OIB 86785941201, dana 15. siječnja 2018.</w:t>
      </w: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FD6872" w:rsidP="00296AED" w:rsidR="00DC2A67">
      <w:pPr>
        <w:numPr>
          <w:ilvl w:val="0"/>
          <w:numId w:val="2"/>
        </w:numPr>
        <w:jc w:val="both"/>
      </w:pPr>
      <w:r>
        <w:t xml:space="preserve">Pozivaju se osobe koje imaju pravni interes da se provede stečajni postupak nad </w:t>
      </w:r>
      <w:r w:rsidR="009750F1" w:rsidRPr="009750F1">
        <w:t xml:space="preserve">dužnikom </w:t>
      </w:r>
      <w:r w:rsidR="00296AED" w:rsidRPr="00296AED">
        <w:t>INTERIJERI društvo s ograničenom odgovornošću za završne radove u građevinarstvu, proizvodnju i trgovinu, Karlovac, Rakovac 39, MBS 020048151 OIB 86785941201</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3D46B5">
        <w:t>2</w:t>
      </w:r>
      <w:r w:rsidR="00296AED">
        <w:t>31</w:t>
      </w:r>
      <w:r>
        <w:t>-1</w:t>
      </w:r>
      <w:r w:rsidR="001B2EAE">
        <w:t>7</w:t>
      </w:r>
      <w:r>
        <w:t xml:space="preserve"> kod Hrvatske poštanske banke iznos od </w:t>
      </w:r>
      <w:r w:rsidR="00296AED">
        <w:rPr>
          <w:color w:val="000000"/>
        </w:rPr>
        <w:t>25.300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rsidRPr="00442BB5"/>
    <w:p w:rsidRDefault="00DC2A67" w:rsidP="00FA72D5" w:rsidR="00DC2A67">
      <w:pPr>
        <w:pStyle w:val="Naslov1"/>
        <w:rPr>
          <w:b w:val="false"/>
          <w:bCs w:val="false"/>
        </w:rPr>
      </w:pPr>
      <w:r w:rsidRPr="00F15533">
        <w:rPr>
          <w:b w:val="false"/>
          <w:bCs w:val="false"/>
        </w:rPr>
        <w:t>Obrazloženje</w:t>
      </w:r>
    </w:p>
    <w:p w:rsidRDefault="00C01BCA" w:rsidP="00702E78" w:rsidR="00C01BCA" w:rsidRPr="00702E78"/>
    <w:p w:rsidRDefault="00296AED" w:rsidP="00296AED" w:rsidR="00296AED">
      <w:pPr>
        <w:ind w:firstLine="720"/>
        <w:jc w:val="both"/>
      </w:pPr>
      <w:r>
        <w:t xml:space="preserve">Dana 25.01.2017. zaprimljen je na Trgovačkom sudu u Zagrebu Stalna služba u Karlovcu prijedlog FINE Regionalni centar Zagreb, Podružnica Karlovac, Klasa: 110-07/17-01/04 Ur. broj 04-06-17-345 od 20.01.2017. godine, za otvaranje stečajnog postupka nad dužnikom </w:t>
      </w:r>
      <w:r w:rsidRPr="0089092B">
        <w:t>INTERIJERI društvo s ograničenom odgovornošću za završne radove u građevinarstvu, proizvodnju i trgovinu, Karlovac, Rakovac 39, MBS 020048151 OIB 86785941201</w:t>
      </w:r>
      <w:r>
        <w:t>, temeljem odredbe čl. 110. st. 1. Stečajnog zakona (NN 71/15 i 104/17, dalje: SZ).</w:t>
      </w:r>
    </w:p>
    <w:p w:rsidRDefault="00296AED" w:rsidP="00296AED" w:rsidR="00296AED">
      <w:pPr>
        <w:ind w:firstLine="720"/>
        <w:jc w:val="both"/>
      </w:pPr>
    </w:p>
    <w:p w:rsidRDefault="00296AED" w:rsidP="00296AED" w:rsidR="00296AED">
      <w:pPr>
        <w:ind w:firstLine="720"/>
        <w:jc w:val="both"/>
      </w:pPr>
      <w:r>
        <w:t>U prijedlogu je navela da na dan 19.01.2017. dužnik u Očevidniku redoslijeda osnova za plaćanje ima evidentirane neizvršene osnove za plaćanje u neprekinutom razdoblju od 120 dana, u ukupnom iznosu od 65.748,04 kn, u koji iznos je uračunata kamata i naknada FINE za provedbe ovrhe na novčanim sredstvima dužnika. Navodi da dužnik ima 5 zaposlenih radnika.</w:t>
      </w:r>
    </w:p>
    <w:p w:rsidRDefault="00296AED" w:rsidP="00296AED" w:rsidR="00296AED">
      <w:pPr>
        <w:ind w:firstLine="720"/>
        <w:jc w:val="both"/>
      </w:pPr>
    </w:p>
    <w:p w:rsidRDefault="00296AED" w:rsidP="00296AED" w:rsidR="00296AED">
      <w:pPr>
        <w:ind w:firstLine="720"/>
        <w:jc w:val="both"/>
      </w:pPr>
      <w:r>
        <w:t>Dostavlja popis računa i oročenih novčanih sredstava dužnika na dan 19</w:t>
      </w:r>
      <w:r w:rsidRPr="001C7CF7">
        <w:t>.</w:t>
      </w:r>
      <w:r>
        <w:t>01</w:t>
      </w:r>
      <w:r w:rsidRPr="001C7CF7">
        <w:t>.201</w:t>
      </w:r>
      <w:r>
        <w:t>7., te navodi da na temelju čl. 112. st. 5. SZ dužnik na ime predujma za namirenje troškova stečajnog postupka ima zaplijenjena novčana sredstva na dan 19</w:t>
      </w:r>
      <w:r w:rsidRPr="007B5BFB">
        <w:t>.01.2017</w:t>
      </w:r>
      <w:r>
        <w:t>. u iznosu od 5.000,00 kn.</w:t>
      </w:r>
    </w:p>
    <w:p w:rsidRDefault="00296AED" w:rsidP="00296AED" w:rsidR="00296AED">
      <w:pPr>
        <w:ind w:firstLine="720"/>
        <w:jc w:val="both"/>
      </w:pPr>
    </w:p>
    <w:p w:rsidRDefault="00296AED" w:rsidP="003D46B5" w:rsidR="003D46B5">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95EF9" w:rsidP="00395EF9" w:rsidR="00395EF9">
      <w:pPr>
        <w:jc w:val="both"/>
      </w:pPr>
    </w:p>
    <w:p w:rsidRDefault="00395EF9" w:rsidP="006D672E" w:rsidR="00653F7A">
      <w:pPr>
        <w:jc w:val="both"/>
      </w:pPr>
      <w:r>
        <w:tab/>
        <w:t xml:space="preserve">Na ročištu radi izjašnjenja o prijedlogu za otvaranje stečajnog postupka i ročišta radi rasprave o uvjetima za otvaranje stečajnog postupka nad dužnikom, održanom </w:t>
      </w:r>
      <w:r w:rsidR="00296AED">
        <w:t>15</w:t>
      </w:r>
      <w:r>
        <w:t>.</w:t>
      </w:r>
      <w:r w:rsidR="00546F31">
        <w:t>0</w:t>
      </w:r>
      <w:r w:rsidR="00B55D98">
        <w:t>2</w:t>
      </w:r>
      <w:r>
        <w:t>.201</w:t>
      </w:r>
      <w:r w:rsidR="00546F31">
        <w:t>8</w:t>
      </w:r>
      <w:r>
        <w:t>.  godine, privremen</w:t>
      </w:r>
      <w:r w:rsidR="00296AED">
        <w:t>i</w:t>
      </w:r>
      <w:r>
        <w:t xml:space="preserve"> stečajn</w:t>
      </w:r>
      <w:r w:rsidR="00296AED">
        <w:t>i</w:t>
      </w:r>
      <w:r>
        <w:t xml:space="preserve"> upravitelj je izloži</w:t>
      </w:r>
      <w:r w:rsidR="00112085">
        <w:t>o</w:t>
      </w:r>
      <w:r>
        <w:t xml:space="preserve"> svoje pisano izvješće </w:t>
      </w:r>
      <w:r w:rsidR="00986505">
        <w:t>od</w:t>
      </w:r>
      <w:r w:rsidR="00C76147" w:rsidRPr="00A128F1">
        <w:t xml:space="preserve"> </w:t>
      </w:r>
      <w:r w:rsidR="00112085">
        <w:t>8</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112085">
        <w:t>24</w:t>
      </w:r>
      <w:r w:rsidR="00F436F5">
        <w:t>-</w:t>
      </w:r>
      <w:r w:rsidR="00112085">
        <w:t>27</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112085" w:rsidRPr="00112085">
        <w:rPr>
          <w:color w:val="000000"/>
        </w:rPr>
        <w:t xml:space="preserve">25.300,00 </w:t>
      </w:r>
      <w:r>
        <w:t xml:space="preserve">kn i to </w:t>
      </w:r>
      <w:r w:rsidR="00112085" w:rsidRPr="00112085">
        <w:rPr>
          <w:color w:val="000000"/>
        </w:rPr>
        <w:t>Trošak  računovodstvenih usluga (600,00 kn + PDV mjesečno) u iznosu od 9.000,00 kn, Trošak otvaranja, vođenje i zatvaranja računa u iznosu od 2.500,00 kn, Dru</w:t>
      </w:r>
      <w:r w:rsidR="00112085">
        <w:rPr>
          <w:color w:val="000000"/>
        </w:rPr>
        <w:t xml:space="preserve">gi materijalni troškovi (trošak </w:t>
      </w:r>
      <w:r w:rsidR="00112085" w:rsidRPr="00112085">
        <w:rPr>
          <w:color w:val="000000"/>
        </w:rPr>
        <w:t>žiga, certifikata, uredskogmaterijala, materijalni troškovi stečajnog upravitelja i dr.) u iznosu o 6.000,00 kn, Trošak arhiviranja dokumentacije u iznosu od 3.000,00 kn i Trošak nagrade stečajnom upravitelju (za unovčenje od 30.000 kn) u iznosu od 4.800,00 kn</w:t>
      </w:r>
      <w:r w:rsidR="00BF248C" w:rsidRPr="00112085">
        <w:t xml:space="preserve">. </w:t>
      </w:r>
    </w:p>
    <w:p w:rsidRDefault="00147F5F" w:rsidP="006D672E" w:rsidR="00147F5F">
      <w:pPr>
        <w:jc w:val="both"/>
      </w:pPr>
    </w:p>
    <w:p w:rsidRDefault="00DC2A67" w:rsidP="00E66FAE" w:rsidR="00E045AE">
      <w:pPr>
        <w:jc w:val="center"/>
      </w:pPr>
      <w:r w:rsidRPr="00F15533">
        <w:t xml:space="preserve">U Osijeku </w:t>
      </w:r>
      <w:r w:rsidR="00147F5F">
        <w:t>15</w:t>
      </w:r>
      <w:r w:rsidR="00156BC3" w:rsidRPr="00156BC3">
        <w:t xml:space="preserve">. veljače </w:t>
      </w:r>
      <w:r w:rsidR="00333014" w:rsidRPr="00333014">
        <w:t>2018</w:t>
      </w:r>
      <w:r w:rsidRPr="00F15533">
        <w:t>.</w:t>
      </w:r>
    </w:p>
    <w:p w:rsidRDefault="00147F5F" w:rsidP="00E66FAE" w:rsidR="00147F5F" w:rsidRPr="00F15533">
      <w:pPr>
        <w:jc w:val="center"/>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43CA">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682174" w:rsidRPr="00682174">
      <w:t>1231/17-18</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2085"/>
    <w:rsid w:val="001133AC"/>
    <w:rsid w:val="00113D4C"/>
    <w:rsid w:val="00115E33"/>
    <w:rsid w:val="00123508"/>
    <w:rsid w:val="001246D2"/>
    <w:rsid w:val="00126F38"/>
    <w:rsid w:val="0012741B"/>
    <w:rsid w:val="001429D6"/>
    <w:rsid w:val="00147DE0"/>
    <w:rsid w:val="00147F5F"/>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6AED"/>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46B5"/>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2174"/>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3CA"/>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BD43CA"/>
    <w:rPr>
      <w:color w:val="808080"/>
      <w:bdr w:space="0" w:sz="0" w:color="auto" w:val="none"/>
      <w:shd w:fill="auto" w:color="auto" w:val="clear"/>
    </w:rPr>
  </w:style>
  <w:style w:customStyle="true" w:styleId="eSPISCCParagraphDefaultFont" w:type="character">
    <w:name w:val="eSPIS_CC_Paragraph Default Font"/>
    <w:basedOn w:val="Naglaeno"/>
    <w:rsid w:val="00BD43C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D43CA"/>
    <w:rPr>
      <w:b/>
      <w:bCs/>
      <w:bdr w:space="0" w:sz="0" w:color="auto" w:val="none"/>
      <w:shd w:fill="FFFFCC" w:color="auto" w:val="clear"/>
      <w:lang w:val="hr-HR"/>
    </w:rPr>
  </w:style>
  <w:style w:customStyle="true" w:styleId="PozadinaSvijetloCrvena" w:type="character">
    <w:name w:val="Pozadina_SvijetloCrvena"/>
    <w:basedOn w:val="eSPISCCParagraphDefaultFont"/>
    <w:rsid w:val="00BD43C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D43C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BD43CA"/>
    <w:rPr>
      <w:color w:val="808080"/>
      <w:bdr w:color="auto" w:space="0" w:sz="0" w:val="none"/>
      <w:shd w:color="auto" w:fill="auto" w:val="clear"/>
    </w:rPr>
  </w:style>
  <w:style w:customStyle="1" w:styleId="eSPISCCParagraphDefaultFont" w:type="character">
    <w:name w:val="eSPIS_CC_Paragraph Default Font"/>
    <w:basedOn w:val="Naglaeno"/>
    <w:rsid w:val="00BD43C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D43CA"/>
    <w:rPr>
      <w:b/>
      <w:bCs/>
      <w:bdr w:color="auto" w:space="0" w:sz="0" w:val="none"/>
      <w:shd w:color="auto" w:fill="FFFFCC" w:val="clear"/>
      <w:lang w:val="hr-HR"/>
    </w:rPr>
  </w:style>
  <w:style w:customStyle="1" w:styleId="PozadinaSvijetloCrvena" w:type="character">
    <w:name w:val="Pozadina_SvijetloCrvena"/>
    <w:basedOn w:val="eSPISCCParagraphDefaultFont"/>
    <w:rsid w:val="00BD43C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D43C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St-1231/2017</izvorni_sadrzaj>
    <derivirana_varijabla naziv="DomainObject.Predmet.OznakaBroj_1">St-1231/2017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INTERIJERI d.o.o.</izvorni_sadrzaj>
    <derivirana_varijabla naziv="DomainObject.Predmet.ProtustrankaFormated_1">  INTERIJERI d.o.o.</derivirana_varijabla>
  </DomainObject.Predmet.ProtustrankaFormated>
  <DomainObject.Predmet.ProtustrankaFormatedOIB>
    <izvorni_sadrzaj>  INTERIJERI d.o.o., OIB 86785941201</izvorni_sadrzaj>
    <derivirana_varijabla naziv="DomainObject.Predmet.ProtustrankaFormatedOIB_1">  INTERIJERI d.o.o., OIB 86785941201</derivirana_varijabla>
  </DomainObject.Predmet.ProtustrankaFormatedOIB>
  <DomainObject.Predmet.ProtustrankaFormatedWithAdress>
    <izvorni_sadrzaj> INTERIJERI d.o.o., Rakovac 39, 47000 Karlovac</izvorni_sadrzaj>
    <derivirana_varijabla naziv="DomainObject.Predmet.ProtustrankaFormatedWithAdress_1"> INTERIJERI d.o.o., Rakovac 39, 47000 Karlovac</derivirana_varijabla>
  </DomainObject.Predmet.ProtustrankaFormatedWithAdress>
  <DomainObject.Predmet.ProtustrankaFormatedWithAdressOIB>
    <izvorni_sadrzaj> INTERIJERI d.o.o., OIB 86785941201, Rakovac 39, 47000 Karlovac</izvorni_sadrzaj>
    <derivirana_varijabla naziv="DomainObject.Predmet.ProtustrankaFormatedWithAdressOIB_1"> INTERIJERI d.o.o., OIB 86785941201, Rakovac 39, 47000 Karlovac</derivirana_varijabla>
  </DomainObject.Predmet.ProtustrankaFormatedWithAdressOIB>
  <DomainObject.Predmet.ProtustrankaWithAdress>
    <izvorni_sadrzaj>INTERIJERI d.o.o. Rakovac 39, 47000 Karlovac</izvorni_sadrzaj>
    <derivirana_varijabla naziv="DomainObject.Predmet.ProtustrankaWithAdress_1">INTERIJERI d.o.o. Rakovac 39, 47000 Karlovac</derivirana_varijabla>
  </DomainObject.Predmet.ProtustrankaWithAdress>
  <DomainObject.Predmet.ProtustrankaWithAdressOIB>
    <izvorni_sadrzaj>INTERIJERI d.o.o., OIB 86785941201, Rakovac 39, 47000 Karlovac</izvorni_sadrzaj>
    <derivirana_varijabla naziv="DomainObject.Predmet.ProtustrankaWithAdressOIB_1">INTERIJERI d.o.o., OIB 86785941201, Rakovac 39, 47000 Karlovac</derivirana_varijabla>
  </DomainObject.Predmet.ProtustrankaWithAdressOIB>
  <DomainObject.Predmet.ProtustrankaNazivFormated>
    <izvorni_sadrzaj>INTERIJERI d.o.o.</izvorni_sadrzaj>
    <derivirana_varijabla naziv="DomainObject.Predmet.ProtustrankaNazivFormated_1">INTERIJERI d.o.o.</derivirana_varijabla>
  </DomainObject.Predmet.ProtustrankaNazivFormated>
  <DomainObject.Predmet.ProtustrankaNazivFormatedOIB>
    <izvorni_sadrzaj>INTERIJERI d.o.o., OIB 86785941201</izvorni_sadrzaj>
    <derivirana_varijabla naziv="DomainObject.Predmet.ProtustrankaNazivFormatedOIB_1">INTERIJERI d.o.o., OIB 86785941201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INTERIJERI d.o.o.</item>
    </izvorni_sadrzaj>
    <derivirana_varijabla naziv="DomainObject.Predmet.ProtuStrankaListFormated_1">
      <item>INTERIJERI d.o.o.</item>
    </derivirana_varijabla>
  </DomainObject.Predmet.ProtuStrankaListFormated>
  <DomainObject.Predmet.ProtuStrankaListFormatedOIB>
    <izvorni_sadrzaj>
      <item>INTERIJERI d.o.o., OIB 86785941201</item>
    </izvorni_sadrzaj>
    <derivirana_varijabla naziv="DomainObject.Predmet.ProtuStrankaListFormatedOIB_1">
      <item>INTERIJERI d.o.o., OIB 86785941201</item>
    </derivirana_varijabla>
  </DomainObject.Predmet.ProtuStrankaListFormatedOIB>
  <DomainObject.Predmet.ProtuStrankaListFormatedWithAdress>
    <izvorni_sadrzaj>
      <item>INTERIJERI d.o.o., Rakovac 39, 47000 Karlovac</item>
    </izvorni_sadrzaj>
    <derivirana_varijabla naziv="DomainObject.Predmet.ProtuStrankaListFormatedWithAdress_1">
      <item>INTERIJERI d.o.o., Rakovac 39, 47000 Karlovac</item>
    </derivirana_varijabla>
  </DomainObject.Predmet.ProtuStrankaListFormatedWithAdress>
  <DomainObject.Predmet.ProtuStrankaListFormatedWithAdressOIB>
    <izvorni_sadrzaj>
      <item>INTERIJERI d.o.o., OIB 86785941201, Rakovac 39, 47000 Karlovac</item>
    </izvorni_sadrzaj>
    <derivirana_varijabla naziv="DomainObject.Predmet.ProtuStrankaListFormatedWithAdressOIB_1">
      <item>INTERIJERI d.o.o., OIB 86785941201, Rakovac 39, 47000 Karlovac</item>
    </derivirana_varijabla>
  </DomainObject.Predmet.ProtuStrankaListFormatedWithAdressOIB>
  <DomainObject.Predmet.ProtuStrankaListNazivFormated>
    <izvorni_sadrzaj>
      <item>INTERIJERI d.o.o.</item>
    </izvorni_sadrzaj>
    <derivirana_varijabla naziv="DomainObject.Predmet.ProtuStrankaListNazivFormated_1">
      <item>INTERIJERI d.o.o.</item>
    </derivirana_varijabla>
  </DomainObject.Predmet.ProtuStrankaListNazivFormated>
  <DomainObject.Predmet.ProtuStrankaListNazivFormatedOIB>
    <izvorni_sadrzaj>
      <item>INTERIJERI d.o.o., OIB 86785941201</item>
    </izvorni_sadrzaj>
    <derivirana_varijabla naziv="DomainObject.Predmet.ProtuStrankaListNazivFormatedOIB_1">
      <item>INTERIJERI d.o.o., OIB 86785941201</item>
    </derivirana_varijabla>
  </DomainObject.Predmet.ProtuStrankaListNazivFormatedOIB>
  <DomainObject.Predmet.OstaliListFormated>
    <izvorni_sadrzaj>
      <item>Marija Franušić</item>
      <item>ŽDO GUO Osijek</item>
    </izvorni_sadrzaj>
    <derivirana_varijabla naziv="DomainObject.Predmet.OstaliListFormated_1">
      <item>Marija Franušić</item>
      <item>ŽDO GUO Osijek</item>
    </derivirana_varijabla>
  </DomainObject.Predmet.OstaliListFormated>
  <DomainObject.Predmet.OstaliListFormatedOIB>
    <izvorni_sadrzaj>
      <item>Marija Franušić, OIB 29799289984</item>
      <item>ŽDO GUO Osijek</item>
    </izvorni_sadrzaj>
    <derivirana_varijabla naziv="DomainObject.Predmet.OstaliListFormatedOIB_1">
      <item>Marija Franušić, OIB 29799289984</item>
      <item>ŽDO GUO Osijek</item>
    </derivirana_varijabla>
  </DomainObject.Predmet.OstaliListFormatedOIB>
  <DomainObject.Predmet.OstaliListFormatedWithAdress>
    <izvorni_sadrzaj>
      <item>Marija Franušić, Gornje Mekušje 49, 47000 Karlovac</item>
      <item>ŽDO GUO Osijek</item>
    </izvorni_sadrzaj>
    <derivirana_varijabla naziv="DomainObject.Predmet.OstaliListFormatedWithAdress_1">
      <item>Marija Franušić, Gornje Mekušje 49, 47000 Karlovac</item>
      <item>ŽDO GUO Osijek</item>
    </derivirana_varijabla>
  </DomainObject.Predmet.OstaliListFormatedWithAdress>
  <DomainObject.Predmet.OstaliListFormatedWithAdressOIB>
    <izvorni_sadrzaj>
      <item>Marija Franušić, OIB 29799289984, Gornje Mekušje 49, 47000 Karlovac</item>
      <item>ŽDO GUO Osijek</item>
    </izvorni_sadrzaj>
    <derivirana_varijabla naziv="DomainObject.Predmet.OstaliListFormatedWithAdressOIB_1">
      <item>Marija Franušić, OIB 29799289984, Gornje Mekušje 49, 47000 Karlovac</item>
      <item>ŽDO GUO Osijek</item>
    </derivirana_varijabla>
  </DomainObject.Predmet.OstaliListFormatedWithAdressOIB>
  <DomainObject.Predmet.OstaliListNazivFormated>
    <izvorni_sadrzaj>
      <item>Marija Franušić</item>
      <item>ŽDO GUO Osijek</item>
    </izvorni_sadrzaj>
    <derivirana_varijabla naziv="DomainObject.Predmet.OstaliListNazivFormated_1">
      <item>Marija Franušić</item>
      <item>ŽDO GUO Osijek</item>
    </derivirana_varijabla>
  </DomainObject.Predmet.OstaliListNazivFormated>
  <DomainObject.Predmet.OstaliListNazivFormatedOIB>
    <izvorni_sadrzaj>
      <item>Marija Franušić, OIB 29799289984</item>
      <item>ŽDO GUO Osijek</item>
    </izvorni_sadrzaj>
    <derivirana_varijabla naziv="DomainObject.Predmet.OstaliListNazivFormatedOIB_1">
      <item>Marija Franušić, OIB 29799289984</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INTERIJERI d.o.o.</izvorni_sadrzaj>
    <derivirana_varijabla naziv="DomainObject.Predmet.ProtustrankaIDrugi_1">INTERIJERI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INTERIJERI d.o.o., OIB 86785941201, Rakovac 39, 47000 Karlovac</izvorni_sadrzaj>
    <derivirana_varijabla naziv="DomainObject.Predmet.ProtustrankaIDrugiAdressOIB_1">INTERIJERI d.o.o., OIB 86785941201, Rakovac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INTERIJERI d.o.o.</item>
      <item>FINA regionalni centar Zagreb, podružnica Karlovac</item>
      <item>Marija Franušić</item>
      <item>ŽDO GUO Osijek</item>
    </izvorni_sadrzaj>
    <derivirana_varijabla naziv="DomainObject.Predmet.SudioniciListNaziv_1">
      <item>INTERIJERI d.o.o.</item>
      <item>FINA regionalni centar Zagreb, podružnica Karlovac</item>
      <item>Marija Franušić</item>
      <item>ŽDO GUO Osijek</item>
    </derivirana_varijabla>
  </DomainObject.Predmet.SudioniciListNaziv>
  <DomainObject.Predmet.SudioniciListAdressOIB>
    <izvorni_sadrzaj>
      <item>INTERIJERI d.o.o., OIB 86785941201, Rakovac 39,47000 Karlovac</item>
      <item>FINA regionalni centar Zagreb, podružnica Karlovac, OIB 85821130368, Vitezovićeva 1,47000 Karlovac</item>
      <item>Marija Franušić, OIB 29799289984, Gornje Mekušje 49,47000 Karlovac</item>
      <item>ŽDO GUO Osijek</item>
    </izvorni_sadrzaj>
    <derivirana_varijabla naziv="DomainObject.Predmet.SudioniciListAdressOIB_1">
      <item>INTERIJERI d.o.o., OIB 86785941201, Rakovac 39,47000 Karlovac</item>
      <item>FINA regionalni centar Zagreb, podružnica Karlovac, OIB 85821130368, Vitezovićeva 1,47000 Karlovac</item>
      <item>Marija Franušić, OIB 29799289984, Gornje Mekušje 49,47000 Karlovac</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86785941201</item>
      <item>, OIB 85821130368</item>
      <item>, OIB 29799289984</item>
      <item>, OIB null</item>
    </izvorni_sadrzaj>
    <derivirana_varijabla naziv="DomainObject.Predmet.SudioniciListNazivOIB_1">
      <item>, OIB 86785941201</item>
      <item>, OIB 85821130368</item>
      <item>, OIB 29799289984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757</properties:Words>
  <properties:Characters>4206</properties:Characters>
  <properties:Lines>87</properties:Lines>
  <properties:Paragraphs>24</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2018-02-15T10:16:00Z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