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42f66" w14:paraId="e942f6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4387B">
        <w:t>PEKARSTVO RUNOVIĆ d.o.o., Hrvatskog Proljeća 2, Imotski, OIB: 08931391759</w:t>
      </w:r>
      <w:r>
        <w:rPr>
          <w:lang w:val="hr-HR"/>
        </w:rPr>
        <w:t xml:space="preserve">, dana </w:t>
      </w:r>
      <w:r w:rsidR="007B2742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4387B">
        <w:t xml:space="preserve">PEKARSTVO RUNOVIĆ d.o.o., Hrvatskog Proljeća 2, Imotski, OIB: 08931391759 </w:t>
      </w:r>
      <w:r>
        <w:rPr>
          <w:lang w:val="hr-HR"/>
        </w:rPr>
        <w:t xml:space="preserve">na dan </w:t>
      </w:r>
      <w:r w:rsidR="0094387B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94387B">
        <w:rPr>
          <w:lang w:val="hr-HR"/>
        </w:rPr>
        <w:t>60.185,39</w:t>
      </w:r>
      <w:r w:rsidR="004354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B2742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40CF9" w:rsidR="00473132">
    <w:pPr>
      <w:pStyle w:val="Zaglavlje"/>
      <w:jc w:val="center"/>
    </w:pPr>
  </w:p>
  <w:p w:rsidRDefault="00940CF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94387B">
      <w:t>360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84A08"/>
    <w:rsid w:val="00693AB7"/>
    <w:rsid w:val="0071519E"/>
    <w:rsid w:val="00743CAF"/>
    <w:rsid w:val="007B2742"/>
    <w:rsid w:val="007F7A84"/>
    <w:rsid w:val="00814EDB"/>
    <w:rsid w:val="00815142"/>
    <w:rsid w:val="00853B3E"/>
    <w:rsid w:val="008D2D97"/>
    <w:rsid w:val="00940CF9"/>
    <w:rsid w:val="0094387B"/>
    <w:rsid w:val="009771F7"/>
    <w:rsid w:val="00981D37"/>
    <w:rsid w:val="00A51DE9"/>
    <w:rsid w:val="00B7506F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40C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C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C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C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C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40C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C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C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C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C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360</izvorni_sadrzaj>
    <derivirana_varijabla naziv="DomainObject.Predmet.Broj_1">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St-360/2015</izvorni_sadrzaj>
    <derivirana_varijabla naziv="DomainObject.Predmet.OznakaBroj_1">St-360/2015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PEKARSTVO RUNOVIĆ d.o.o. za proizvodnju i trgovinu</izvorni_sadrzaj>
    <derivirana_varijabla naziv="DomainObject.Predmet.ProtustrankaFormated_1">  PEKARSTVO RUNOVIĆ d.o.o. za proizvodnju i trgovinu</derivirana_varijabla>
  </DomainObject.Predmet.ProtustrankaFormated>
  <DomainObject.Predmet.ProtustrankaFormatedOIB>
    <izvorni_sadrzaj>  PEKARSTVO RUNOVIĆ d.o.o. za proizvodnju i trgovinu, OIB 08931391759</izvorni_sadrzaj>
    <derivirana_varijabla naziv="DomainObject.Predmet.ProtustrankaFormatedOIB_1">  PEKARSTVO RUNOVIĆ d.o.o. za proizvodnju i trgovinu, OIB 08931391759</derivirana_varijabla>
  </DomainObject.Predmet.ProtustrankaFormatedOIB>
  <DomainObject.Predmet.ProtustrankaFormatedWithAdress>
    <izvorni_sadrzaj> PEKARSTVO RUNOVIĆ d.o.o. za proizvodnju i trgovinu, Hrvatskog Proljeća 2, 21260 Imotski</izvorni_sadrzaj>
    <derivirana_varijabla naziv="DomainObject.Predmet.ProtustrankaFormatedWithAdress_1"> PEKARSTVO RUNOVIĆ d.o.o. za proizvodnju i trgovinu, Hrvatskog Proljeća 2, 21260 Imotski</derivirana_varijabla>
  </DomainObject.Predmet.ProtustrankaFormatedWithAdress>
  <DomainObject.Predmet.ProtustrankaFormatedWithAdressOIB>
    <izvorni_sadrzaj> PEKARSTVO RUNOVIĆ d.o.o. za proizvodnju i trgovinu, OIB 08931391759, Hrvatskog Proljeća 2, 21260 Imotski</izvorni_sadrzaj>
    <derivirana_varijabla naziv="DomainObject.Predmet.ProtustrankaFormatedWithAdressOIB_1"> PEKARSTVO RUNOVIĆ d.o.o. za proizvodnju i trgovinu, OIB 08931391759, Hrvatskog Proljeća 2, 21260 Imotski</derivirana_varijabla>
  </DomainObject.Predmet.ProtustrankaFormatedWithAdressOIB>
  <DomainObject.Predmet.ProtustrankaWithAdress>
    <izvorni_sadrzaj>PEKARSTVO RUNOVIĆ d.o.o. za proizvodnju i trgovinu Hrvatskog Proljeća 2, 21260 Imotski</izvorni_sadrzaj>
    <derivirana_varijabla naziv="DomainObject.Predmet.ProtustrankaWithAdress_1">PEKARSTVO RUNOVIĆ d.o.o. za proizvodnju i trgovinu Hrvatskog Proljeća 2, 21260 Imotski</derivirana_varijabla>
  </DomainObject.Predmet.ProtustrankaWithAdress>
  <DomainObject.Predmet.ProtustrankaWithAdressOIB>
    <izvorni_sadrzaj>PEKARSTVO RUNOVIĆ d.o.o. za proizvodnju i trgovinu, OIB 08931391759, Hrvatskog Proljeća 2, 21260 Imotski</izvorni_sadrzaj>
    <derivirana_varijabla naziv="DomainObject.Predmet.ProtustrankaWithAdressOIB_1">PEKARSTVO RUNOVIĆ d.o.o. za proizvodnju i trgovinu, OIB 08931391759, Hrvatskog Proljeća 2, 21260 Imotski</derivirana_varijabla>
  </DomainObject.Predmet.ProtustrankaWithAdressOIB>
  <DomainObject.Predmet.ProtustrankaNazivFormated>
    <izvorni_sadrzaj>PEKARSTVO RUNOVIĆ d.o.o. za proizvodnju i trgovinu</izvorni_sadrzaj>
    <derivirana_varijabla naziv="DomainObject.Predmet.ProtustrankaNazivFormated_1">PEKARSTVO RUNOVIĆ d.o.o. za proizvodnju i trgovinu</derivirana_varijabla>
  </DomainObject.Predmet.ProtustrankaNazivFormated>
  <DomainObject.Predmet.ProtustrankaNazivFormatedOIB>
    <izvorni_sadrzaj>PEKARSTVO RUNOVIĆ d.o.o. za proizvodnju i trgovinu, OIB 08931391759</izvorni_sadrzaj>
    <derivirana_varijabla naziv="DomainObject.Predmet.ProtustrankaNazivFormatedOIB_1">PEKARSTVO RUNOVIĆ d.o.o. za proizvodnju i trgovinu, OIB 08931391759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60297.04</izvorni_sadrzaj>
    <derivirana_varijabla naziv="DomainObject.Predmet.TrenutnaVrijednost_1">60297.04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PEKARSTVO RUNOVIĆ d.o.o. za proizvodnju i trgovinu</item>
    </izvorni_sadrzaj>
    <derivirana_varijabla naziv="DomainObject.Predmet.ProtuStrankaListFormated_1">
      <item>PEKARSTVO RUNOVIĆ d.o.o. za proizvodnju i trgovinu</item>
    </derivirana_varijabla>
  </DomainObject.Predmet.ProtuStrankaListFormated>
  <DomainObject.Predmet.ProtuStrankaListFormatedOIB>
    <izvorni_sadrzaj>
      <item>PEKARSTVO RUNOVIĆ d.o.o. za proizvodnju i trgovinu, OIB 08931391759</item>
    </izvorni_sadrzaj>
    <derivirana_varijabla naziv="DomainObject.Predmet.ProtuStrankaListFormatedOIB_1">
      <item>PEKARSTVO RUNOVIĆ d.o.o. za proizvodnju i trgovinu, OIB 08931391759</item>
    </derivirana_varijabla>
  </DomainObject.Predmet.ProtuStrankaListFormatedOIB>
  <DomainObject.Predmet.ProtuStrankaListFormatedWithAdress>
    <izvorni_sadrzaj>
      <item>PEKARSTVO RUNOVIĆ d.o.o. za proizvodnju i trgovinu, Hrvatskog Proljeća 2, 21260 Imotski</item>
    </izvorni_sadrzaj>
    <derivirana_varijabla naziv="DomainObject.Predmet.ProtuStrankaListFormatedWithAdress_1">
      <item>PEKARSTVO RUNOVIĆ d.o.o. za proizvodnju i trgovinu, Hrvatskog Proljeća 2, 21260 Imotski</item>
    </derivirana_varijabla>
  </DomainObject.Predmet.ProtuStrankaListFormatedWithAdress>
  <DomainObject.Predmet.ProtuStrankaListFormatedWithAdressOIB>
    <izvorni_sadrzaj>
      <item>PEKARSTVO RUNOVIĆ d.o.o. za proizvodnju i trgovinu, OIB 08931391759, Hrvatskog Proljeća 2, 21260 Imotski</item>
    </izvorni_sadrzaj>
    <derivirana_varijabla naziv="DomainObject.Predmet.ProtuStrankaListFormatedWithAdressOIB_1">
      <item>PEKARSTVO RUNOVIĆ d.o.o. za proizvodnju i trgovinu, OIB 08931391759, Hrvatskog Proljeća 2, 21260 Imotski</item>
    </derivirana_varijabla>
  </DomainObject.Predmet.ProtuStrankaListFormatedWithAdressOIB>
  <DomainObject.Predmet.ProtuStrankaListNazivFormated>
    <izvorni_sadrzaj>
      <item>PEKARSTVO RUNOVIĆ d.o.o. za proizvodnju i trgovinu</item>
    </izvorni_sadrzaj>
    <derivirana_varijabla naziv="DomainObject.Predmet.ProtuStrankaListNazivFormated_1">
      <item>PEKARSTVO RUNOVIĆ d.o.o. za proizvodnju i trgovinu</item>
    </derivirana_varijabla>
  </DomainObject.Predmet.ProtuStrankaListNazivFormated>
  <DomainObject.Predmet.ProtuStrankaListNazivFormatedOIB>
    <izvorni_sadrzaj>
      <item>PEKARSTVO RUNOVIĆ d.o.o. za proizvodnju i trgovinu, OIB 08931391759</item>
    </izvorni_sadrzaj>
    <derivirana_varijabla naziv="DomainObject.Predmet.ProtuStrankaListNazivFormatedOIB_1">
      <item>PEKARSTVO RUNOVIĆ d.o.o. za proizvodnju i trgovinu, OIB 08931391759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PEKARSTVO RUNOVIĆ d.o.o. za proizvodnju i trgovinu</izvorni_sadrzaj>
    <derivirana_varijabla naziv="DomainObject.Predmet.ProtustrankaIDrugi_1">PEKARSTVO RUNOVIĆ d.o.o. za proizvodnju i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PEKARSTVO RUNOVIĆ d.o.o. za proizvodnju i trgovinu, OIB 08931391759, Hrvatskog Proljeća 2, 21260 Imotski</izvorni_sadrzaj>
    <derivirana_varijabla naziv="DomainObject.Predmet.ProtustrankaIDrugiAdressOIB_1">PEKARSTVO RUNOVIĆ d.o.o. za proizvodnju i trgovinu, OIB 08931391759, Hrvatskog Proljeća 2,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PEKARSTVO RUNOVIĆ d.o.o. za proizvodnju i trgovinu</item>
    </izvorni_sadrzaj>
    <derivirana_varijabla naziv="DomainObject.Predmet.SudioniciListNaziv_1">
      <item>FINA SPLIT</item>
      <item>PEKARSTVO RUNOVIĆ d.o.o. za proizvodnju i trgovinu</item>
    </derivirana_varijabla>
  </DomainObject.Predmet.SudioniciListNaziv>
  <DomainObject.Predmet.SudioniciListAdressOIB>
    <izvorni_sadrzaj>
      <item>FINA SPLIT, Mažuranićevo šetalište 24 b,21000 Split</item>
      <item>PEKARSTVO RUNOVIĆ d.o.o. za proizvodnju i trgovinu, OIB 08931391759, Hrvatskog Proljeća 2,21260 Imotski</item>
    </izvorni_sadrzaj>
    <derivirana_varijabla naziv="DomainObject.Predmet.SudioniciListAdressOIB_1">
      <item>FINA SPLIT, Mažuranićevo šetalište 24 b,21000 Split</item>
      <item>PEKARSTVO RUNOVIĆ d.o.o. za proizvodnju i trgovinu, OIB 08931391759, Hrvatskog Proljeća 2,21260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08931391759</item>
    </izvorni_sadrzaj>
    <derivirana_varijabla naziv="DomainObject.Predmet.SudioniciListNazivOIB_1">
      <item>, OIB null</item>
      <item>, OIB 08931391759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1752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2016-01-29T13:53:00Z</cp:lastPrinted>
  <dcterms:modified xmlns:xsi="http://www.w3.org/2001/XMLSchema-instance" xsi:type="dcterms:W3CDTF">2016-02-01T08:33:00Z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