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983d" w14:paraId="e45983d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F52F7D" w:rsidP="00F52F7D" w:rsidR="00F52F7D" w:rsidRPr="00F52F7D">
      <w:pPr>
        <w:pStyle w:val="Obinitekst"/>
        <w:outlineLvl w:val="0"/>
        <w:rPr>
          <w:rFonts w:cs="Times New Roman" w:eastAsia="MS Mincho" w:hAnsi="Times New Roman" w:ascii="Times New Roman"/>
        </w:rPr>
      </w:pPr>
      <w:r>
        <w:rPr>
          <w:rFonts w:cs="Times New Roman" w:hAnsi="Times New Roman" w:ascii="Times New Roman"/>
        </w:rPr>
        <w:t xml:space="preserve">        </w:t>
      </w:r>
      <w:r w:rsidR="005B5068" w:rsidRPr="00F52F7D">
        <w:rPr>
          <w:rFonts w:cs="Times New Roman" w:hAnsi="Times New Roman" w:ascii="Times New Roman"/>
        </w:rPr>
        <w:t>Rijeka, Zadarska 1-3</w:t>
      </w:r>
      <w:r w:rsidRPr="00F52F7D">
        <w:rPr>
          <w:rFonts w:cs="Times New Roman" w:eastAsia="MS Mincho" w:hAnsi="Times New Roman" w:ascii="Times New Roman"/>
        </w:rPr>
        <w:t xml:space="preserve"> </w:t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  <w:t xml:space="preserve"> </w:t>
      </w:r>
      <w:r w:rsidRPr="00F52F7D">
        <w:rPr>
          <w:rFonts w:cs="Times New Roman" w:eastAsia="MS Mincho" w:hAnsi="Times New Roman" w:ascii="Times New Roman"/>
        </w:rPr>
        <w:t>Poslovni broj 7 St-1001/2016-42</w:t>
      </w:r>
    </w:p>
    <w:p w:rsidRDefault="005B5068" w:rsidP="005B5068" w:rsidR="005B5068" w:rsidRPr="00311C8D"/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557556" w:rsidP="00693361" w:rsidR="00557556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</w:t>
      </w:r>
      <w:r w:rsidR="00A2586A">
        <w:t xml:space="preserve">kao sucu pojedincu </w:t>
      </w:r>
      <w:r>
        <w:t>u stečajno</w:t>
      </w:r>
      <w:r w:rsidR="00A2586A">
        <w:t xml:space="preserve">m predmetu </w:t>
      </w:r>
      <w:r>
        <w:t xml:space="preserve">nad dužnikom </w:t>
      </w:r>
      <w:r w:rsidR="006B00CC" w:rsidRPr="006B00CC">
        <w:t>TISKARA I KARTONAŽA DELNICE društvo s ograničenom odgovornošću za proizvodnju i trgovinu proizvodima od papira u stečaju Delnice, Zrinska 20 (MBS 040026261 – OIB 33653530478)</w:t>
      </w:r>
      <w:r w:rsidR="00F52F7D">
        <w:t>,</w:t>
      </w:r>
      <w:r>
        <w:t xml:space="preserve"> dana </w:t>
      </w:r>
      <w:r w:rsidR="006B00CC">
        <w:t xml:space="preserve">16. srpnja </w:t>
      </w:r>
      <w:r>
        <w:t>201</w:t>
      </w:r>
      <w:r w:rsidR="006B00CC">
        <w:t>8</w:t>
      </w:r>
      <w:r>
        <w:t xml:space="preserve">. </w:t>
      </w:r>
    </w:p>
    <w:p w:rsidRDefault="00693361" w:rsidP="00693361" w:rsidR="00693361">
      <w:pPr>
        <w:jc w:val="both"/>
      </w:pPr>
    </w:p>
    <w:p w:rsidRDefault="003514F6" w:rsidP="00693361" w:rsidR="003514F6">
      <w:pPr>
        <w:jc w:val="center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10CFB">
      <w:pPr>
        <w:jc w:val="both"/>
      </w:pPr>
      <w:r w:rsidRPr="000A5F65">
        <w:t>I</w:t>
      </w:r>
      <w:r w:rsidR="000D0B6D" w:rsidRPr="000A5F65">
        <w:t xml:space="preserve"> </w:t>
      </w:r>
      <w:r w:rsidRPr="000A5F65">
        <w:tab/>
      </w:r>
      <w:r w:rsidR="00B10CFB" w:rsidRPr="000A5F65">
        <w:t>Utvrđuje se da je k</w:t>
      </w:r>
      <w:r w:rsidRPr="000A5F65">
        <w:t>up</w:t>
      </w:r>
      <w:r w:rsidR="008E1570" w:rsidRPr="000A5F65">
        <w:t>a</w:t>
      </w:r>
      <w:r w:rsidRPr="000A5F65">
        <w:t xml:space="preserve">c </w:t>
      </w:r>
      <w:r w:rsidR="006B00CC" w:rsidRPr="006B00CC">
        <w:rPr>
          <w:bCs/>
        </w:rPr>
        <w:t>R.E.A. KAPITAL d.o.o.  Marinići, Mučići 51/D, OIB 32545629967</w:t>
      </w:r>
      <w:r w:rsidR="000A5F65" w:rsidRPr="000A5F65">
        <w:t xml:space="preserve"> </w:t>
      </w:r>
      <w:r w:rsidR="008E1570" w:rsidRPr="000A5F65">
        <w:t xml:space="preserve">na </w:t>
      </w:r>
      <w:r w:rsidR="00756D06">
        <w:t>prvoj</w:t>
      </w:r>
      <w:r w:rsidR="000A43B9">
        <w:t xml:space="preserve"> </w:t>
      </w:r>
      <w:r w:rsidR="008E1570" w:rsidRPr="000A5F65">
        <w:t xml:space="preserve">elektroničkoj javnoj dražbi pred Financijskom agencijom </w:t>
      </w:r>
      <w:r w:rsidR="000A43B9">
        <w:t xml:space="preserve">(identifikator nadmetanja: </w:t>
      </w:r>
      <w:r w:rsidR="006B00CC">
        <w:t>8407</w:t>
      </w:r>
      <w:r w:rsidR="000A43B9">
        <w:t xml:space="preserve">) </w:t>
      </w:r>
      <w:r w:rsidR="008D38D7" w:rsidRPr="000A5F65">
        <w:t xml:space="preserve">dana </w:t>
      </w:r>
      <w:r w:rsidR="006B00CC">
        <w:t>10</w:t>
      </w:r>
      <w:r w:rsidR="000A43B9" w:rsidRPr="000A43B9">
        <w:t xml:space="preserve">. </w:t>
      </w:r>
      <w:r w:rsidR="006B00CC">
        <w:t xml:space="preserve">srpnja </w:t>
      </w:r>
      <w:r w:rsidR="000A43B9" w:rsidRPr="000A43B9">
        <w:t>2017</w:t>
      </w:r>
      <w:r w:rsidR="008D38D7" w:rsidRPr="000A5F65">
        <w:t xml:space="preserve">. </w:t>
      </w:r>
      <w:r w:rsidR="000A43B9">
        <w:t>u 23:59:5</w:t>
      </w:r>
      <w:r w:rsidR="006B00CC">
        <w:t>9</w:t>
      </w:r>
      <w:r w:rsidR="000A43B9">
        <w:t xml:space="preserve"> </w:t>
      </w:r>
      <w:r w:rsidR="008E1570" w:rsidRPr="000A5F65">
        <w:t>ponudio najv</w:t>
      </w:r>
      <w:r w:rsidR="00DA4325">
        <w:t xml:space="preserve">iši iznos </w:t>
      </w:r>
      <w:r w:rsidR="000A43B9" w:rsidRPr="00B562B7">
        <w:t xml:space="preserve">od </w:t>
      </w:r>
      <w:r w:rsidR="006B00CC">
        <w:t>150.000</w:t>
      </w:r>
      <w:r w:rsidR="000A43B9">
        <w:t>,00</w:t>
      </w:r>
      <w:r w:rsidR="000A43B9" w:rsidRPr="00B562B7">
        <w:t xml:space="preserve"> kn</w:t>
      </w:r>
      <w:r w:rsidR="000A43B9" w:rsidRPr="000A5F65">
        <w:t xml:space="preserve"> </w:t>
      </w:r>
      <w:r w:rsidR="008E1570" w:rsidRPr="000A5F65">
        <w:t>i ispu</w:t>
      </w:r>
      <w:r w:rsidR="00B563F3" w:rsidRPr="000A5F65">
        <w:t>ni</w:t>
      </w:r>
      <w:r w:rsidR="008E1570" w:rsidRPr="000A5F65">
        <w:t>o pretpostavke da mu se dosudi nekretnina</w:t>
      </w:r>
      <w:r w:rsidR="00B10CFB">
        <w:t>.</w:t>
      </w:r>
    </w:p>
    <w:p w:rsidRDefault="00756D06" w:rsidP="00693361" w:rsidR="00756D06">
      <w:pPr>
        <w:jc w:val="both"/>
      </w:pPr>
    </w:p>
    <w:p w:rsidRDefault="00132E4B" w:rsidP="00693361" w:rsidR="00F52F7D">
      <w:pPr>
        <w:jc w:val="both"/>
        <w:rPr>
          <w:bCs/>
        </w:rPr>
      </w:pPr>
      <w:r>
        <w:t>II</w:t>
      </w:r>
      <w:r w:rsidR="000D0B6D">
        <w:tab/>
      </w:r>
      <w:r>
        <w:t xml:space="preserve">Kupcu </w:t>
      </w:r>
      <w:r w:rsidR="00CC7DC7">
        <w:t xml:space="preserve"> </w:t>
      </w:r>
      <w:r w:rsidR="006B00CC" w:rsidRPr="006B00CC">
        <w:rPr>
          <w:bCs/>
        </w:rPr>
        <w:t xml:space="preserve">R.E.A. KAPITAL d.o.o.  Marinići, </w:t>
      </w:r>
      <w:r w:rsidR="00A2586A">
        <w:rPr>
          <w:bCs/>
        </w:rPr>
        <w:t xml:space="preserve"> </w:t>
      </w:r>
      <w:r w:rsidR="006B00CC" w:rsidRPr="006B00CC">
        <w:rPr>
          <w:bCs/>
        </w:rPr>
        <w:t xml:space="preserve">Mučići </w:t>
      </w:r>
      <w:r w:rsidR="00A2586A">
        <w:rPr>
          <w:bCs/>
        </w:rPr>
        <w:t xml:space="preserve"> </w:t>
      </w:r>
      <w:r w:rsidR="006B00CC" w:rsidRPr="006B00CC">
        <w:rPr>
          <w:bCs/>
        </w:rPr>
        <w:t xml:space="preserve">51/D, </w:t>
      </w:r>
      <w:r w:rsidR="00F52F7D">
        <w:rPr>
          <w:bCs/>
        </w:rPr>
        <w:t>(</w:t>
      </w:r>
      <w:r w:rsidR="006B00CC" w:rsidRPr="006B00CC">
        <w:rPr>
          <w:bCs/>
        </w:rPr>
        <w:t>OIB 32545629967</w:t>
      </w:r>
      <w:r w:rsidR="00A2586A">
        <w:rPr>
          <w:bCs/>
        </w:rPr>
        <w:t xml:space="preserve">) </w:t>
      </w:r>
    </w:p>
    <w:p w:rsidRDefault="000A5F65" w:rsidP="00693361" w:rsidR="00B562B7">
      <w:pPr>
        <w:jc w:val="both"/>
      </w:pPr>
      <w:r>
        <w:t xml:space="preserve"> </w:t>
      </w:r>
      <w:r w:rsidR="00132E4B">
        <w:t xml:space="preserve">d o s u đ u j e   s e  nekretnina </w:t>
      </w:r>
      <w:r w:rsidR="00693361">
        <w:t>upisan</w:t>
      </w:r>
      <w:r w:rsidR="00EB11D6">
        <w:t>a</w:t>
      </w:r>
      <w:r w:rsidR="00693361">
        <w:t xml:space="preserve"> </w:t>
      </w:r>
      <w:r w:rsidRPr="000A5F65">
        <w:t xml:space="preserve">u zemljišnim knjigama </w:t>
      </w:r>
      <w:r w:rsidR="00F52F7D">
        <w:t>Općinskog suda u Rijeci</w:t>
      </w:r>
      <w:r w:rsidR="00756D06" w:rsidRPr="00756D06">
        <w:t xml:space="preserve">  Zemljišnoknjižni</w:t>
      </w:r>
      <w:r w:rsidR="00F52F7D">
        <w:t xml:space="preserve"> </w:t>
      </w:r>
      <w:r w:rsidR="00756D06" w:rsidRPr="00756D06">
        <w:t>odjel Rijeka u z.k.ul. 1763 k.o. Podvežica na k.č. 1409/27 okoliš površine 4052 m2</w:t>
      </w:r>
      <w:r w:rsidR="002658D7" w:rsidRPr="002658D7">
        <w:t xml:space="preserve"> </w:t>
      </w:r>
      <w:r w:rsidR="00E86A61">
        <w:t xml:space="preserve"> </w:t>
      </w:r>
      <w:r w:rsidR="00B562B7" w:rsidRPr="00B562B7">
        <w:t xml:space="preserve">po cijeni od </w:t>
      </w:r>
      <w:r w:rsidR="00756D06">
        <w:t>150.000</w:t>
      </w:r>
      <w:r w:rsidR="00FC2A83">
        <w:t>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6B00CC" w:rsidRPr="006B00CC">
        <w:rPr>
          <w:bCs/>
        </w:rPr>
        <w:t>R.E.A. KAPITAL d.o.o.  Marinići, Mučići 51/D, OIB 32545629967</w:t>
      </w:r>
      <w:r w:rsidR="000A5F65">
        <w:t xml:space="preserve"> </w:t>
      </w:r>
      <w:r>
        <w:t xml:space="preserve">da pod prijetnjom zakonskih posljedica uplati puni iznos kupovne cijene, najkasnije u roku od 30 dana od dana pravomoćnosti ovog rješenja o dosudi, </w:t>
      </w:r>
      <w:r w:rsidR="00CC7DC7" w:rsidRPr="00CC7DC7">
        <w:t xml:space="preserve">kupac je dužan uplatiti kupovninu na poseban račun </w:t>
      </w:r>
      <w:r w:rsidR="00E86A61" w:rsidRPr="00E86A61">
        <w:t xml:space="preserve">Agencije otvoren za tu namjenu IBAN: HR1123900011300028787, Model: HR11, Poziv na broj: </w:t>
      </w:r>
      <w:r w:rsidR="00756D06">
        <w:t>84077</w:t>
      </w:r>
      <w:r w:rsidR="00E86A61" w:rsidRPr="00E86A61">
        <w:t>-</w:t>
      </w:r>
      <w:r w:rsidR="00756D06">
        <w:t>37990</w:t>
      </w:r>
      <w:r w:rsidR="00E86A61" w:rsidRPr="00E86A61">
        <w:t>. Uplaćena jamčevina će se uračunati u kupovnu cijenu.</w:t>
      </w:r>
      <w:r>
        <w:t xml:space="preserve"> </w:t>
      </w:r>
    </w:p>
    <w:p w:rsidRDefault="00756D06" w:rsidP="00746D65" w:rsidR="00756D06">
      <w:pPr>
        <w:jc w:val="both"/>
      </w:pPr>
    </w:p>
    <w:p w:rsidRDefault="00693361" w:rsidP="00746D65" w:rsidR="00746D65" w:rsidRPr="00874D1E">
      <w:pPr>
        <w:jc w:val="both"/>
      </w:pPr>
      <w:r>
        <w:lastRenderedPageBreak/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kupovninu u roku </w:t>
      </w:r>
      <w:r w:rsidR="00746D65">
        <w:t xml:space="preserve">iz točke III. izreke ovog rješenja. </w:t>
      </w:r>
      <w:r w:rsidR="00746D65" w:rsidRPr="00874D1E">
        <w:t xml:space="preserve">U tom slučaju sud će donijeti posebno rješenje o dosudi </w:t>
      </w:r>
      <w:r w:rsidR="00746D65">
        <w:t>s</w:t>
      </w:r>
      <w:r w:rsidR="00746D65" w:rsidRPr="00874D1E">
        <w:t>ljedećem kupcu koji je ispunio uvjete da mu se nekretnina dosudi, u kojem će odrediti rok za polaganje kupovnine</w:t>
      </w:r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 w:rsidRPr="000A5F65">
      <w:pPr>
        <w:jc w:val="both"/>
      </w:pPr>
    </w:p>
    <w:p w:rsidRDefault="00693361" w:rsidP="000A5F65" w:rsidR="00693361" w:rsidRPr="000A5F65">
      <w:pPr>
        <w:pStyle w:val="Bezproreda"/>
        <w:rPr>
          <w:sz w:val="24"/>
          <w:szCs w:val="24"/>
        </w:rPr>
      </w:pPr>
      <w:r w:rsidRPr="000A5F65">
        <w:rPr>
          <w:sz w:val="24"/>
          <w:szCs w:val="24"/>
        </w:rPr>
        <w:t>V      Određuje se da će se po pravomoćnosti ovog rješenja, nakon što kupac položi puni iznos kupovne cijene, u zemljišnu knjigu upisati u njegovu korist pravo vlasništva na dosuđen</w:t>
      </w:r>
      <w:r w:rsidR="00B563F3" w:rsidRPr="000A5F65">
        <w:rPr>
          <w:sz w:val="24"/>
          <w:szCs w:val="24"/>
        </w:rPr>
        <w:t>oj</w:t>
      </w:r>
      <w:r w:rsidRPr="000A5F65">
        <w:rPr>
          <w:sz w:val="24"/>
          <w:szCs w:val="24"/>
        </w:rPr>
        <w:t xml:space="preserve"> nekretnin</w:t>
      </w:r>
      <w:r w:rsidR="00B563F3" w:rsidRPr="000A5F65">
        <w:rPr>
          <w:sz w:val="24"/>
          <w:szCs w:val="24"/>
        </w:rPr>
        <w:t>i</w:t>
      </w:r>
      <w:r w:rsidRPr="000A5F65">
        <w:rPr>
          <w:sz w:val="24"/>
          <w:szCs w:val="24"/>
        </w:rPr>
        <w:t>, te će se brisati upisan</w:t>
      </w:r>
      <w:r w:rsidR="00756D06">
        <w:rPr>
          <w:sz w:val="24"/>
          <w:szCs w:val="24"/>
        </w:rPr>
        <w:t>o</w:t>
      </w:r>
      <w:r w:rsidRPr="000A5F65">
        <w:rPr>
          <w:sz w:val="24"/>
          <w:szCs w:val="24"/>
        </w:rPr>
        <w:t xml:space="preserve"> prav</w:t>
      </w:r>
      <w:r w:rsidR="000A5F65" w:rsidRPr="000A5F65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zalog</w:t>
      </w:r>
      <w:r w:rsidR="000D0B6D" w:rsidRPr="000A5F65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za korist</w:t>
      </w:r>
      <w:r w:rsidR="002C44D3">
        <w:rPr>
          <w:sz w:val="24"/>
          <w:szCs w:val="24"/>
        </w:rPr>
        <w:t>:</w:t>
      </w:r>
      <w:r w:rsidRPr="000A5F65">
        <w:rPr>
          <w:sz w:val="24"/>
          <w:szCs w:val="24"/>
        </w:rPr>
        <w:t xml:space="preserve"> </w:t>
      </w:r>
      <w:r w:rsidR="00756D06" w:rsidRPr="00756D06">
        <w:rPr>
          <w:sz w:val="24"/>
          <w:szCs w:val="24"/>
        </w:rPr>
        <w:t>ERSTE&amp;STEIERMÄRKISCHE BANKA d.d. Rijeka, Jadranski Trg 3/a, OIB: 23057039320</w:t>
      </w:r>
      <w:r w:rsidR="0001682F" w:rsidRPr="000A5F65">
        <w:rPr>
          <w:sz w:val="24"/>
          <w:szCs w:val="24"/>
        </w:rPr>
        <w:t>.</w:t>
      </w:r>
    </w:p>
    <w:p w:rsidRDefault="00DA4325" w:rsidP="00693361" w:rsidR="00DA4325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0A6431" w:rsidP="00693361" w:rsidR="000A6431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7 St-</w:t>
      </w:r>
      <w:r w:rsidR="00A2586A">
        <w:t>1001</w:t>
      </w:r>
      <w:r>
        <w:t>/</w:t>
      </w:r>
      <w:r w:rsidR="00A2586A">
        <w:t>2016</w:t>
      </w:r>
      <w:r>
        <w:t>-</w:t>
      </w:r>
      <w:r w:rsidR="00A2586A">
        <w:t>36</w:t>
      </w:r>
      <w:r>
        <w:t xml:space="preserve"> od </w:t>
      </w:r>
      <w:r w:rsidR="00A2586A">
        <w:t xml:space="preserve">21. ožujka </w:t>
      </w:r>
      <w:r w:rsidR="005B0C47" w:rsidRPr="005B0C47">
        <w:t>201</w:t>
      </w:r>
      <w:r w:rsidR="00A2586A">
        <w:t>8</w:t>
      </w:r>
      <w:r>
        <w:t xml:space="preserve">., određena je prodaja </w:t>
      </w:r>
      <w:r w:rsidR="00E51C11">
        <w:t>nekretnin</w:t>
      </w:r>
      <w:r w:rsidR="00995016">
        <w:t>e</w:t>
      </w:r>
      <w:r w:rsidR="00E51C11">
        <w:t xml:space="preserve"> </w:t>
      </w:r>
      <w:r w:rsidR="00995016">
        <w:t xml:space="preserve">dužnika </w:t>
      </w:r>
      <w:r w:rsidR="00E51C11">
        <w:t>upisan</w:t>
      </w:r>
      <w:r w:rsidR="00995016">
        <w:t>e</w:t>
      </w:r>
      <w:r w:rsidR="00E51C11">
        <w:t xml:space="preserve"> </w:t>
      </w:r>
      <w:r w:rsidR="00E51C11" w:rsidRPr="000A5F65">
        <w:t xml:space="preserve">u zemljišnim knjigama </w:t>
      </w:r>
      <w:r w:rsidR="00A2586A" w:rsidRPr="00756D06">
        <w:t>Općinskog suda u Rijeka Zemljišnoknjižni odjel Rijeka u z.k.ul. 1763 k.o. Podvežica na k.č. 1409/27 okoliš površine 4052 m2</w:t>
      </w:r>
      <w:r w:rsidR="00A2586A">
        <w:t xml:space="preserve"> </w:t>
      </w:r>
      <w:r w:rsidR="0001682F" w:rsidRPr="0001682F">
        <w:t>sukladno odredbi članka 247. stavak 1. Stečajnog zakona („Narodne novine“ broj 71/15</w:t>
      </w:r>
      <w:r w:rsidR="00A2586A">
        <w:t>, 104/17,</w:t>
      </w:r>
      <w:r w:rsidR="0001682F" w:rsidRPr="0001682F">
        <w:t xml:space="preserve"> u daljnjem tekstu: SZ)</w:t>
      </w:r>
      <w:r>
        <w:t xml:space="preserve">.  </w:t>
      </w:r>
    </w:p>
    <w:p w:rsidRDefault="005B0C47" w:rsidP="00693361" w:rsidR="008D38D7">
      <w:pPr>
        <w:ind w:firstLine="708"/>
        <w:jc w:val="both"/>
      </w:pPr>
      <w:r>
        <w:t xml:space="preserve">Tijekom postupka </w:t>
      </w:r>
      <w:r w:rsidR="008E1570">
        <w:t xml:space="preserve">Financijska Agencija Regionalni centar Rijeka je dana </w:t>
      </w:r>
      <w:r w:rsidR="00A2586A">
        <w:t>12</w:t>
      </w:r>
      <w:r w:rsidR="000A6431">
        <w:t xml:space="preserve">. </w:t>
      </w:r>
      <w:r w:rsidR="00A2586A">
        <w:t xml:space="preserve">srpnja </w:t>
      </w:r>
      <w:r w:rsidR="008E1570">
        <w:t>201</w:t>
      </w:r>
      <w:r w:rsidR="00A2586A">
        <w:t>8</w:t>
      </w:r>
      <w:r w:rsidR="008E1570">
        <w:t xml:space="preserve">. </w:t>
      </w:r>
      <w:r w:rsidR="000A6431">
        <w:t>podnijela sudu Izvješće o provedenoj elektroničkoj javnoj dražbi (identifikator nadmetanja: 420</w:t>
      </w:r>
      <w:r w:rsidR="004941A0">
        <w:t>0</w:t>
      </w:r>
      <w:r w:rsidR="000A6431">
        <w:t xml:space="preserve">) </w:t>
      </w:r>
      <w:r w:rsidR="008D38D7">
        <w:t>pod poslovnim brojem Klasa: O/110-10/1</w:t>
      </w:r>
      <w:r w:rsidR="00A2586A">
        <w:t>8</w:t>
      </w:r>
      <w:r w:rsidR="008D38D7">
        <w:t>-01/</w:t>
      </w:r>
      <w:r w:rsidR="00A2586A">
        <w:t xml:space="preserve">531 </w:t>
      </w:r>
      <w:r w:rsidR="008D38D7">
        <w:t>Ur.br.: 0</w:t>
      </w:r>
      <w:r w:rsidR="00A2586A">
        <w:t xml:space="preserve">7-01-18-13 </w:t>
      </w:r>
      <w:r w:rsidR="008D38D7">
        <w:t xml:space="preserve"> od </w:t>
      </w:r>
      <w:r w:rsidR="00A2586A">
        <w:t>11</w:t>
      </w:r>
      <w:r w:rsidR="000A6431">
        <w:t xml:space="preserve">. </w:t>
      </w:r>
      <w:r w:rsidR="00A2586A">
        <w:t xml:space="preserve">srpnja </w:t>
      </w:r>
      <w:r w:rsidR="008D38D7">
        <w:t>201</w:t>
      </w:r>
      <w:r w:rsidR="00A2586A">
        <w:t>8</w:t>
      </w:r>
      <w:r w:rsidR="008D38D7">
        <w:t xml:space="preserve">. </w:t>
      </w:r>
    </w:p>
    <w:p w:rsidRDefault="0001682F" w:rsidP="00E51C11" w:rsidR="00E51C11" w:rsidRPr="002658D7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Agencije </w:t>
      </w:r>
      <w:r>
        <w:t xml:space="preserve">(list </w:t>
      </w:r>
      <w:r w:rsidR="00A2586A">
        <w:t>1015</w:t>
      </w:r>
      <w:r w:rsidR="00F52F7D">
        <w:t xml:space="preserve"> -</w:t>
      </w:r>
      <w:r>
        <w:t xml:space="preserve"> </w:t>
      </w:r>
      <w:r w:rsidR="00A2586A">
        <w:t>1027</w:t>
      </w:r>
      <w:r>
        <w:t xml:space="preserve"> spisa) utvrđeno je da</w:t>
      </w:r>
      <w:r w:rsidR="00DA4325">
        <w:t xml:space="preserve"> su </w:t>
      </w:r>
      <w:r w:rsidR="000A43B9">
        <w:t xml:space="preserve">za sudjelovanje </w:t>
      </w:r>
      <w:r w:rsidR="00FC2A83">
        <w:t xml:space="preserve">na </w:t>
      </w:r>
      <w:r w:rsidR="00A2586A">
        <w:t xml:space="preserve">prvoj </w:t>
      </w:r>
      <w:r w:rsidR="00FC2A83">
        <w:t xml:space="preserve">elektroničkoj javnoj dražbi </w:t>
      </w:r>
      <w:r w:rsidR="00A2586A">
        <w:t>tri</w:t>
      </w:r>
      <w:r w:rsidR="000A6431">
        <w:t xml:space="preserve"> </w:t>
      </w:r>
      <w:r w:rsidR="002005F6">
        <w:t>ponuditelja dal</w:t>
      </w:r>
      <w:r w:rsidR="00FC2A83">
        <w:t>a</w:t>
      </w:r>
      <w:r w:rsidR="002005F6">
        <w:t xml:space="preserve"> </w:t>
      </w:r>
      <w:r w:rsidR="00132E4B">
        <w:t>jamčevin</w:t>
      </w:r>
      <w:r w:rsidR="002005F6">
        <w:t>e</w:t>
      </w:r>
      <w:r w:rsidR="00132E4B">
        <w:t xml:space="preserve">, </w:t>
      </w:r>
      <w:r w:rsidR="002005F6">
        <w:t xml:space="preserve">da </w:t>
      </w:r>
      <w:r w:rsidR="000A43B9">
        <w:t xml:space="preserve">je </w:t>
      </w:r>
      <w:r w:rsidR="00E51C11" w:rsidRPr="002658D7">
        <w:t xml:space="preserve">prema dnevniku nadmetanja </w:t>
      </w:r>
      <w:r w:rsidR="000A43B9">
        <w:t xml:space="preserve">stavljeno </w:t>
      </w:r>
      <w:r w:rsidR="00A2586A">
        <w:t xml:space="preserve">14 </w:t>
      </w:r>
      <w:r w:rsidR="000A43B9">
        <w:t xml:space="preserve">valjanih ponuda i </w:t>
      </w:r>
      <w:r w:rsidR="00A2586A">
        <w:t xml:space="preserve">jedna </w:t>
      </w:r>
      <w:r w:rsidR="000A43B9">
        <w:t>nevaljan</w:t>
      </w:r>
      <w:r w:rsidR="00A2586A">
        <w:t>a</w:t>
      </w:r>
      <w:r w:rsidR="000A43B9">
        <w:t xml:space="preserve"> ponud</w:t>
      </w:r>
      <w:r w:rsidR="00A2586A">
        <w:t>a</w:t>
      </w:r>
      <w:r w:rsidR="000A43B9">
        <w:t xml:space="preserve">, te da je </w:t>
      </w:r>
      <w:r w:rsidR="00E51C11" w:rsidRPr="002658D7">
        <w:t xml:space="preserve">posljednju valjanu ponudu </w:t>
      </w:r>
      <w:r w:rsidR="00FC2A83">
        <w:t xml:space="preserve">dana </w:t>
      </w:r>
      <w:r w:rsidR="00A2586A">
        <w:t>10</w:t>
      </w:r>
      <w:r w:rsidR="00FC2A83">
        <w:t xml:space="preserve">. </w:t>
      </w:r>
      <w:r w:rsidR="00A2586A">
        <w:t xml:space="preserve">srpnja </w:t>
      </w:r>
      <w:r w:rsidR="00FC2A83">
        <w:t>201</w:t>
      </w:r>
      <w:r w:rsidR="00A2586A">
        <w:t>8.</w:t>
      </w:r>
      <w:r w:rsidR="00FC2A83">
        <w:t xml:space="preserve"> u 23:59:</w:t>
      </w:r>
      <w:r w:rsidR="00A2586A">
        <w:t>59</w:t>
      </w:r>
      <w:r w:rsidR="00FC2A83">
        <w:t xml:space="preserve"> </w:t>
      </w:r>
      <w:r w:rsidR="00E51C11" w:rsidRPr="002658D7">
        <w:t xml:space="preserve">stavio </w:t>
      </w:r>
      <w:r w:rsidR="00995016" w:rsidRPr="002658D7">
        <w:t xml:space="preserve">ponuditelj </w:t>
      </w:r>
      <w:r w:rsidR="006B00CC" w:rsidRPr="006B00CC">
        <w:rPr>
          <w:bCs/>
        </w:rPr>
        <w:t>R.E.A. KAPITAL d.o.o. Marinići, Mučići 51/D, OIB 32545629967</w:t>
      </w:r>
      <w:r w:rsidR="000A43B9">
        <w:t xml:space="preserve"> na iznos od </w:t>
      </w:r>
      <w:r w:rsidR="00A2586A">
        <w:t>150.000</w:t>
      </w:r>
      <w:r w:rsidR="004941A0">
        <w:t>,00</w:t>
      </w:r>
      <w:r w:rsidR="000A43B9">
        <w:t xml:space="preserve"> kn</w:t>
      </w:r>
      <w:r w:rsidR="00E51C11" w:rsidRPr="002658D7">
        <w:t>.</w:t>
      </w:r>
    </w:p>
    <w:p w:rsidRDefault="00390DD9" w:rsidP="00E51C11" w:rsidR="00693361">
      <w:pPr>
        <w:ind w:firstLine="708"/>
        <w:jc w:val="both"/>
      </w:pPr>
      <w:r>
        <w:t>K</w:t>
      </w:r>
      <w:r w:rsidR="00E51C11">
        <w:t xml:space="preserve">ako je iz naprijed navedenog </w:t>
      </w:r>
      <w:r w:rsidR="008E1570">
        <w:t xml:space="preserve">utvrđeno da je </w:t>
      </w:r>
      <w:r w:rsidR="00693361">
        <w:t xml:space="preserve">ponuditelj </w:t>
      </w:r>
      <w:r w:rsidR="006B00CC" w:rsidRPr="006B00CC">
        <w:rPr>
          <w:bCs/>
        </w:rPr>
        <w:t>R.E.A. KAPITAL d.o.o.  Marinići, Mučići 51/D, OIB 32545629967</w:t>
      </w:r>
      <w:r w:rsidR="00FC2A83">
        <w:t xml:space="preserve"> stavio </w:t>
      </w:r>
      <w:r w:rsidR="008E1570">
        <w:t>najviš</w:t>
      </w:r>
      <w:r w:rsidR="00DA4325">
        <w:t>u</w:t>
      </w:r>
      <w:r w:rsidR="00FC2A83">
        <w:t xml:space="preserve"> ponu</w:t>
      </w:r>
      <w:r w:rsidR="00DA4325">
        <w:t>du na iznos o</w:t>
      </w:r>
      <w:r w:rsidR="00A2586A">
        <w:t xml:space="preserve">d </w:t>
      </w:r>
      <w:r w:rsidR="00FC2A83">
        <w:t>1</w:t>
      </w:r>
      <w:r w:rsidR="00A2586A">
        <w:t>50</w:t>
      </w:r>
      <w:r w:rsidR="00FC2A83">
        <w:t>.</w:t>
      </w:r>
      <w:r w:rsidR="00A2586A">
        <w:t>000</w:t>
      </w:r>
      <w:r w:rsidR="00FC2A83">
        <w:t>,00 kn</w:t>
      </w:r>
      <w:r w:rsidR="00693361">
        <w:t xml:space="preserve">, </w:t>
      </w:r>
      <w:r w:rsidR="00DA4325">
        <w:t xml:space="preserve">te </w:t>
      </w:r>
      <w:r w:rsidR="00693361">
        <w:t>ispunio 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DA4325">
        <w:t xml:space="preserve"> </w:t>
      </w:r>
      <w:r w:rsidR="00693361">
        <w:t xml:space="preserve">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>4. Ovršnog zakona (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>, u daljnjem tekstu: OZ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valjalo </w:t>
      </w:r>
      <w:r>
        <w:t xml:space="preserve">je </w:t>
      </w:r>
      <w:r w:rsidR="00693361">
        <w:t xml:space="preserve">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995016" w:rsidR="00693361">
      <w:pPr>
        <w:ind w:firstLine="708"/>
        <w:jc w:val="both"/>
      </w:pPr>
      <w:r>
        <w:t xml:space="preserve">Nadalje je kupac pozvan da uplati kupovnu cijenu najkasnije u roku od 30 dana od dana pravomoćnosti rješenja o dosudi, sukladno objavljenim uvjetima prodaje,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kupovninu, </w:t>
      </w:r>
      <w:r w:rsidR="00D17168">
        <w:t>pa</w:t>
      </w:r>
      <w:r>
        <w:t xml:space="preserve"> je na osnovu odredbe 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  odlučeno kao pod točkom II</w:t>
      </w:r>
      <w:r w:rsidR="007E5CF6">
        <w:t>I</w:t>
      </w:r>
      <w:r>
        <w:t xml:space="preserve"> izreke ovog rješenja.</w:t>
      </w:r>
    </w:p>
    <w:p w:rsidRDefault="00693361" w:rsidP="00693361" w:rsidR="00693361">
      <w:pPr>
        <w:ind w:firstLine="708"/>
        <w:jc w:val="both"/>
      </w:pPr>
      <w:r>
        <w:t xml:space="preserve">Ukoliko kupac ne položi kupovninu u roku određenom </w:t>
      </w:r>
      <w:r w:rsidR="007E5CF6">
        <w:t xml:space="preserve">pod </w:t>
      </w:r>
      <w:r>
        <w:t>točk</w:t>
      </w:r>
      <w:r w:rsidR="007E5CF6">
        <w:t xml:space="preserve">om </w:t>
      </w:r>
      <w:r>
        <w:t>I</w:t>
      </w:r>
      <w:r w:rsidR="007E5CF6">
        <w:t>V</w:t>
      </w:r>
      <w:r>
        <w:t xml:space="preserve"> izreke ovog rješenja, </w:t>
      </w:r>
      <w:r w:rsidR="00746D65" w:rsidRPr="00874D1E">
        <w:t>odre</w:t>
      </w:r>
      <w:r w:rsidR="00746D65">
        <w:t xml:space="preserve">đeno je </w:t>
      </w:r>
      <w:r w:rsidR="00746D65" w:rsidRPr="00874D1E">
        <w:t>da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 xml:space="preserve">o. </w:t>
      </w:r>
      <w:r w:rsidR="00746D65" w:rsidRPr="00874D1E">
        <w:t xml:space="preserve">U tom slučaju sud će donijeti posebno rješenje o dosudi svakom sljedećem kupcu koji je ispunio uvjete da mu se nekretnina </w:t>
      </w:r>
      <w:r w:rsidR="00746D65" w:rsidRPr="00874D1E">
        <w:lastRenderedPageBreak/>
        <w:t>dosudi, u kojem će odrediti rok za polaganje kupovnine. Sud će u tom rješenju najprije oglasiti nevažećom dosudu kupcu koji je ponudio višu cijenu.</w:t>
      </w:r>
      <w:r w:rsidR="00746D65">
        <w:t xml:space="preserve"> </w:t>
      </w:r>
      <w:r w:rsidR="002005F6">
        <w:t xml:space="preserve">Valjalo je stoga </w:t>
      </w:r>
      <w:r w:rsidR="006E4852">
        <w:t xml:space="preserve">na </w:t>
      </w:r>
      <w:r>
        <w:t xml:space="preserve">osnovu odredbi članka </w:t>
      </w:r>
      <w:r w:rsidR="00746D65">
        <w:t>103</w:t>
      </w:r>
      <w:r>
        <w:t xml:space="preserve">. stavak 6. OZ u vezi s člankom </w:t>
      </w:r>
      <w:r w:rsidR="00746D65">
        <w:t>247</w:t>
      </w:r>
      <w:r>
        <w:t xml:space="preserve">. stavak 1. SZ odlučiti kao pod točkom </w:t>
      </w:r>
      <w:r w:rsidR="009B76E1">
        <w:t xml:space="preserve"> </w:t>
      </w:r>
      <w:r>
        <w:t>I</w:t>
      </w:r>
      <w:r w:rsidR="00746D65">
        <w:t>V</w:t>
      </w:r>
      <w:r>
        <w:t xml:space="preserve">. izreke ovog rješenja.  </w:t>
      </w:r>
    </w:p>
    <w:p w:rsidRDefault="00693361" w:rsidP="00693361" w:rsidR="00693361">
      <w:pPr>
        <w:ind w:firstLine="708"/>
        <w:jc w:val="both"/>
      </w:pPr>
      <w:r>
        <w:t xml:space="preserve"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</w:t>
      </w:r>
      <w:r w:rsidR="007E5CF6">
        <w:t>108</w:t>
      </w:r>
      <w:r>
        <w:t xml:space="preserve">. stavak 1. OZ u vezi s člankom </w:t>
      </w:r>
      <w:r w:rsidR="007E5CF6">
        <w:t>247</w:t>
      </w:r>
      <w:r>
        <w:t>. stavak 1. SZ, te je odlučeno kao pod točkom V izreke ovog rješenja.</w:t>
      </w:r>
    </w:p>
    <w:p w:rsidRDefault="00A2586A" w:rsidP="00693361" w:rsidR="00A2586A">
      <w:pPr>
        <w:jc w:val="both"/>
      </w:pPr>
    </w:p>
    <w:p w:rsidRDefault="00693361" w:rsidP="00E86A61" w:rsidR="00693361">
      <w:pPr>
        <w:jc w:val="center"/>
      </w:pPr>
      <w:r>
        <w:t xml:space="preserve">U Rijeci, </w:t>
      </w:r>
      <w:r w:rsidR="006B00CC">
        <w:t>16. srpnja 2018</w:t>
      </w:r>
      <w:r w:rsidR="00E86A61">
        <w:t>.</w:t>
      </w:r>
    </w:p>
    <w:p w:rsidRDefault="00A2586A" w:rsidP="00E86A61" w:rsidR="00A2586A">
      <w:pPr>
        <w:jc w:val="center"/>
      </w:pPr>
    </w:p>
    <w:p w:rsidRDefault="00A2586A" w:rsidP="00A2586A" w:rsidR="00693361">
      <w:pPr>
        <w:jc w:val="center"/>
      </w:pPr>
      <w:r>
        <w:t xml:space="preserve">                                                                                                                  </w:t>
      </w:r>
      <w:r w:rsidR="00693361">
        <w:t>Sudac</w:t>
      </w:r>
    </w:p>
    <w:p w:rsidRDefault="00693361" w:rsidP="00693361" w:rsidR="00693361">
      <w:pPr>
        <w:jc w:val="right"/>
      </w:pPr>
      <w:r>
        <w:t>Liljana Ugrin</w:t>
      </w:r>
      <w:r w:rsidR="0030335C">
        <w:t>, v.r.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F52F7D" w:rsidP="00693361" w:rsidR="00F52F7D">
      <w:pPr>
        <w:jc w:val="both"/>
      </w:pPr>
    </w:p>
    <w:p w:rsidRDefault="00F52F7D" w:rsidP="00693361" w:rsidR="00F52F7D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otpravak rješenja</w:t>
      </w:r>
      <w:r w:rsidR="008D38D7">
        <w:t xml:space="preserve"> (članak 103. stavak 5. OZ u vezi s člankom 247. SZ)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(članak 105. OZ u vezi s člankom 247. SZ).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0335C" w:rsidP="0030335C" w:rsidR="0030335C" w:rsidRPr="00361B6B">
      <w:pPr>
        <w:ind w:left="4320"/>
        <w:jc w:val="both"/>
      </w:pPr>
      <w:r>
        <w:t xml:space="preserve">       Za točnost otpravka </w:t>
      </w:r>
      <w:r w:rsidRPr="00361B6B">
        <w:t>ovlašteni službenik</w:t>
      </w:r>
      <w:r>
        <w:t>:</w:t>
      </w:r>
    </w:p>
    <w:p w:rsidRDefault="0030335C" w:rsidP="0030335C" w:rsidR="0030335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30335C" w:rsidP="0030335C" w:rsidR="0030335C" w:rsidRPr="00A80164"/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A2586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79051A">
        <w:rPr>
          <w:rFonts w:eastAsia="MS Mincho"/>
        </w:rPr>
        <w:t xml:space="preserve"> </w:t>
      </w:r>
    </w:p>
    <w:sectPr w:rsidSect="0030335C"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51A" w:rsidR="00FF651A">
      <w:r>
        <w:separator/>
      </w:r>
    </w:p>
  </w:endnote>
  <w:endnote w:id="0" w:type="continuationSeparator">
    <w:p w:rsidRDefault="00FF651A" w:rsidR="00FF6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F2288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51A" w:rsidR="00FF651A">
      <w:r>
        <w:separator/>
      </w:r>
    </w:p>
  </w:footnote>
  <w:footnote w:id="0" w:type="continuationSeparator">
    <w:p w:rsidRDefault="00FF651A" w:rsidR="00FF6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35C" w:rsidP="003B3157" w:rsidR="006029A7" w:rsidRPr="00AD01ED">
    <w:pPr>
      <w:jc w:val="right"/>
      <w:rPr>
        <w:rFonts w:eastAsia="MS Mincho"/>
      </w:rPr>
    </w:pPr>
    <w:r w:rsidRPr="00F52F7D">
      <w:rPr>
        <w:rFonts w:eastAsia="MS Mincho"/>
      </w:rPr>
      <w:t>Poslovni broj 7 St-1001/2016-42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4036"/>
    <w:rsid w:val="00026F6C"/>
    <w:rsid w:val="00036CCD"/>
    <w:rsid w:val="00041BFB"/>
    <w:rsid w:val="00044B25"/>
    <w:rsid w:val="0004713B"/>
    <w:rsid w:val="00052841"/>
    <w:rsid w:val="00060A07"/>
    <w:rsid w:val="00090FCD"/>
    <w:rsid w:val="00096CC9"/>
    <w:rsid w:val="000A43B9"/>
    <w:rsid w:val="000A5F65"/>
    <w:rsid w:val="000A6431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0360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47E7"/>
    <w:rsid w:val="001E748F"/>
    <w:rsid w:val="001F09FB"/>
    <w:rsid w:val="001F1B51"/>
    <w:rsid w:val="002005F6"/>
    <w:rsid w:val="00211F47"/>
    <w:rsid w:val="00215C3D"/>
    <w:rsid w:val="0021641C"/>
    <w:rsid w:val="00216A28"/>
    <w:rsid w:val="00233A2E"/>
    <w:rsid w:val="00240134"/>
    <w:rsid w:val="00247EBE"/>
    <w:rsid w:val="00255AB6"/>
    <w:rsid w:val="002658D7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44D3"/>
    <w:rsid w:val="002C5497"/>
    <w:rsid w:val="002E50CC"/>
    <w:rsid w:val="002F03F7"/>
    <w:rsid w:val="0030335C"/>
    <w:rsid w:val="00306CC2"/>
    <w:rsid w:val="00306FA7"/>
    <w:rsid w:val="00312303"/>
    <w:rsid w:val="00320A17"/>
    <w:rsid w:val="00340779"/>
    <w:rsid w:val="0034338B"/>
    <w:rsid w:val="003514F6"/>
    <w:rsid w:val="003531A6"/>
    <w:rsid w:val="00355E0A"/>
    <w:rsid w:val="0035752D"/>
    <w:rsid w:val="00362F32"/>
    <w:rsid w:val="00366F33"/>
    <w:rsid w:val="00371E30"/>
    <w:rsid w:val="00373EA4"/>
    <w:rsid w:val="00390DD9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21EE9"/>
    <w:rsid w:val="00434D4E"/>
    <w:rsid w:val="00440644"/>
    <w:rsid w:val="00441E76"/>
    <w:rsid w:val="00442E15"/>
    <w:rsid w:val="00446AA5"/>
    <w:rsid w:val="00461D2F"/>
    <w:rsid w:val="0046245E"/>
    <w:rsid w:val="00465154"/>
    <w:rsid w:val="004714B0"/>
    <w:rsid w:val="004772A5"/>
    <w:rsid w:val="0048429E"/>
    <w:rsid w:val="004941A0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2C16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00CC"/>
    <w:rsid w:val="006B1E76"/>
    <w:rsid w:val="006B4B6A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40DB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56D06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5016"/>
    <w:rsid w:val="00996C60"/>
    <w:rsid w:val="009B2C69"/>
    <w:rsid w:val="009B76E1"/>
    <w:rsid w:val="009C2A1D"/>
    <w:rsid w:val="009C3DA9"/>
    <w:rsid w:val="009D0D2B"/>
    <w:rsid w:val="009D0EFE"/>
    <w:rsid w:val="009D5E9D"/>
    <w:rsid w:val="009F00E3"/>
    <w:rsid w:val="009F5BF1"/>
    <w:rsid w:val="00A257F8"/>
    <w:rsid w:val="00A2586A"/>
    <w:rsid w:val="00A43266"/>
    <w:rsid w:val="00A43949"/>
    <w:rsid w:val="00A52A86"/>
    <w:rsid w:val="00A5335E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D3863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3F17"/>
    <w:rsid w:val="00C45189"/>
    <w:rsid w:val="00C50EC9"/>
    <w:rsid w:val="00C54E12"/>
    <w:rsid w:val="00C60639"/>
    <w:rsid w:val="00C641BB"/>
    <w:rsid w:val="00C64266"/>
    <w:rsid w:val="00C667C9"/>
    <w:rsid w:val="00C6798A"/>
    <w:rsid w:val="00C763CF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A4325"/>
    <w:rsid w:val="00DB6D6D"/>
    <w:rsid w:val="00DB72B5"/>
    <w:rsid w:val="00DB739D"/>
    <w:rsid w:val="00DB7615"/>
    <w:rsid w:val="00DC3B94"/>
    <w:rsid w:val="00DD248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51C11"/>
    <w:rsid w:val="00E66B18"/>
    <w:rsid w:val="00E70277"/>
    <w:rsid w:val="00E737C3"/>
    <w:rsid w:val="00E73980"/>
    <w:rsid w:val="00E74441"/>
    <w:rsid w:val="00E82997"/>
    <w:rsid w:val="00E83483"/>
    <w:rsid w:val="00E835A0"/>
    <w:rsid w:val="00E86A61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2F7D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2A83"/>
    <w:rsid w:val="00FC4CA3"/>
    <w:rsid w:val="00FC7360"/>
    <w:rsid w:val="00FD1C9B"/>
    <w:rsid w:val="00FE066B"/>
    <w:rsid w:val="00FE4A5A"/>
    <w:rsid w:val="00FF2288"/>
    <w:rsid w:val="00FF2680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FF2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8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8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8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8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FF2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8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8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8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8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St-1001/2016-42</izvorni_sadrzaj>
    <derivirana_varijabla naziv="DomainObject.Oznaka_1">St-1001/2016-42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St-1001/2016-42</izvorni_sadrzaj>
    <derivirana_varijabla naziv="DomainObject.PoslovniBrojDokumenta_1">St-1001/2016-42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1017</properties:Words>
  <properties:Characters>5238</properties:Characters>
  <properties:Lines>127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2018-07-16T08:52:00Z</dcterms:created>
  <dc:creator>ministarstvo pravosuđa rh</dc:creator>
  <cp:lastModifiedBy>Elizabet Jovanović</cp:lastModifiedBy>
  <cp:lastPrinted>2018-07-16T08:48:00Z</cp:lastPrinted>
  <dcterms:modified xmlns:xsi="http://www.w3.org/2001/XMLSchema-instance" xsi:type="dcterms:W3CDTF">2018-07-16T09:00:00Z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St-1001/2016-42 / Odluka - Rješenje - dosuda (1001  16 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