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468f" w14:paraId="730468f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F83C1C" w:rsidR="00666C4B" w:rsidRPr="00F83C1C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13CEE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Financijske agencije, Regionalni centar Zagreb, Podružnica Varaždin, </w:t>
      </w:r>
      <w:r w:rsidR="00EF04AA" w:rsidRPr="00BA0147">
        <w:rPr>
          <w:rFonts w:cs="Times New Roman"/>
        </w:rPr>
        <w:t>za otvaranje stečajnog postupka nad dužnikom</w:t>
      </w:r>
      <w:r w:rsidR="00A61381">
        <w:t xml:space="preserve"> </w:t>
      </w:r>
      <w:r w:rsidR="00492AB8">
        <w:t xml:space="preserve">MI STUDIO j.d.o.o., Čakovec, Ivana Plemenitog Zajca 13, OIB: 47226768746, 12. listopada </w:t>
      </w:r>
      <w:r w:rsidR="00F83C1C">
        <w:rPr>
          <w:rFonts w:cs="Times New Roman"/>
        </w:rPr>
        <w:t>2017.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A61381">
        <w:t xml:space="preserve"> </w:t>
      </w:r>
      <w:r w:rsidR="00492AB8">
        <w:t>MI STUDIO j.d.o.o., Čakovec, Ivana Plemenitog Zajca 13, OIB: 47226768746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492AB8">
        <w:t>392</w:t>
      </w:r>
      <w:r w:rsidR="00F83C1C">
        <w:t>/17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A61381" w:rsidP="005F7221" w:rsidR="00A61381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213CEE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A61381" w:rsidP="00EF04AA" w:rsidR="00A61381">
      <w:pPr>
        <w:jc w:val="both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492AB8">
        <w:rPr>
          <w:rFonts w:cs="Times New Roman"/>
        </w:rPr>
        <w:t>12. listopada</w:t>
      </w:r>
      <w:r w:rsidR="00F83C1C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657482">
        <w:rPr>
          <w:rFonts w:cs="Times New Roman"/>
        </w:rPr>
        <w:t>, v.r.</w:t>
      </w: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7116" w:rsidP="00BA0147" w:rsidR="00DF7116">
      <w:r>
        <w:separator/>
      </w:r>
    </w:p>
  </w:endnote>
  <w:endnote w:id="0" w:type="continuationSeparator">
    <w:p w:rsidRDefault="00DF7116" w:rsidP="00BA0147" w:rsidR="00DF71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7116" w:rsidP="00BA0147" w:rsidR="00DF7116">
      <w:r>
        <w:separator/>
      </w:r>
    </w:p>
  </w:footnote>
  <w:footnote w:id="0" w:type="continuationSeparator">
    <w:p w:rsidRDefault="00DF7116" w:rsidP="00BA0147" w:rsidR="00DF71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61381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492AB8">
      <w:t>392/17-6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B54B2"/>
    <w:rsid w:val="000C472A"/>
    <w:rsid w:val="000D6933"/>
    <w:rsid w:val="000F0DE4"/>
    <w:rsid w:val="000F55DF"/>
    <w:rsid w:val="001611DE"/>
    <w:rsid w:val="001D0412"/>
    <w:rsid w:val="001D2BCB"/>
    <w:rsid w:val="00213CEE"/>
    <w:rsid w:val="00217753"/>
    <w:rsid w:val="002341FF"/>
    <w:rsid w:val="0027697F"/>
    <w:rsid w:val="002A7120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92AB8"/>
    <w:rsid w:val="004D15D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61381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DF7116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0B54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4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4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4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4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0B54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4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4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4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4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St-392/2017</izvorni_sadrzaj>
    <derivirana_varijabla naziv="DomainObject.Predmet.OznakaBroj_1">St-392/2017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 STUDIO jednostavno društvo s ograničenom odgovornošću za arhitektonske djelatnosti, građevinarstvo i usluge zastupanog po punomoćniku Marina Ivanović</izvorni_sadrzaj>
    <derivirana_varijabla naziv="DomainObject.Predmet.ProtustrankaFormated_1">  MI STUDIO jednostavno društvo s ograničenom odgovornošću za arhitektonske djelatnosti, građevinarstvo i usluge zastupanog po punomoćniku Marina Ivanović</derivirana_varijabla>
  </DomainObject.Predmet.ProtustrankaFormated>
  <DomainObject.Predmet.ProtustrankaFormatedOIB>
    <izvorni_sadrzaj>  MI STUDIO jednostavno društvo s ograničenom odgovornošću za arhitektonske djelatnosti, građevinarstvo i usluge, OIB 47226768746 zastupanog po punomoćniku Marina Ivanović</izvorni_sadrzaj>
    <derivirana_varijabla naziv="DomainObject.Predmet.ProtustrankaFormatedOIB_1">  MI STUDIO jednostavno društvo s ograničenom odgovornošću za arhitektonske djelatnosti, građevinarstvo i usluge, OIB 47226768746 zastupanog po punomoćniku Marina Ivanović</derivirana_varijabla>
  </DomainObject.Predmet.ProtustrankaFormatedOIB>
  <DomainObject.Predmet.ProtustrankaFormatedWithAdress>
    <izvorni_sadrzaj> MI STUDIO jednostavno društvo s ograničenom odgovornošću za arhitektonske djelatnosti, građevinarstvo i usluge, Ivana Plemenitog Zajca 13, 40000 Čakovec zastupanog po punomoćniku Marina Ivanović</izvorni_sadrzaj>
    <derivirana_varijabla naziv="DomainObject.Predmet.ProtustrankaFormatedWithAdress_1"> MI STUDIO jednostavno društvo s ograničenom odgovornošću za arhitektonske djelatnosti, građevinarstvo i usluge, Ivana Plemenitog Zajca 13, 40000 Čakovec zastupanog po punomoćniku Marina Ivanović</derivirana_varijabla>
  </DomainObject.Predmet.ProtustrankaFormatedWithAdress>
  <DomainObject.Predmet.ProtustrankaFormatedWithAdressOIB>
    <izvorni_sadrzaj> MI STUDIO jednostavno društvo s ograničenom odgovornošću za arhitektonske djelatnosti, građevinarstvo i usluge, OIB 47226768746, Ivana Plemenitog Zajca 13, 40000 Čakovec zastupanog po punomoćniku Marina Ivanović</izvorni_sadrzaj>
    <derivirana_varijabla naziv="DomainObject.Predmet.ProtustrankaFormatedWithAdressOIB_1"> MI STUDIO jednostavno društvo s ograničenom odgovornošću za arhitektonske djelatnosti, građevinarstvo i usluge, OIB 47226768746, Ivana Plemenitog Zajca 13, 40000 Čakovec zastupanog po punomoćniku Marina Ivanović</derivirana_varijabla>
  </DomainObject.Predmet.ProtustrankaFormatedWithAdressOIB>
  <DomainObject.Predmet.ProtustrankaWithAdress>
    <izvorni_sadrzaj>MI STUDIO jednostavno društvo s ograničenom odgovornošću za arhitektonske djelatnosti, građevinarstvo i usluge Ivana Plemenitog Zajca 13, 40000 Čakovec</izvorni_sadrzaj>
    <derivirana_varijabla naziv="DomainObject.Predmet.ProtustrankaWithAdress_1">MI STUDIO jednostavno društvo s ograničenom odgovornošću za arhitektonske djelatnosti, građevinarstvo i usluge Ivana Plemenitog Zajca 13, 40000 Čakovec</derivirana_varijabla>
  </DomainObject.Predmet.ProtustrankaWithAdress>
  <DomainObject.Predmet.ProtustrankaWithAdressOIB>
    <izvorni_sadrzaj>MI STUDIO jednostavno društvo s ograničenom odgovornošću za arhitektonske djelatnosti, građevinarstvo i usluge, OIB 47226768746, Ivana Plemenitog Zajca 13, 40000 Čakovec</izvorni_sadrzaj>
    <derivirana_varijabla naziv="DomainObject.Predmet.ProtustrankaWithAdressOIB_1">MI STUDIO jednostavno društvo s ograničenom odgovornošću za arhitektonske djelatnosti, građevinarstvo i usluge, OIB 47226768746, Ivana Plemenitog Zajca 13, 40000 Čakovec</derivirana_varijabla>
  </DomainObject.Predmet.ProtustrankaWithAdressOIB>
  <DomainObject.Predmet.ProtustrankaNazivFormated>
    <izvorni_sadrzaj>MI STUDIO jednostavno društvo s ograničenom odgovornošću za arhitektonske djelatnosti, građevinarstvo i usluge</izvorni_sadrzaj>
    <derivirana_varijabla naziv="DomainObject.Predmet.ProtustrankaNazivFormated_1">MI STUDIO jednostavno društvo s ograničenom odgovornošću za arhitektonske djelatnosti, građevinarstvo i usluge</derivirana_varijabla>
  </DomainObject.Predmet.ProtustrankaNazivFormated>
  <DomainObject.Predmet.ProtustrankaNazivFormatedOIB>
    <izvorni_sadrzaj>MI STUDIO jednostavno društvo s ograničenom odgovornošću za arhitektonske djelatnosti, građevinarstvo i usluge, OIB 47226768746</izvorni_sadrzaj>
    <derivirana_varijabla naziv="DomainObject.Predmet.ProtustrankaNazivFormatedOIB_1">MI STUDIO jednostavno društvo s ograničenom odgovornošću za arhitektonske djelatnosti, građevinarstvo i usluge, OIB 47226768746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MI STUDIO jednostavno društvo s ograničenom odgovornošću za arhitektonske djelatnosti, građevinarstvo i usluge zastupanog po punomoćniku Marina Ivanović</item>
    </izvorni_sadrzaj>
    <derivirana_varijabla naziv="DomainObject.Predmet.ProtuStrankaListFormated_1">
      <item>MI STUDIO jednostavno društvo s ograničenom odgovornošću za arhitektonske djelatnosti, građevinarstvo i usluge zastupanog po punomoćniku Marina Ivanović</item>
    </derivirana_varijabla>
  </DomainObject.Predmet.ProtuStrankaListFormated>
  <DomainObject.Predmet.ProtuStrankaListFormatedOIB>
    <izvorni_sadrzaj>
      <item>MI STUDIO jednostavno društvo s ograničenom odgovornošću za arhitektonske djelatnosti, građevinarstvo i usluge, OIB 47226768746 zastupanog po punomoćniku Marina Ivanović</item>
    </izvorni_sadrzaj>
    <derivirana_varijabla naziv="DomainObject.Predmet.ProtuStrankaListFormatedOIB_1">
      <item>MI STUDIO jednostavno društvo s ograničenom odgovornošću za arhitektonske djelatnosti, građevinarstvo i usluge, OIB 47226768746 zastupanog po punomoćniku Marina Ivanović</item>
    </derivirana_varijabla>
  </DomainObject.Predmet.ProtuStrankaListFormatedOIB>
  <DomainObject.Predmet.ProtuStrankaListFormatedWithAdress>
    <izvorni_sadrzaj>
      <item>MI STUDIO jednostavno društvo s ograničenom odgovornošću za arhitektonske djelatnosti, građevinarstvo i usluge, Ivana Plemenitog Zajca 13, 40000 Čakovec zastupanog po punomoćniku Marina Ivanović</item>
    </izvorni_sadrzaj>
    <derivirana_varijabla naziv="DomainObject.Predmet.ProtuStrankaListFormatedWithAdress_1">
      <item>MI STUDIO jednostavno društvo s ograničenom odgovornošću za arhitektonske djelatnosti, građevinarstvo i usluge, Ivana Plemenitog Zajca 13, 40000 Čakovec zastupanog po punomoćniku Marina Ivanović</item>
    </derivirana_varijabla>
  </DomainObject.Predmet.ProtuStrankaListFormatedWithAdress>
  <DomainObject.Predmet.ProtuStrankaListFormatedWithAdressOIB>
    <izvorni_sadrzaj>
      <item>MI STUDIO jednostavno društvo s ograničenom odgovornošću za arhitektonske djelatnosti, građevinarstvo i usluge, OIB 47226768746, Ivana Plemenitog Zajca 13, 40000 Čakovec zastupanog po punomoćniku Marina Ivanović</item>
    </izvorni_sadrzaj>
    <derivirana_varijabla naziv="DomainObject.Predmet.ProtuStrankaListFormatedWithAdressOIB_1">
      <item>MI STUDIO jednostavno društvo s ograničenom odgovornošću za arhitektonske djelatnosti, građevinarstvo i usluge, OIB 47226768746, Ivana Plemenitog Zajca 13, 40000 Čakovec zastupanog po punomoćniku Marina Ivanović</item>
    </derivirana_varijabla>
  </DomainObject.Predmet.ProtuStrankaListFormatedWithAdressOIB>
  <DomainObject.Predmet.ProtuStrankaListNazivFormated>
    <izvorni_sadrzaj>
      <item>MI STUDIO jednostavno društvo s ograničenom odgovornošću za arhitektonske djelatnosti, građevinarstvo i usluge</item>
    </izvorni_sadrzaj>
    <derivirana_varijabla naziv="DomainObject.Predmet.ProtuStrankaListNazivFormated_1">
      <item>MI STUDIO jednostavno društvo s ograničenom odgovornošću za arhitektonske djelatnosti, građevinarstvo i usluge</item>
    </derivirana_varijabla>
  </DomainObject.Predmet.ProtuStrankaListNazivFormated>
  <DomainObject.Predmet.ProtuStrankaListNazivFormatedOIB>
    <izvorni_sadrzaj>
      <item>MI STUDIO jednostavno društvo s ograničenom odgovornošću za arhitektonske djelatnosti, građevinarstvo i usluge, OIB 47226768746</item>
    </izvorni_sadrzaj>
    <derivirana_varijabla naziv="DomainObject.Predmet.ProtuStrankaListNazivFormatedOIB_1">
      <item>MI STUDIO jednostavno društvo s ograničenom odgovornošću za arhitektonske djelatnosti, građevinarstvo i usluge, OIB 47226768746</item>
    </derivirana_varijabla>
  </DomainObject.Predmet.ProtuStrankaListNazivFormatedOIB>
  <DomainObject.Predmet.OstaliListFormated>
    <izvorni_sadrzaj>
      <item>Marina Ivanović punomoćnik sudionika u postupku MI STUDIO jednostavno društvo s ograničenom odgovornošću za arhitektonske djelatnosti, građevinarstvo i usluge</item>
    </izvorni_sadrzaj>
    <derivirana_varijabla naziv="DomainObject.Predmet.OstaliListFormated_1">
      <item>Marina Ivanović punomoćnik sudionika u postupku MI STUDIO jednostavno društvo s ograničenom odgovornošću za arhitektonske djelatnosti, građevinarstvo i usluge</item>
    </derivirana_varijabla>
  </DomainObject.Predmet.OstaliListFormated>
  <DomainObject.Predmet.OstaliListFormatedOIB>
    <izvorni_sadrzaj>
      <item>Marina Ivanović, OIB 77622221656 punomoćnik sudionika u postupku MI STUDIO jednostavno društvo s ograničenom odgovornošću za arhitektonske djelatnosti, građevinarstvo i usluge</item>
    </izvorni_sadrzaj>
    <derivirana_varijabla naziv="DomainObject.Predmet.OstaliListFormatedOIB_1">
      <item>Marina Ivanović, OIB 77622221656 punomoćnik sudionika u postupku MI STUDIO jednostavno društvo s ograničenom odgovornošću za arhitektonske djelatnosti, građevinarstvo i usluge</item>
    </derivirana_varijabla>
  </DomainObject.Predmet.OstaliListFormatedOIB>
  <DomainObject.Predmet.OstaliListFormatedWithAdress>
    <izvorni_sadrzaj>
      <item>Marina Ivanović, Ulica Ivana Pl. Zajca 13, 40000 Čakovec punomoćnik sudionika u postupku MI STUDIO jednostavno društvo s ograničenom odgovornošću za arhitektonske djelatnosti, građevinarstvo i usluge</item>
    </izvorni_sadrzaj>
    <derivirana_varijabla naziv="DomainObject.Predmet.OstaliListFormatedWithAdress_1">
      <item>Marina Ivanović, Ulica Ivana Pl. Zajca 13, 40000 Čakovec punomoćnik sudionika u postupku MI STUDIO jednostavno društvo s ograničenom odgovornošću za arhitektonske djelatnosti, građevinarstvo i usluge</item>
    </derivirana_varijabla>
  </DomainObject.Predmet.OstaliListFormatedWithAdress>
  <DomainObject.Predmet.OstaliListFormatedWithAdressOIB>
    <izvorni_sadrzaj>
      <item>Marina Ivanović, OIB 77622221656, Ulica Ivana Pl. Zajca 13, 40000 Čakovec punomoćnik sudionika u postupku MI STUDIO jednostavno društvo s ograničenom odgovornošću za arhitektonske djelatnosti, građevinarstvo i usluge</item>
    </izvorni_sadrzaj>
    <derivirana_varijabla naziv="DomainObject.Predmet.OstaliListFormatedWithAdressOIB_1">
      <item>Marina Ivanović, OIB 77622221656, Ulica Ivana Pl. Zajca 13, 40000 Čakovec punomoćnik sudionika u postupku MI STUDIO jednostavno društvo s ograničenom odgovornošću za arhitektonske djelatnosti, građevinarstvo i usluge</item>
    </derivirana_varijabla>
  </DomainObject.Predmet.OstaliListFormatedWithAdressOIB>
  <DomainObject.Predmet.OstaliListNazivFormated>
    <izvorni_sadrzaj>
      <item>Marina Ivanović</item>
    </izvorni_sadrzaj>
    <derivirana_varijabla naziv="DomainObject.Predmet.OstaliListNazivFormated_1">
      <item>Marina Ivanović</item>
    </derivirana_varijabla>
  </DomainObject.Predmet.OstaliListNazivFormated>
  <DomainObject.Predmet.OstaliListNazivFormatedOIB>
    <izvorni_sadrzaj>
      <item>Marina Ivanović, OIB 77622221656</item>
    </izvorni_sadrzaj>
    <derivirana_varijabla naziv="DomainObject.Predmet.OstaliListNazivFormatedOIB_1">
      <item>Marina Ivanović, OIB 77622221656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MI STUDIO jednostavno društvo s ograničenom odgovornošću za arhitektonske djelatnosti, građevinarstvo i usluge</izvorni_sadrzaj>
    <derivirana_varijabla naziv="DomainObject.Predmet.ProtustrankaIDrugi_1">MI STUDIO jednostavno društvo s ograničenom odgovornošću za arhitektonske djelatnosti, građevinarstvo i usluge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MI STUDIO jednostavno društvo s ograničenom odgovornošću za arhitektonske djelatnosti, građevinarstvo i usluge, OIB 47226768746, Ivana Plemenitog Zajca 13, 40000 Čakovec</izvorni_sadrzaj>
    <derivirana_varijabla naziv="DomainObject.Predmet.ProtustrankaIDrugiAdressOIB_1">MI STUDIO jednostavno društvo s ograničenom odgovornošću za arhitektonske djelatnosti, građevinarstvo i usluge, OIB 47226768746, Ivana Plemenitog Zajca 13,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MI STUDIO jednostavno društvo s ograničenom odgovornošću za arhitektonske djelatnosti, građevinarstvo i usluge</item>
      <item>Marina Ivanović</item>
    </izvorni_sadrzaj>
    <derivirana_varijabla naziv="DomainObject.Predmet.SudioniciListNaziv_1">
      <item>Financijska agencija - Podružnica Varaždin</item>
      <item>MI STUDIO jednostavno društvo s ograničenom odgovornošću za arhitektonske djelatnosti, građevinarstvo i usluge</item>
      <item>Marina Ivanović</item>
    </derivirana_varijabla>
  </DomainObject.Predmet.SudioniciListNaziv>
  <DomainObject.Predmet.SudioniciListAdressOIB>
    <izvorni_sadrzaj>
      <item>Financijska agencija - Podružnica Varaždin, OIB 85821130368, A. Cesarca 2,42000 Varaždin</item>
      <item>MI STUDIO jednostavno društvo s ograničenom odgovornošću za arhitektonske djelatnosti, građevinarstvo i usluge, OIB 47226768746, Ivana Plemenitog Zajca 13,40000 Čakovec</item>
      <item>Marina Ivanović, OIB 77622221656, Ulica Ivana Pl. Zajca 13,40000 Čakovec</item>
    </izvorni_sadrzaj>
    <derivirana_varijabla naziv="DomainObject.Predmet.SudioniciListAdressOIB_1">
      <item>Financijska agencija - Podružnica Varaždin, OIB 85821130368, A. Cesarca 2,42000 Varaždin</item>
      <item>MI STUDIO jednostavno društvo s ograničenom odgovornošću za arhitektonske djelatnosti, građevinarstvo i usluge, OIB 47226768746, Ivana Plemenitog Zajca 13,40000 Čakovec</item>
      <item>Marina Ivanović, OIB 77622221656, Ulica Ivana Pl. Zajca 13,40000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47226768746</item>
      <item>, OIB 77622221656</item>
    </izvorni_sadrzaj>
    <derivirana_varijabla naziv="DomainObject.Predmet.SudioniciListNazivOIB_1">
      <item>, OIB 85821130368</item>
      <item>, OIB 47226768746</item>
      <item>, OIB 77622221656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38EE2B-2804-4E25-A0F6-ADFDC182A8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1432</properties:Characters>
  <properties:Lines>48</properties:Lines>
  <properties:Paragraphs>17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2017-10-12T10:50:00Z</cp:lastPrinted>
  <dcterms:modified xmlns:xsi="http://www.w3.org/2001/XMLSchema-instance" xsi:type="dcterms:W3CDTF">2017-10-12T10:51:00Z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