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819b" w14:paraId="cb8819b" w:rsidRDefault="00751CEA" w:rsidP="005D7BF8" w:rsidR="00751CE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CEA" w:rsidP="005D7BF8" w:rsidR="00751CE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51CEA" w:rsidP="005D7BF8" w:rsidR="00751CE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51CEA" w:rsidP="005D7BF8" w:rsidR="00751CE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51CEA" w:rsidR="00751CEA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BA0ECF" w:rsidRPr="00BA0ECF">
        <w:rPr>
          <w:rFonts w:cs="Arial"/>
          <w:b/>
        </w:rPr>
        <w:t>HIDRA GRUPA društvo s ograničenom odgovornošću za  proizvodnju, trgovinu i usluge, Kastav, Spinčići 161/III, OIB 71606121066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17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A0EC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A0ECF" w:rsidRPr="00BA0ECF">
        <w:rPr>
          <w:rFonts w:cs="Arial"/>
          <w:b/>
        </w:rPr>
        <w:t>HIDRA GRUPA društvo s ograničenom odgovornošću za  proizvodnju, trgovinu i usluge, Kastav, Spinčići 161/III, OIB 71606121066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BA0ECF">
        <w:t>Marko Zagorac</w:t>
      </w:r>
      <w:r w:rsidR="00BA0ECF" w:rsidRPr="003A1BBC">
        <w:t xml:space="preserve"> </w:t>
      </w:r>
      <w:r w:rsidR="00BA0ECF">
        <w:t>iz Rijeka, Ante Starčevića 5, OIB 82182414496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55D43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06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BA0ECF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BA0ECF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AB559F">
        <w:t>19. kolovoza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BA0ECF" w:rsidRPr="00BA0ECF">
        <w:t>HIDRA GRUPA društvo s ograničenom odgovornošću za  proizvodnju, trgovinu i usluge, Kastav, Spinčići 161/III, OIB 71606121066</w:t>
      </w:r>
      <w:r w:rsidR="00131834" w:rsidRPr="00131834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EA07A8">
        <w:t>12. kolovoza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2A559A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EA07A8">
        <w:t>253.698,53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EA07A8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EA07A8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EA07A8">
        <w:t>257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5D43">
        <w:rPr>
          <w:b/>
        </w:rPr>
        <w:t>17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D429D" w:rsidR="000D429D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5D43">
        <w:rPr>
          <w:sz w:val="20"/>
          <w:szCs w:val="20"/>
        </w:rPr>
        <w:t>17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5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A0ECF">
      <w:t>1331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559A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5630"/>
    <w:rsid w:val="00751CEA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90E71"/>
    <w:rsid w:val="00EA07A8"/>
    <w:rsid w:val="00EB5F77"/>
    <w:rsid w:val="00ED5721"/>
    <w:rsid w:val="00F016A5"/>
    <w:rsid w:val="00F44721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1CE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51C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1C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51CE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51C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1C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St-1331/2016-4</izvorni_sadrzaj>
    <derivirana_varijabla naziv="DomainObject.Oznaka_1">St-1331/2016-4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 GRUPA društvo s ograničenom odgovornošću za proizvodnju, trgovinu i usluge</izvorni_sadrzaj>
    <derivirana_varijabla naziv="DomainObject.Predmet.ProtustrankaFormated_1">  HIDRA GRUPA društvo s ograničenom odgovornošću za proizvodnju, trgovinu i usluge</derivirana_varijabla>
  </DomainObject.Predmet.ProtustrankaFormated>
  <DomainObject.Predmet.ProtustrankaFormatedOIB>
    <izvorni_sadrzaj>  HIDRA GRUPA društvo s ograničenom odgovornošću za proizvodnju, trgovinu i usluge, OIB 71606121066</izvorni_sadrzaj>
    <derivirana_varijabla naziv="DomainObject.Predmet.ProtustrankaFormatedOIB_1">  HIDRA GRUPA društvo s ograničenom odgovornošću za proizvodnju, trgovinu i usluge, OIB 71606121066</derivirana_varijabla>
  </DomainObject.Predmet.ProtustrankaFormatedOIB>
  <DomainObject.Predmet.ProtustrankaFormatedWithAdress>
    <izvorni_sadrzaj> HIDRA GRUPA društvo s ograničenom odgovornošću za proizvodnju, trgovinu i usluge, Spinčići 161III, 51215 Kastav</izvorni_sadrzaj>
    <derivirana_varijabla naziv="DomainObject.Predmet.ProtustrankaFormatedWithAdress_1"> HIDRA GRUPA društvo s ograničenom odgovornošću za proizvodnju, trgovinu i usluge, Spinčići 161III, 51215 Kastav</derivirana_varijabla>
  </DomainObject.Predmet.ProtustrankaFormatedWithAdress>
  <DomainObject.Predmet.ProtustrankaFormatedWithAdressOIB>
    <izvorni_sadrzaj> HIDRA GRUPA društvo s ograničenom odgovornošću za proizvodnju, trgovinu i usluge, OIB 71606121066, Spinčići 161III, 51215 Kastav</izvorni_sadrzaj>
    <derivirana_varijabla naziv="DomainObject.Predmet.ProtustrankaFormatedWithAdressOIB_1"> HIDRA GRUPA društvo s ograničenom odgovornošću za proizvodnju, trgovinu i usluge, OIB 71606121066, Spinčići 161III, 51215 Kastav</derivirana_varijabla>
  </DomainObject.Predmet.ProtustrankaFormatedWithAdressOIB>
  <DomainObject.Predmet.ProtustrankaWithAdress>
    <izvorni_sadrzaj>HIDRA GRUPA društvo s ograničenom odgovornošću za proizvodnju, trgovinu i usluge Spinčići 161III, 51215 Kastav</izvorni_sadrzaj>
    <derivirana_varijabla naziv="DomainObject.Predmet.ProtustrankaWithAdress_1">HIDRA GRUPA društvo s ograničenom odgovornošću za proizvodnju, trgovinu i usluge Spinčići 161III, 51215 Kastav</derivirana_varijabla>
  </DomainObject.Predmet.ProtustrankaWithAdress>
  <DomainObject.Predmet.ProtustrankaWithAdressOIB>
    <izvorni_sadrzaj>HIDRA GRUPA društvo s ograničenom odgovornošću za proizvodnju, trgovinu i usluge, OIB 71606121066, Spinčići 161III, 51215 Kastav</izvorni_sadrzaj>
    <derivirana_varijabla naziv="DomainObject.Predmet.ProtustrankaWithAdressOIB_1">HIDRA GRUPA društvo s ograničenom odgovornošću za proizvodnju, trgovinu i usluge, OIB 71606121066, Spinčići 161III, 51215 Kastav</derivirana_varijabla>
  </DomainObject.Predmet.ProtustrankaWithAdressOIB>
  <DomainObject.Predmet.ProtustrankaNazivFormated>
    <izvorni_sadrzaj>HIDRA GRUPA društvo s ograničenom odgovornošću za proizvodnju, trgovinu i usluge</izvorni_sadrzaj>
    <derivirana_varijabla naziv="DomainObject.Predmet.ProtustrankaNazivFormated_1">HIDRA GRUPA društvo s ograničenom odgovornošću za proizvodnju, trgovinu i usluge</derivirana_varijabla>
  </DomainObject.Predmet.ProtustrankaNazivFormated>
  <DomainObject.Predmet.ProtustrankaNazivFormatedOIB>
    <izvorni_sadrzaj>HIDRA GRUPA društvo s ograničenom odgovornošću za proizvodnju, trgovinu i usluge, OIB 71606121066</izvorni_sadrzaj>
    <derivirana_varijabla naziv="DomainObject.Predmet.ProtustrankaNazivFormatedOIB_1">HIDRA GRUPA društvo s ograničenom odgovornošću za proizvodnju, trgovinu i usluge,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društvo s ograničenom odgovornošću za proizvodnju, trgovinu i usluge</item>
    </izvorni_sadrzaj>
    <derivirana_varijabla naziv="DomainObject.Predmet.ProtuStrankaListFormated_1">
      <item>HIDRA GRUPA društvo s ograničenom odgovornošću za proizvodnju, trgovinu i usluge</item>
    </derivirana_varijabla>
  </DomainObject.Predmet.ProtuStrankaListFormated>
  <DomainObject.Predmet.ProtuStrankaListFormatedOIB>
    <izvorni_sadrzaj>
      <item>HIDRA GRUPA društvo s ograničenom odgovornošću za proizvodnju, trgovinu i usluge, OIB 71606121066</item>
    </izvorni_sadrzaj>
    <derivirana_varijabla naziv="DomainObject.Predmet.ProtuStrankaListFormatedOIB_1">
      <item>HIDRA GRUPA društvo s ograničenom odgovornošću za proizvodnju, trgovinu i usluge, OIB 71606121066</item>
    </derivirana_varijabla>
  </DomainObject.Predmet.ProtuStrankaListFormatedOIB>
  <DomainObject.Predmet.ProtuStrankaListFormatedWithAdress>
    <izvorni_sadrzaj>
      <item>HIDRA GRUPA društvo s ograničenom odgovornošću za proizvodnju, trgovinu i usluge, Spinčići 161III, 51215 Kastav</item>
    </izvorni_sadrzaj>
    <derivirana_varijabla naziv="DomainObject.Predmet.ProtuStrankaListFormatedWithAdress_1">
      <item>HIDRA GRUPA društvo s ograničenom odgovornošću za proizvodnju, trgovinu i usluge, Spinčići 161III, 51215 Kastav</item>
    </derivirana_varijabla>
  </DomainObject.Predmet.ProtuStrankaListFormatedWithAdress>
  <DomainObject.Predmet.ProtuStrankaListFormatedWithAdressOIB>
    <izvorni_sadrzaj>
      <item>HIDRA GRUPA društvo s ograničenom odgovornošću za proizvodnju, trgovinu i usluge, OIB 71606121066, Spinčići 161III, 51215 Kastav</item>
    </izvorni_sadrzaj>
    <derivirana_varijabla naziv="DomainObject.Predmet.ProtuStrankaListFormatedWithAdressOIB_1">
      <item>HIDRA GRUPA društvo s ograničenom odgovornošću za proizvodnju, trgovinu i usluge, OIB 71606121066, Spinčići 161III, 51215 Kastav</item>
    </derivirana_varijabla>
  </DomainObject.Predmet.ProtuStrankaListFormatedWithAdressOIB>
  <DomainObject.Predmet.ProtuStrankaListNazivFormated>
    <izvorni_sadrzaj>
      <item>HIDRA GRUPA društvo s ograničenom odgovornošću za proizvodnju, trgovinu i usluge</item>
    </izvorni_sadrzaj>
    <derivirana_varijabla naziv="DomainObject.Predmet.ProtuStrankaListNazivFormated_1">
      <item>HIDRA GRUPA društvo s ograničenom odgovornošću za proizvodnju, trgovinu i usluge</item>
    </derivirana_varijabla>
  </DomainObject.Predmet.ProtuStrankaListNazivFormated>
  <DomainObject.Predmet.ProtuStrankaListNazivFormatedOIB>
    <izvorni_sadrzaj>
      <item>HIDRA GRUPA društvo s ograničenom odgovornošću za proizvodnju, trgovinu i usluge, OIB 71606121066</item>
    </izvorni_sadrzaj>
    <derivirana_varijabla naziv="DomainObject.Predmet.ProtuStrankaListNazivFormatedOIB_1">
      <item>HIDRA GRUPA društvo s ograničenom odgovornošću za proizvodnju, trgovinu i usluge, OIB 71606121066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St-1331/2016-4</izvorni_sadrzaj>
    <derivirana_varijabla naziv="DomainObject.PoslovniBrojDokumenta_1">St-1331/2016-4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društvo s ograničenom odgovornošću za proizvodnju, trgovinu i usluge</izvorni_sadrzaj>
    <derivirana_varijabla naziv="DomainObject.Predmet.ProtustrankaIDrugi_1">HIDRA GRUPA društvo s ograničenom odgovornošću za proizvodnju,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društvo s ograničenom odgovornošću za proizvodnju, trgovinu i usluge, OIB 71606121066, Spinčići 161III, 51215 Kastav</izvorni_sadrzaj>
    <derivirana_varijabla naziv="DomainObject.Predmet.ProtustrankaIDrugiAdressOIB_1">HIDRA GRUPA društvo s ograničenom odgovornošću za proizvodnju, trgovinu i usluge, OIB 71606121066, Spinčići 161III,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društvo s ograničenom odgovornošću za proizvodnju, trgovinu i usluge</item>
    </izvorni_sadrzaj>
    <derivirana_varijabla naziv="DomainObject.Predmet.SudioniciListNaziv_1">
      <item>FINA Rijeka</item>
      <item>HIDRA GRUPA društvo s ograničenom odgovornošću za proizvodnju, trgovinu i usluge</item>
    </derivirana_varijabla>
  </DomainObject.Predmet.SudioniciListNaziv>
  <DomainObject.Predmet.SudioniciListAdressOIB>
    <izvorni_sadrzaj>
      <item>FINA Rijeka, OIB 85821130368, Frana Kurelca 8,51000 Rijeka</item>
      <item>HIDRA GRUPA društvo s ograničenom odgovornošću za proizvodnju, trgovinu i usluge, OIB 71606121066, Spinčići 161III,51215 Kastav</item>
    </izvorni_sadrzaj>
    <derivirana_varijabla naziv="DomainObject.Predmet.SudioniciListAdressOIB_1">
      <item>FINA Rijeka, OIB 85821130368, Frana Kurelca 8,51000 Rijeka</item>
      <item>HIDRA GRUPA društvo s ograničenom odgovornošću za proizvodnju, trgovinu i usluge, OIB 71606121066, Spinčići 161III,51215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</izvorni_sadrzaj>
    <derivirana_varijabla naziv="DomainObject.Predmet.SudioniciListNazivOIB_1">
      <item>, OIB 85821130368</item>
      <item>, OIB 71606121066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E9A05-5741-452D-A6EC-C6B9D1DA5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646</properties:Words>
  <properties:Characters>3678</properties:Characters>
  <properties:Lines>101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2017-01-17T10:20:00Z</dcterms:created>
  <dc:creator>stecaj</dc:creator>
  <cp:lastModifiedBy>Jasna Radulović</cp:lastModifiedBy>
  <cp:lastPrinted>2017-01-17T10:20:00Z</cp:lastPrinted>
  <dcterms:modified xmlns:xsi="http://www.w3.org/2001/XMLSchema-instance" xsi:type="dcterms:W3CDTF">2017-01-17T10:36:00Z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