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51b36ad" w14:paraId="51b36ad"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934F3F">
        <w:rPr>
          <w:rFonts w:hAnsi="Times New Roman" w:ascii="Times New Roman"/>
          <w:sz w:val="24"/>
        </w:rPr>
        <w:t>1066/12</w:t>
      </w:r>
      <w:r w:rsidR="009941C7">
        <w:rPr>
          <w:rFonts w:hAnsi="Times New Roman" w:ascii="Times New Roman"/>
          <w:sz w:val="24"/>
        </w:rPr>
        <w:t>-37</w:t>
      </w:r>
      <w:r w:rsidR="00667E1B">
        <w:rPr>
          <w:rFonts w:hAnsi="Times New Roman" w:ascii="Times New Roman"/>
          <w:sz w:val="24"/>
        </w:rPr>
        <w:t>5</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 xml:space="preserve">R J E Š E NJ E   </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934F3F" w:rsidRPr="00934F3F">
        <w:rPr>
          <w:rFonts w:hAnsi="Times New Roman" w:ascii="Times New Roman"/>
          <w:sz w:val="24"/>
        </w:rPr>
        <w:t>TERMOCOMMERCE d.o.o. - u stečaju,</w:t>
      </w:r>
      <w:r w:rsidR="00934F3F" w:rsidRPr="00934F3F">
        <w:rPr>
          <w:rFonts w:hAnsi="Times New Roman" w:ascii="Times New Roman"/>
          <w:b/>
          <w:sz w:val="24"/>
        </w:rPr>
        <w:t xml:space="preserve"> </w:t>
      </w:r>
      <w:r w:rsidR="00934F3F" w:rsidRPr="00934F3F">
        <w:rPr>
          <w:rFonts w:hAnsi="Times New Roman" w:ascii="Times New Roman"/>
          <w:sz w:val="24"/>
        </w:rPr>
        <w:t>Zagreb, Kneza Branimira 173, OIB: 09627920501</w:t>
      </w:r>
      <w:r w:rsidR="00934F3F">
        <w:rPr>
          <w:rFonts w:hAnsi="Times New Roman" w:ascii="Times New Roman"/>
          <w:sz w:val="24"/>
        </w:rPr>
        <w:t xml:space="preserve">, </w:t>
      </w:r>
      <w:r w:rsidR="00D34BDB">
        <w:rPr>
          <w:rFonts w:hAnsi="Times New Roman" w:ascii="Times New Roman"/>
          <w:sz w:val="24"/>
        </w:rPr>
        <w:t>21. studenog 2018.</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2E3891" w:rsidP="002E3891" w:rsidR="002E3891" w:rsidRPr="002E3891">
      <w:pPr>
        <w:autoSpaceDE w:val="false"/>
        <w:autoSpaceDN w:val="false"/>
        <w:adjustRightInd w:val="false"/>
        <w:ind w:firstLine="720"/>
        <w:rPr>
          <w:rFonts w:hAnsi="Times New Roman" w:ascii="Times New Roman"/>
          <w:sz w:val="24"/>
        </w:rPr>
      </w:pPr>
      <w:r w:rsidRPr="002E3891">
        <w:rPr>
          <w:rFonts w:hAnsi="Times New Roman" w:ascii="Times New Roman"/>
          <w:sz w:val="24"/>
        </w:rPr>
        <w:t>Ispravlja se tablica ste</w:t>
      </w:r>
      <w:r w:rsidRPr="002E3891">
        <w:rPr>
          <w:rFonts w:hAnsi="Times New Roman" w:ascii="Times New Roman" w:hint="eastAsia"/>
          <w:sz w:val="24"/>
        </w:rPr>
        <w:t>č</w:t>
      </w:r>
      <w:r w:rsidRPr="002E3891">
        <w:rPr>
          <w:rFonts w:hAnsi="Times New Roman" w:ascii="Times New Roman"/>
          <w:sz w:val="24"/>
        </w:rPr>
        <w:t xml:space="preserve">ajnog suca </w:t>
      </w:r>
      <w:r w:rsidR="00B35D7F">
        <w:rPr>
          <w:rFonts w:hAnsi="Times New Roman" w:ascii="Times New Roman"/>
          <w:sz w:val="24"/>
        </w:rPr>
        <w:t xml:space="preserve">od 1. srpnja 2014. </w:t>
      </w:r>
      <w:r w:rsidRPr="002E3891">
        <w:rPr>
          <w:rFonts w:hAnsi="Times New Roman" w:ascii="Times New Roman"/>
          <w:sz w:val="24"/>
        </w:rPr>
        <w:t>na na</w:t>
      </w:r>
      <w:r w:rsidRPr="002E3891">
        <w:rPr>
          <w:rFonts w:hAnsi="Times New Roman" w:ascii="Times New Roman" w:hint="eastAsia"/>
          <w:sz w:val="24"/>
        </w:rPr>
        <w:t>č</w:t>
      </w:r>
      <w:r w:rsidRPr="002E3891">
        <w:rPr>
          <w:rFonts w:hAnsi="Times New Roman" w:ascii="Times New Roman"/>
          <w:sz w:val="24"/>
        </w:rPr>
        <w:t>in da se kao utvr</w:t>
      </w:r>
      <w:r w:rsidRPr="002E3891">
        <w:rPr>
          <w:rFonts w:hAnsi="Times New Roman" w:ascii="Times New Roman" w:hint="eastAsia"/>
          <w:sz w:val="24"/>
        </w:rPr>
        <w:t>đ</w:t>
      </w:r>
      <w:r w:rsidRPr="002E3891">
        <w:rPr>
          <w:rFonts w:hAnsi="Times New Roman" w:ascii="Times New Roman"/>
          <w:sz w:val="24"/>
        </w:rPr>
        <w:t>ena tra</w:t>
      </w:r>
      <w:r w:rsidRPr="002E3891">
        <w:rPr>
          <w:rFonts w:hAnsi="Times New Roman" w:ascii="Times New Roman" w:hint="eastAsia"/>
          <w:sz w:val="24"/>
        </w:rPr>
        <w:t>ž</w:t>
      </w:r>
      <w:r w:rsidRPr="002E3891">
        <w:rPr>
          <w:rFonts w:hAnsi="Times New Roman" w:ascii="Times New Roman"/>
          <w:sz w:val="24"/>
        </w:rPr>
        <w:t>bina vjerovnika 2. vi</w:t>
      </w:r>
      <w:r w:rsidRPr="002E3891">
        <w:rPr>
          <w:rFonts w:hAnsi="Times New Roman" w:ascii="Times New Roman" w:hint="eastAsia"/>
          <w:sz w:val="24"/>
        </w:rPr>
        <w:t>š</w:t>
      </w:r>
      <w:r w:rsidRPr="002E3891">
        <w:rPr>
          <w:rFonts w:hAnsi="Times New Roman" w:ascii="Times New Roman"/>
          <w:sz w:val="24"/>
        </w:rPr>
        <w:t xml:space="preserve">eg isplatnog reda pod red. brojem </w:t>
      </w:r>
      <w:r w:rsidR="00166BC4">
        <w:rPr>
          <w:rFonts w:hAnsi="Times New Roman" w:ascii="Times New Roman"/>
          <w:sz w:val="24"/>
        </w:rPr>
        <w:t>27</w:t>
      </w:r>
      <w:r w:rsidRPr="002E3891">
        <w:rPr>
          <w:rFonts w:hAnsi="Times New Roman" w:ascii="Times New Roman"/>
          <w:sz w:val="24"/>
        </w:rPr>
        <w:t xml:space="preserve"> dodaje i tra</w:t>
      </w:r>
      <w:r w:rsidRPr="002E3891">
        <w:rPr>
          <w:rFonts w:hAnsi="Times New Roman" w:ascii="Times New Roman" w:hint="eastAsia"/>
          <w:sz w:val="24"/>
        </w:rPr>
        <w:t>ž</w:t>
      </w:r>
      <w:r w:rsidRPr="002E3891">
        <w:rPr>
          <w:rFonts w:hAnsi="Times New Roman" w:ascii="Times New Roman"/>
          <w:sz w:val="24"/>
        </w:rPr>
        <w:t>bina vjerovnika:</w:t>
      </w:r>
    </w:p>
    <w:p w:rsidRDefault="002E3891" w:rsidP="002E3891" w:rsidR="002E3891" w:rsidRPr="002E3891">
      <w:pPr>
        <w:autoSpaceDE w:val="false"/>
        <w:autoSpaceDN w:val="false"/>
        <w:adjustRightInd w:val="false"/>
        <w:rPr>
          <w:rFonts w:hAnsi="Times New Roman" w:ascii="Times New Roman"/>
          <w:sz w:val="24"/>
        </w:rPr>
      </w:pPr>
    </w:p>
    <w:p w:rsidRDefault="002E3891" w:rsidP="002E3891" w:rsidR="002E3891" w:rsidRPr="002E3891">
      <w:pPr>
        <w:autoSpaceDE w:val="false"/>
        <w:autoSpaceDN w:val="false"/>
        <w:adjustRightInd w:val="false"/>
        <w:rPr>
          <w:rFonts w:hAnsi="Times New Roman" w:ascii="Times New Roman"/>
          <w:sz w:val="24"/>
        </w:rPr>
      </w:pPr>
      <w:r w:rsidRPr="002E3891">
        <w:rPr>
          <w:rFonts w:hAnsi="Times New Roman" w:ascii="Times New Roman"/>
          <w:sz w:val="24"/>
        </w:rPr>
        <w:tab/>
      </w:r>
      <w:r w:rsidRPr="002E3891">
        <w:rPr>
          <w:rFonts w:hAnsi="Times New Roman" w:ascii="Times New Roman"/>
          <w:sz w:val="24"/>
        </w:rPr>
        <w:tab/>
      </w:r>
      <w:r w:rsidR="00166BC4">
        <w:rPr>
          <w:rFonts w:hAnsi="Times New Roman" w:ascii="Times New Roman"/>
          <w:sz w:val="24"/>
        </w:rPr>
        <w:t>27</w:t>
      </w:r>
      <w:r w:rsidRPr="002E3891">
        <w:rPr>
          <w:rFonts w:hAnsi="Times New Roman" w:ascii="Times New Roman"/>
          <w:sz w:val="24"/>
        </w:rPr>
        <w:t xml:space="preserve">. </w:t>
      </w:r>
      <w:r w:rsidR="00166BC4">
        <w:rPr>
          <w:rFonts w:hAnsi="Times New Roman" w:ascii="Times New Roman"/>
          <w:sz w:val="24"/>
        </w:rPr>
        <w:t xml:space="preserve">PROFECTUS PROJEKTIRANJE d.o.o. Zagreb, Remetinečka 112, OIB: 99483603219, u iznosu od </w:t>
      </w:r>
      <w:r w:rsidR="0016655C">
        <w:rPr>
          <w:rFonts w:hAnsi="Times New Roman" w:ascii="Times New Roman"/>
          <w:sz w:val="24"/>
        </w:rPr>
        <w:t>1.951.306,21 kn.</w:t>
      </w:r>
    </w:p>
    <w:p w:rsidRDefault="002E3891" w:rsidP="002E3891" w:rsidR="002E3891" w:rsidRPr="002E3891">
      <w:pPr>
        <w:autoSpaceDE w:val="false"/>
        <w:autoSpaceDN w:val="false"/>
        <w:adjustRightInd w:val="false"/>
        <w:rPr>
          <w:rFonts w:hAnsi="Times New Roman" w:ascii="Times New Roman"/>
          <w:sz w:val="24"/>
        </w:rPr>
      </w:pPr>
    </w:p>
    <w:p w:rsidRDefault="002E3891" w:rsidP="0016655C" w:rsidR="002E3891" w:rsidRPr="002E3891">
      <w:pPr>
        <w:autoSpaceDE w:val="false"/>
        <w:autoSpaceDN w:val="false"/>
        <w:adjustRightInd w:val="false"/>
        <w:jc w:val="center"/>
        <w:rPr>
          <w:rFonts w:hAnsi="Times New Roman" w:ascii="Times New Roman"/>
          <w:sz w:val="24"/>
        </w:rPr>
      </w:pPr>
      <w:r w:rsidRPr="002E3891">
        <w:rPr>
          <w:rFonts w:hAnsi="Times New Roman" w:ascii="Times New Roman"/>
          <w:sz w:val="24"/>
        </w:rPr>
        <w:t>Obrazlo</w:t>
      </w:r>
      <w:r w:rsidRPr="002E3891">
        <w:rPr>
          <w:rFonts w:hAnsi="Times New Roman" w:ascii="Times New Roman" w:hint="eastAsia"/>
          <w:sz w:val="24"/>
        </w:rPr>
        <w:t>ž</w:t>
      </w:r>
      <w:r w:rsidRPr="002E3891">
        <w:rPr>
          <w:rFonts w:hAnsi="Times New Roman" w:ascii="Times New Roman"/>
          <w:sz w:val="24"/>
        </w:rPr>
        <w:t>enje</w:t>
      </w:r>
    </w:p>
    <w:p w:rsidRDefault="002E3891" w:rsidP="002E3891" w:rsidR="002E3891" w:rsidRPr="002E3891">
      <w:pPr>
        <w:autoSpaceDE w:val="false"/>
        <w:autoSpaceDN w:val="false"/>
        <w:adjustRightInd w:val="false"/>
        <w:rPr>
          <w:rFonts w:hAnsi="Times New Roman" w:ascii="Times New Roman"/>
          <w:sz w:val="24"/>
        </w:rPr>
      </w:pPr>
    </w:p>
    <w:p w:rsidRDefault="002E3891" w:rsidP="002E3891" w:rsidR="0016655C">
      <w:pPr>
        <w:autoSpaceDE w:val="false"/>
        <w:autoSpaceDN w:val="false"/>
        <w:adjustRightInd w:val="false"/>
        <w:rPr>
          <w:rFonts w:hAnsi="Times New Roman" w:ascii="Times New Roman"/>
          <w:sz w:val="24"/>
        </w:rPr>
      </w:pPr>
      <w:r w:rsidRPr="002E3891">
        <w:rPr>
          <w:rFonts w:hAnsi="Times New Roman" w:ascii="Times New Roman"/>
          <w:sz w:val="24"/>
        </w:rPr>
        <w:tab/>
        <w:t xml:space="preserve">Vjerovnik </w:t>
      </w:r>
      <w:r w:rsidR="0016655C">
        <w:rPr>
          <w:rFonts w:hAnsi="Times New Roman" w:ascii="Times New Roman"/>
          <w:sz w:val="24"/>
        </w:rPr>
        <w:t xml:space="preserve">Profectus projektiranje d.o.o. </w:t>
      </w:r>
      <w:r w:rsidRPr="002E3891">
        <w:rPr>
          <w:rFonts w:hAnsi="Times New Roman" w:ascii="Times New Roman"/>
          <w:sz w:val="24"/>
        </w:rPr>
        <w:t>predo</w:t>
      </w:r>
      <w:r w:rsidRPr="002E3891">
        <w:rPr>
          <w:rFonts w:hAnsi="Times New Roman" w:ascii="Times New Roman" w:hint="eastAsia"/>
          <w:sz w:val="24"/>
        </w:rPr>
        <w:t>č</w:t>
      </w:r>
      <w:r w:rsidRPr="002E3891">
        <w:rPr>
          <w:rFonts w:hAnsi="Times New Roman" w:ascii="Times New Roman"/>
          <w:sz w:val="24"/>
        </w:rPr>
        <w:t xml:space="preserve">io je sudu </w:t>
      </w:r>
      <w:r w:rsidR="0016655C">
        <w:rPr>
          <w:rFonts w:hAnsi="Times New Roman" w:ascii="Times New Roman"/>
          <w:sz w:val="24"/>
        </w:rPr>
        <w:t>presudu Visokog trgovačkog suda Republike Hrvatske broj Pž-4669/15</w:t>
      </w:r>
      <w:r w:rsidR="00EF212E">
        <w:rPr>
          <w:rFonts w:hAnsi="Times New Roman" w:ascii="Times New Roman"/>
          <w:sz w:val="24"/>
        </w:rPr>
        <w:t xml:space="preserve"> kojom je potvrđena presuda ovoga suda broj P-608/14 od 11. svibnja 2015., u odnosu na utvrđenje osporene tražbine navedene u izreci te predložio ispravak tablice u navedenom smislu.</w:t>
      </w:r>
    </w:p>
    <w:p w:rsidRDefault="002E3891" w:rsidP="002E3891" w:rsidR="002E3891" w:rsidRPr="002E3891">
      <w:pPr>
        <w:autoSpaceDE w:val="false"/>
        <w:autoSpaceDN w:val="false"/>
        <w:adjustRightInd w:val="false"/>
        <w:rPr>
          <w:rFonts w:hAnsi="Times New Roman" w:ascii="Times New Roman"/>
          <w:sz w:val="24"/>
        </w:rPr>
      </w:pPr>
    </w:p>
    <w:p w:rsidRDefault="002E3891" w:rsidP="002E3891" w:rsidR="00BC429A" w:rsidRPr="006934ED">
      <w:pPr>
        <w:autoSpaceDE w:val="false"/>
        <w:autoSpaceDN w:val="false"/>
        <w:adjustRightInd w:val="false"/>
        <w:rPr>
          <w:rFonts w:hAnsi="Times New Roman" w:ascii="Times New Roman"/>
          <w:sz w:val="24"/>
        </w:rPr>
      </w:pPr>
      <w:r w:rsidRPr="002E3891">
        <w:rPr>
          <w:rFonts w:hAnsi="Times New Roman" w:ascii="Times New Roman"/>
          <w:sz w:val="24"/>
        </w:rPr>
        <w:tab/>
        <w:t>Cijene</w:t>
      </w:r>
      <w:r w:rsidRPr="002E3891">
        <w:rPr>
          <w:rFonts w:hAnsi="Times New Roman" w:ascii="Times New Roman" w:hint="eastAsia"/>
          <w:sz w:val="24"/>
        </w:rPr>
        <w:t>ć</w:t>
      </w:r>
      <w:r w:rsidRPr="002E3891">
        <w:rPr>
          <w:rFonts w:hAnsi="Times New Roman" w:ascii="Times New Roman"/>
          <w:sz w:val="24"/>
        </w:rPr>
        <w:t xml:space="preserve">i navedeni prijedlog osnovanim te potkrijepljenim vjerodostojnom dokumentacijom, temeljem </w:t>
      </w:r>
      <w:r w:rsidRPr="002E3891">
        <w:rPr>
          <w:rFonts w:hAnsi="Times New Roman" w:ascii="Times New Roman" w:hint="eastAsia"/>
          <w:sz w:val="24"/>
        </w:rPr>
        <w:t>č</w:t>
      </w:r>
      <w:r w:rsidRPr="002E3891">
        <w:rPr>
          <w:rFonts w:hAnsi="Times New Roman" w:ascii="Times New Roman"/>
          <w:sz w:val="24"/>
        </w:rPr>
        <w:t>lanka 181. stavak 2. Ste</w:t>
      </w:r>
      <w:r w:rsidRPr="002E3891">
        <w:rPr>
          <w:rFonts w:hAnsi="Times New Roman" w:ascii="Times New Roman" w:hint="eastAsia"/>
          <w:sz w:val="24"/>
        </w:rPr>
        <w:t>č</w:t>
      </w:r>
      <w:r w:rsidRPr="002E3891">
        <w:rPr>
          <w:rFonts w:hAnsi="Times New Roman" w:ascii="Times New Roman"/>
          <w:sz w:val="24"/>
        </w:rPr>
        <w:t>ajnog zakona (NN 44/96, 29/99, 129/00, 123/03, 82/06, 116/10 i 25/12) valjalo je usvojiti prijedlog navedenog vjerovnika te je doneseno rje</w:t>
      </w:r>
      <w:r w:rsidRPr="002E3891">
        <w:rPr>
          <w:rFonts w:hAnsi="Times New Roman" w:ascii="Times New Roman" w:hint="eastAsia"/>
          <w:sz w:val="24"/>
        </w:rPr>
        <w:t>š</w:t>
      </w:r>
      <w:r w:rsidRPr="002E3891">
        <w:rPr>
          <w:rFonts w:hAnsi="Times New Roman" w:ascii="Times New Roman"/>
          <w:sz w:val="24"/>
        </w:rPr>
        <w:t>enje kao u izreci.</w:t>
      </w:r>
    </w:p>
    <w:p w:rsidRDefault="00BC429A" w:rsidP="00BC429A" w:rsidR="00BC429A" w:rsidRPr="006934ED">
      <w:pPr>
        <w:rPr>
          <w:rFonts w:hAnsi="Times New Roman" w:ascii="Times New Roman"/>
          <w:sz w:val="24"/>
        </w:rPr>
      </w:pPr>
    </w:p>
    <w:p w:rsidRDefault="00310AAD" w:rsidP="00FF592E"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E042C9">
        <w:rPr>
          <w:rFonts w:hAnsi="Times New Roman" w:ascii="Times New Roman"/>
          <w:sz w:val="24"/>
        </w:rPr>
        <w:t>21. studenog 2018.</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8909DC">
        <w:rPr>
          <w:rFonts w:hAnsi="Times New Roman" w:ascii="Times New Roman"/>
          <w:sz w:val="24"/>
        </w:rPr>
        <w:t xml:space="preserve"> v. r. </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FF592E" w:rsidP="00E56909" w:rsidR="00FF592E" w:rsidRPr="00684FD5">
      <w:pPr>
        <w:rPr>
          <w:rFonts w:hAnsi="Times New Roman" w:ascii="Times New Roman"/>
          <w:sz w:val="24"/>
        </w:rPr>
      </w:pPr>
      <w:r w:rsidRPr="00684FD5">
        <w:rPr>
          <w:rFonts w:hAnsi="Times New Roman" w:ascii="Times New Roman"/>
          <w:sz w:val="24"/>
        </w:rPr>
        <w:t>Pravna pouka:</w:t>
      </w:r>
    </w:p>
    <w:p w:rsidRDefault="00FF592E" w:rsidP="00310AAD" w:rsidR="00AA3290" w:rsidRPr="006934ED">
      <w:pPr>
        <w:rPr>
          <w:rFonts w:hAnsi="Times New Roman" w:ascii="Times New Roman"/>
          <w:sz w:val="24"/>
        </w:rPr>
      </w:pPr>
      <w:r>
        <w:rPr>
          <w:rFonts w:hAnsi="Times New Roman" w:ascii="Times New Roman"/>
          <w:sz w:val="24"/>
        </w:rPr>
        <w:t xml:space="preserve">Na ovog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p>
    <w:p w:rsidRDefault="00AA3290" w:rsidP="00310AAD" w:rsidR="00AA3290" w:rsidRPr="006934ED">
      <w:pPr>
        <w:rPr>
          <w:rFonts w:hAnsi="Times New Roman" w:ascii="Times New Roman"/>
          <w:sz w:val="24"/>
        </w:rPr>
      </w:pPr>
    </w:p>
    <w:p w:rsidRDefault="008909DC" w:rsidR="008909DC" w:rsidRPr="008909DC">
      <w:pPr>
        <w:rPr>
          <w:rFonts w:hAnsi="Times New Roman" w:ascii="Times New Roman"/>
          <w:sz w:val="24"/>
        </w:rPr>
      </w:pPr>
      <w:r>
        <w:tab/>
      </w:r>
      <w:r>
        <w:tab/>
      </w:r>
      <w:r>
        <w:tab/>
      </w:r>
      <w:r>
        <w:tab/>
      </w:r>
      <w:r>
        <w:tab/>
      </w:r>
      <w:r>
        <w:tab/>
      </w:r>
      <w:r>
        <w:tab/>
      </w:r>
      <w:r>
        <w:tab/>
      </w:r>
      <w:r w:rsidRPr="008909DC">
        <w:rPr>
          <w:rFonts w:hAnsi="Times New Roman" w:ascii="Times New Roman"/>
          <w:sz w:val="24"/>
        </w:rPr>
        <w:t>Za toč. otpravka – ovl. službenik</w:t>
      </w:r>
    </w:p>
    <w:p w:rsidRDefault="008909DC" w:rsidR="008909DC" w:rsidRPr="008909DC">
      <w:pPr>
        <w:rPr>
          <w:rFonts w:hAnsi="Times New Roman" w:ascii="Times New Roman"/>
          <w:sz w:val="24"/>
        </w:rPr>
      </w:pPr>
      <w:r w:rsidRPr="008909DC">
        <w:rPr>
          <w:rFonts w:hAnsi="Times New Roman" w:ascii="Times New Roman"/>
          <w:sz w:val="24"/>
        </w:rPr>
        <w:tab/>
      </w:r>
      <w:r w:rsidRPr="008909DC">
        <w:rPr>
          <w:rFonts w:hAnsi="Times New Roman" w:ascii="Times New Roman"/>
          <w:sz w:val="24"/>
        </w:rPr>
        <w:tab/>
      </w:r>
      <w:r w:rsidRPr="008909DC">
        <w:rPr>
          <w:rFonts w:hAnsi="Times New Roman" w:ascii="Times New Roman"/>
          <w:sz w:val="24"/>
        </w:rPr>
        <w:tab/>
      </w:r>
      <w:r w:rsidRPr="008909DC">
        <w:rPr>
          <w:rFonts w:hAnsi="Times New Roman" w:ascii="Times New Roman"/>
          <w:sz w:val="24"/>
        </w:rPr>
        <w:tab/>
      </w:r>
      <w:r w:rsidRPr="008909DC">
        <w:rPr>
          <w:rFonts w:hAnsi="Times New Roman" w:ascii="Times New Roman"/>
          <w:sz w:val="24"/>
        </w:rPr>
        <w:tab/>
      </w:r>
      <w:r w:rsidRPr="008909DC">
        <w:rPr>
          <w:rFonts w:hAnsi="Times New Roman" w:ascii="Times New Roman"/>
          <w:sz w:val="24"/>
        </w:rPr>
        <w:tab/>
      </w:r>
      <w:r w:rsidRPr="008909DC">
        <w:rPr>
          <w:rFonts w:hAnsi="Times New Roman" w:ascii="Times New Roman"/>
          <w:sz w:val="24"/>
        </w:rPr>
        <w:tab/>
      </w:r>
      <w:r w:rsidRPr="008909DC">
        <w:rPr>
          <w:rFonts w:hAnsi="Times New Roman" w:ascii="Times New Roman"/>
          <w:sz w:val="24"/>
        </w:rPr>
        <w:tab/>
      </w:r>
      <w:r w:rsidRPr="008909DC">
        <w:rPr>
          <w:rFonts w:hAnsi="Times New Roman" w:ascii="Times New Roman"/>
          <w:sz w:val="24"/>
        </w:rPr>
        <w:tab/>
        <w:t>Kristina Švajger</w:t>
      </w:r>
    </w:p>
    <w:p w:rsidRDefault="009D1A62" w:rsidP="00310AAD" w:rsidR="009D1A62" w:rsidRPr="006934ED">
      <w:pPr>
        <w:rPr>
          <w:rFonts w:hAnsi="Times New Roman" w:ascii="Times New Roman"/>
          <w:sz w:val="24"/>
        </w:rPr>
      </w:pPr>
    </w:p>
    <w:sectPr w:rsidSect="006934ED" w:rsidR="009D1A62" w:rsidRPr="006934ED">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16D3" w:rsidR="003E16D3">
      <w:r>
        <w:separator/>
      </w:r>
    </w:p>
  </w:endnote>
  <w:endnote w:id="0" w:type="continuationSeparator">
    <w:p w:rsidRDefault="003E16D3" w:rsidR="003E16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16D3" w:rsidR="003E16D3">
      <w:r>
        <w:separator/>
      </w:r>
    </w:p>
  </w:footnote>
  <w:footnote w:id="0" w:type="continuationSeparator">
    <w:p w:rsidRDefault="003E16D3" w:rsidR="003E16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8909DC">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FF592E">
      <w:rPr>
        <w:rFonts w:hAnsi="Times New Roman" w:ascii="Times New Roman"/>
        <w:szCs w:val="22"/>
      </w:rPr>
      <w:t>1066/12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3F"/>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6655C"/>
    <w:rsid w:val="00166BC4"/>
    <w:rsid w:val="00177A30"/>
    <w:rsid w:val="001D52CD"/>
    <w:rsid w:val="001E575C"/>
    <w:rsid w:val="00210D63"/>
    <w:rsid w:val="0024257C"/>
    <w:rsid w:val="00245B0B"/>
    <w:rsid w:val="00296403"/>
    <w:rsid w:val="002B2A2A"/>
    <w:rsid w:val="002C1105"/>
    <w:rsid w:val="002D0808"/>
    <w:rsid w:val="002E3891"/>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16D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106FD"/>
    <w:rsid w:val="005419C8"/>
    <w:rsid w:val="00544FB5"/>
    <w:rsid w:val="005715FC"/>
    <w:rsid w:val="0057341F"/>
    <w:rsid w:val="00593FFA"/>
    <w:rsid w:val="005A4811"/>
    <w:rsid w:val="005B00EE"/>
    <w:rsid w:val="006008F9"/>
    <w:rsid w:val="00642359"/>
    <w:rsid w:val="006669E4"/>
    <w:rsid w:val="00667E1B"/>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909DC"/>
    <w:rsid w:val="008A516D"/>
    <w:rsid w:val="008B5D0E"/>
    <w:rsid w:val="008B6BCE"/>
    <w:rsid w:val="008C4232"/>
    <w:rsid w:val="008F7361"/>
    <w:rsid w:val="00922563"/>
    <w:rsid w:val="009345D4"/>
    <w:rsid w:val="00934F3F"/>
    <w:rsid w:val="00940327"/>
    <w:rsid w:val="009509F6"/>
    <w:rsid w:val="00957E52"/>
    <w:rsid w:val="00971D49"/>
    <w:rsid w:val="00973546"/>
    <w:rsid w:val="00982ABB"/>
    <w:rsid w:val="00982F5C"/>
    <w:rsid w:val="009941C7"/>
    <w:rsid w:val="009D1A62"/>
    <w:rsid w:val="009E1C85"/>
    <w:rsid w:val="009F6435"/>
    <w:rsid w:val="00A23DC2"/>
    <w:rsid w:val="00A358F5"/>
    <w:rsid w:val="00A62482"/>
    <w:rsid w:val="00A74130"/>
    <w:rsid w:val="00A92FC2"/>
    <w:rsid w:val="00AA3290"/>
    <w:rsid w:val="00AA3605"/>
    <w:rsid w:val="00AB0009"/>
    <w:rsid w:val="00AB1309"/>
    <w:rsid w:val="00AC30C2"/>
    <w:rsid w:val="00AD3B42"/>
    <w:rsid w:val="00AE0B84"/>
    <w:rsid w:val="00B21FF0"/>
    <w:rsid w:val="00B31B82"/>
    <w:rsid w:val="00B33100"/>
    <w:rsid w:val="00B35D7F"/>
    <w:rsid w:val="00B36118"/>
    <w:rsid w:val="00B52117"/>
    <w:rsid w:val="00B54682"/>
    <w:rsid w:val="00B5633F"/>
    <w:rsid w:val="00B77BA2"/>
    <w:rsid w:val="00BC429A"/>
    <w:rsid w:val="00BF6D58"/>
    <w:rsid w:val="00C015AB"/>
    <w:rsid w:val="00C03A19"/>
    <w:rsid w:val="00C172D4"/>
    <w:rsid w:val="00C2297B"/>
    <w:rsid w:val="00C3004C"/>
    <w:rsid w:val="00C32C1D"/>
    <w:rsid w:val="00C40290"/>
    <w:rsid w:val="00C43637"/>
    <w:rsid w:val="00C531B2"/>
    <w:rsid w:val="00C74832"/>
    <w:rsid w:val="00C93F35"/>
    <w:rsid w:val="00CE4D39"/>
    <w:rsid w:val="00CF419D"/>
    <w:rsid w:val="00CF57A2"/>
    <w:rsid w:val="00D07094"/>
    <w:rsid w:val="00D138CB"/>
    <w:rsid w:val="00D34BDB"/>
    <w:rsid w:val="00D54DB0"/>
    <w:rsid w:val="00DB5644"/>
    <w:rsid w:val="00DE3115"/>
    <w:rsid w:val="00E042C9"/>
    <w:rsid w:val="00E066CE"/>
    <w:rsid w:val="00E076E3"/>
    <w:rsid w:val="00E13F3C"/>
    <w:rsid w:val="00E24AF4"/>
    <w:rsid w:val="00E3371F"/>
    <w:rsid w:val="00E33BA1"/>
    <w:rsid w:val="00E47842"/>
    <w:rsid w:val="00E478A9"/>
    <w:rsid w:val="00E50768"/>
    <w:rsid w:val="00E62242"/>
    <w:rsid w:val="00E70779"/>
    <w:rsid w:val="00E82CB9"/>
    <w:rsid w:val="00E9081A"/>
    <w:rsid w:val="00EA52A1"/>
    <w:rsid w:val="00EA6308"/>
    <w:rsid w:val="00EF212E"/>
    <w:rsid w:val="00EF42CF"/>
    <w:rsid w:val="00F04195"/>
    <w:rsid w:val="00F14B88"/>
    <w:rsid w:val="00F35635"/>
    <w:rsid w:val="00F46AB7"/>
    <w:rsid w:val="00F478FA"/>
    <w:rsid w:val="00F61A18"/>
    <w:rsid w:val="00F85EAB"/>
    <w:rsid w:val="00FA7342"/>
    <w:rsid w:val="00FB4597"/>
    <w:rsid w:val="00FC0359"/>
    <w:rsid w:val="00FD046E"/>
    <w:rsid w:val="00FE6DDB"/>
    <w:rsid w:val="00FF59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8909DC"/>
    <w:rPr>
      <w:color w:val="808080"/>
      <w:bdr w:space="0" w:sz="0" w:color="auto" w:val="none"/>
      <w:shd w:fill="auto" w:color="auto" w:val="clear"/>
    </w:rPr>
  </w:style>
  <w:style w:customStyle="true" w:styleId="eSPISCCParagraphDefaultFont" w:type="character">
    <w:name w:val="eSPIS_CC_Paragraph Default Font"/>
    <w:basedOn w:val="Zadanifontodlomka"/>
    <w:rsid w:val="008909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09D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909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09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8909DC"/>
    <w:rPr>
      <w:color w:val="808080"/>
      <w:bdr w:color="auto" w:space="0" w:sz="0" w:val="none"/>
      <w:shd w:color="auto" w:fill="auto" w:val="clear"/>
    </w:rPr>
  </w:style>
  <w:style w:customStyle="1" w:styleId="eSPISCCParagraphDefaultFont" w:type="character">
    <w:name w:val="eSPIS_CC_Paragraph Default Font"/>
    <w:basedOn w:val="Zadanifontodlomka"/>
    <w:rsid w:val="008909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09D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909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09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St-1066/2012-375</izvorni_sadrzaj>
    <derivirana_varijabla naziv="DomainObject.Oznaka_1">St-1066/2012-375</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TERMOCOMMERCE d.o.o. zastupanog po punomoćniku Javorko Novak</izvorni_sadrzaj>
    <derivirana_varijabla naziv="DomainObject.Predmet.ProtustrankaFormated_1">  TERMOCOMMERCE d.o.o. zastupanog po punomoćniku Javorko Novak</derivirana_varijabla>
  </DomainObject.Predmet.ProtustrankaFormated>
  <DomainObject.Predmet.ProtustrankaFormatedOIB>
    <izvorni_sadrzaj>  TERMOCOMMERCE d.o.o., OIB 09627920501 zastupanog po punomoćniku Javorko Novak</izvorni_sadrzaj>
    <derivirana_varijabla naziv="DomainObject.Predmet.ProtustrankaFormatedOIB_1">  TERMOCOMMERCE d.o.o., OIB 09627920501 zastupanog po punomoćniku Javorko Novak</derivirana_varijabla>
  </DomainObject.Predmet.ProtustrankaFormatedOIB>
  <DomainObject.Predmet.ProtustrankaFormatedWithAdress>
    <izvorni_sadrzaj> TERMOCOMMERCE d.o.o., KNEZA BRANIMIRA 173, 10000 Zagreb zastupanog po punomoćniku Javorko Novak</izvorni_sadrzaj>
    <derivirana_varijabla naziv="DomainObject.Predmet.ProtustrankaFormatedWithAdress_1"> TERMOCOMMERCE d.o.o., KNEZA BRANIMIRA 173, 10000 Zagreb zastupanog po punomoćniku Javorko Novak</derivirana_varijabla>
  </DomainObject.Predmet.ProtustrankaFormatedWithAdress>
  <DomainObject.Predmet.ProtustrankaFormatedWithAdressOIB>
    <izvorni_sadrzaj> TERMOCOMMERCE d.o.o., OIB 09627920501, KNEZA BRANIMIRA 173, 10000 Zagreb zastupanog po punomoćniku Javorko Novak</izvorni_sadrzaj>
    <derivirana_varijabla naziv="DomainObject.Predmet.ProtustrankaFormatedWithAdressOIB_1"> TERMOCOMMERCE d.o.o., OIB 09627920501, KNEZA BRANIMIRA 173, 10000 Zagreb zastupanog po punomoćniku Javorko Novak</derivirana_varijabla>
  </DomainObject.Predmet.ProtustrankaFormatedWithAdressOIB>
  <DomainObject.Predmet.ProtustrankaWithAdress>
    <izvorni_sadrzaj>TERMOCOMMERCE d.o.o. KNEZA BRANIMIRA 173, 10000 Zagreb</izvorni_sadrzaj>
    <derivirana_varijabla naziv="DomainObject.Predmet.ProtustrankaWithAdress_1">TERMOCOMMERCE d.o.o. KNEZA BRANIMIRA 173, 10000 Zagreb</derivirana_varijabla>
  </DomainObject.Predmet.ProtustrankaWithAdress>
  <DomainObject.Predmet.ProtustrankaWithAdressOIB>
    <izvorni_sadrzaj>TERMOCOMMERCE d.o.o., OIB 09627920501, KNEZA BRANIMIRA 173, 10000 Zagreb</izvorni_sadrzaj>
    <derivirana_varijabla naziv="DomainObject.Predmet.ProtustrankaWithAdressOIB_1">TERMOCOMMERCE d.o.o., OIB 09627920501, KNEZA BRANIMIRA 173, 10000 Zagreb</derivirana_varijabla>
  </DomainObject.Predmet.ProtustrankaWithAdressOIB>
  <DomainObject.Predmet.ProtustrankaNazivFormated>
    <izvorni_sadrzaj>TERMOCOMMERCE d.o.o.</izvorni_sadrzaj>
    <derivirana_varijabla naziv="DomainObject.Predmet.ProtustrankaNazivFormated_1">TERMOCOMMERCE d.o.o.</derivirana_varijabla>
  </DomainObject.Predmet.ProtustrankaNazivFormated>
  <DomainObject.Predmet.ProtustrankaNazivFormatedOIB>
    <izvorni_sadrzaj>TERMOCOMMERCE d.o.o., OIB 09627920501</izvorni_sadrzaj>
    <derivirana_varijabla naziv="DomainObject.Predmet.ProtustrankaNazivFormatedOIB_1">TERMOCOMMERCE d.o.o.,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 PREMIUM d.o.o. za proizvodnju i trgovinu</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 PREMIUM d.o.o. za proizvodnju i trgovinu</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 PREMIUM d.o.o. za proizvodnju i trgovinu, OIB 99050636440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 PREMIUM d.o.o. za proizvodnju i trgovinu, OIB 99050636440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 PREMIUM d.o.o. za proizvodnju i trgovinu, Samoborska cesta 203,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 PREMIUM d.o.o. za proizvodnju i trgovinu, Samoborska cesta 203,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 PREMIUM d.o.o. za proizvodnju i trgovinu, OIB 99050636440, Samoborska cesta 203,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 PREMIUM d.o.o. za proizvodnju i trgovinu, OIB 99050636440, Samoborska cesta 203,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FRIGO%CO d.o.o.</item>
      <item>VAILLANT d.o.o.</item>
      <item>ENMON d.o.o.</item>
      <item>Boris Bates</item>
      <item>CUBUS FORMA d.o.o.</item>
      <item>Zlatko Augustić</item>
      <item>KERA TERM TRGOVINA d.o.o.</item>
      <item>PEŠTAN d.o.o. za proizvodnju, trgovinu i usluge zastupanog po punomoćniku ODVJETNIČKO DRUŠTVO ANIĆ I PARTNERI</item>
    </izvorni_sadrzaj>
    <derivirana_varijabla naziv="DomainObject.Predmet.StrankaListFormated_1">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FRIGO%CO d.o.o.</item>
      <item>VAILLANT d.o.o.</item>
      <item>ENMON d.o.o.</item>
      <item>Boris Bates</item>
      <item>CUBUS FORMA d.o.o.</item>
      <item>Zlatko Augustić</item>
      <item>KERA TERM TRGOVINA d.o.o.</item>
      <item>PEŠTAN d.o.o. za proizvodnju, trgovinu i usluge zastupanog po punomoćniku ODVJETNIČKO DRUŠTVO ANIĆ I PARTNERI</item>
    </derivirana_varijabla>
  </DomainObject.Predmet.StrankaListFormated>
  <DomainObject.Predmet.StrankaListFormatedOIB>
    <izvorni_sadrzaj>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tem>FRIGO%CO d.o.o.</item>
      <item>VAILLANT d.o.o.</item>
      <item>ENMON d.o.o.</item>
      <item>Boris Bates, OIB 49759412299</item>
      <item>CUBUS FORMA d.o.o., OIB 45029573710</item>
      <item>Zlatko Augustić, OIB 20767723719</item>
      <item>KERA TERM TRGOVINA d.o.o., OIB 42570728116</item>
      <item>PEŠTAN d.o.o. za proizvodnju, trgovinu i usluge, OIB 56429755139 zastupanog po punomoćniku ODVJETNIČKO DRUŠTVO ANIĆ I PARTNERI</item>
    </izvorni_sadrzaj>
    <derivirana_varijabla naziv="DomainObject.Predmet.StrankaListFormatedOIB_1">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tem>FRIGO%CO d.o.o.</item>
      <item>VAILLANT d.o.o.</item>
      <item>ENMON d.o.o.</item>
      <item>Boris Bates, OIB 49759412299</item>
      <item>CUBUS FORMA d.o.o., OIB 45029573710</item>
      <item>Zlatko Augustić, OIB 20767723719</item>
      <item>KERA TERM TRGOVINA d.o.o., OIB 42570728116</item>
      <item>PEŠTAN d.o.o. za proizvodnju, trgovinu i usluge, OIB 56429755139 zastupanog po punomoćniku ODVJETNIČKO DRUŠTVO ANIĆ I PARTNERI</item>
    </derivirana_varijabla>
  </DomainObject.Predmet.StrankaListFormatedOIB>
  <DomainObject.Predmet.StrankaListFormatedWithAdress>
    <izvorni_sadrzaj>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tem>PREMIUM d.o.o. za proizvodnju i trgovinu, Samoborska cesta 203, 10000 Zagreb</item>
      <item>FRIGO%CO d.o.o.</item>
      <item>VAILLANT d.o.o.</item>
      <item>ENMON d.o.o.</item>
      <item>Boris Bates, Jeretova 16, 10000 Zagreb</item>
      <item>CUBUS FORMA d.o.o., Oranice 26, 10000 Zagreb</item>
      <item>Zlatko Augustić, Požarinje 56, 10000 Zagreb</item>
      <item>KERA TERM TRGOVINA d.o.o., 14. Trokut 19, 10000 Zagreb</item>
      <item>PEŠTAN d.o.o. za proizvodnju, trgovinu i usluge, Zagrebačka cesta 113 A, 10297 Jakovlje zastupanog po punomoćniku ODVJETNIČKO DRUŠTVO ANIĆ I PARTNERI</item>
    </izvorni_sadrzaj>
    <derivirana_varijabla naziv="DomainObject.Predmet.StrankaListFormatedWithAdress_1">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tem>PREMIUM d.o.o. za proizvodnju i trgovinu, Samoborska cesta 203, 10000 Zagreb</item>
      <item>FRIGO%CO d.o.o.</item>
      <item>VAILLANT d.o.o.</item>
      <item>ENMON d.o.o.</item>
      <item>Boris Bates, Jeretova 16, 10000 Zagreb</item>
      <item>CUBUS FORMA d.o.o., Oranice 26, 10000 Zagreb</item>
      <item>Zlatko Augustić, Požarinje 56, 10000 Zagreb</item>
      <item>KERA TERM TRGOVINA d.o.o., 14. Trokut 19, 10000 Zagreb</item>
      <item>PEŠTAN d.o.o. za proizvodnju, trgovinu i usluge, Zagrebačka cesta 113 A, 10297 Jakovlje zastupanog po punomoćniku ODVJETNIČKO DRUŠTVO ANIĆ I PARTNERI</item>
    </derivirana_varijabla>
  </DomainObject.Predmet.StrankaListFormatedWithAdress>
  <DomainObject.Predmet.StrankaListFormatedWithAdressOIB>
    <izvorni_sadrzaj>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tem>PREMIUM d.o.o. za proizvodnju i trgovinu, OIB 99050636440, Samoborska cesta 203, 10000 Zagreb</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PEŠTAN d.o.o. za proizvodnju, trgovinu i usluge, OIB 56429755139, Zagrebačka cesta 113 A, 10297 Jakovlje zastupanog po punomoćniku ODVJETNIČKO DRUŠTVO ANIĆ I PARTNERI</item>
    </izvorni_sadrzaj>
    <derivirana_varijabla naziv="DomainObject.Predmet.StrankaListFormatedWithAdressOIB_1">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tem>PREMIUM d.o.o. za proizvodnju i trgovinu, OIB 99050636440, Samoborska cesta 203, 10000 Zagreb</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PEŠTAN d.o.o. za proizvodnju, trgovinu i usluge, OIB 56429755139, Zagrebačka cesta 113 A, 10297 Jakovlje zastupanog po punomoćniku ODVJETNIČKO DRUŠTVO ANIĆ I PARTNERI</item>
    </derivirana_varijabla>
  </DomainObject.Predmet.StrankaListFormatedWithAdressOIB>
  <DomainObject.Predmet.StrankaListNazivFormated>
    <izvorni_sadrzaj>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FRIGO%CO d.o.o.</item>
      <item>VAILLANT d.o.o.</item>
      <item>ENMON d.o.o.</item>
      <item>Boris Bates</item>
      <item>CUBUS FORMA d.o.o.</item>
      <item>Zlatko Augustić</item>
      <item>KERA TERM TRGOVINA d.o.o.</item>
      <item>PEŠTAN d.o.o. za proizvodnju, trgovinu i usluge</item>
    </izvorni_sadrzaj>
    <derivirana_varijabla naziv="DomainObject.Predmet.StrankaListNazivFormated_1">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FRIGO%CO d.o.o.</item>
      <item>VAILLANT d.o.o.</item>
      <item>ENMON d.o.o.</item>
      <item>Boris Bates</item>
      <item>CUBUS FORMA d.o.o.</item>
      <item>Zlatko Augustić</item>
      <item>KERA TERM TRGOVINA d.o.o.</item>
      <item>PEŠTAN d.o.o. za proizvodnju, trgovinu i usluge</item>
    </derivirana_varijabla>
  </DomainObject.Predmet.StrankaListNazivFormated>
  <DomainObject.Predmet.StrankaListNazivFormatedOIB>
    <izvorni_sadrzaj>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tem>FRIGO%CO d.o.o.</item>
      <item>VAILLANT d.o.o.</item>
      <item>ENMON d.o.o.</item>
      <item>Boris Bates, OIB 49759412299</item>
      <item>CUBUS FORMA d.o.o., OIB 45029573710</item>
      <item>Zlatko Augustić, OIB 20767723719</item>
      <item>KERA TERM TRGOVINA d.o.o., OIB 42570728116</item>
      <item>PEŠTAN d.o.o. za proizvodnju, trgovinu i usluge, OIB 56429755139</item>
    </izvorni_sadrzaj>
    <derivirana_varijabla naziv="DomainObject.Predmet.StrankaListNazivFormatedOIB_1">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tem>FRIGO%CO d.o.o.</item>
      <item>VAILLANT d.o.o.</item>
      <item>ENMON d.o.o.</item>
      <item>Boris Bates, OIB 49759412299</item>
      <item>CUBUS FORMA d.o.o., OIB 45029573710</item>
      <item>Zlatko Augustić, OIB 20767723719</item>
      <item>KERA TERM TRGOVINA d.o.o., OIB 42570728116</item>
      <item>PEŠTAN d.o.o. za proizvodnju, trgovinu i usluge, OIB 56429755139</item>
    </derivirana_varijabla>
  </DomainObject.Predmet.StrankaListNazivFormatedOIB>
  <DomainObject.Predmet.ProtuStrankaListFormated>
    <izvorni_sadrzaj>
      <item>TERMOCOMMERCE d.o.o. zastupanog po punomoćniku Javorko Novak</item>
    </izvorni_sadrzaj>
    <derivirana_varijabla naziv="DomainObject.Predmet.ProtuStrankaListFormated_1">
      <item>TERMOCOMMERCE d.o.o. zastupanog po punomoćniku Javorko Novak</item>
    </derivirana_varijabla>
  </DomainObject.Predmet.ProtuStrankaListFormated>
  <DomainObject.Predmet.ProtuStrankaListFormatedOIB>
    <izvorni_sadrzaj>
      <item>TERMOCOMMERCE d.o.o., OIB 09627920501 zastupanog po punomoćniku Javorko Novak</item>
    </izvorni_sadrzaj>
    <derivirana_varijabla naziv="DomainObject.Predmet.ProtuStrankaListFormatedOIB_1">
      <item>TERMOCOMMERCE d.o.o., OIB 09627920501 zastupanog po punomoćniku Javorko Novak</item>
    </derivirana_varijabla>
  </DomainObject.Predmet.ProtuStrankaListFormatedOIB>
  <DomainObject.Predmet.ProtuStrankaListFormatedWithAdress>
    <izvorni_sadrzaj>
      <item>TERMOCOMMERCE d.o.o., KNEZA BRANIMIRA 173, 10000 Zagreb zastupanog po punomoćniku Javorko Novak</item>
    </izvorni_sadrzaj>
    <derivirana_varijabla naziv="DomainObject.Predmet.ProtuStrankaListFormatedWithAdress_1">
      <item>TERMOCOMMERCE d.o.o., KNEZA BRANIMIRA 173, 10000 Zagreb zastupanog po punomoćniku Javorko Novak</item>
    </derivirana_varijabla>
  </DomainObject.Predmet.ProtuStrankaListFormatedWithAdress>
  <DomainObject.Predmet.ProtuStrankaListFormatedWithAdressOIB>
    <izvorni_sadrzaj>
      <item>TERMOCOMMERCE d.o.o., OIB 09627920501, KNEZA BRANIMIRA 173, 10000 Zagreb zastupanog po punomoćniku Javorko Novak</item>
    </izvorni_sadrzaj>
    <derivirana_varijabla naziv="DomainObject.Predmet.ProtuStrankaListFormatedWithAdressOIB_1">
      <item>TERMOCOMMERCE d.o.o., OIB 09627920501, KNEZA BRANIMIRA 173, 10000 Zagreb zastupanog po punomoćniku Javorko Novak</item>
    </derivirana_varijabla>
  </DomainObject.Predmet.ProtuStrankaListFormatedWithAdressOIB>
  <DomainObject.Predmet.ProtuStrankaListNazivFormated>
    <izvorni_sadrzaj>
      <item>TERMOCOMMERCE d.o.o.</item>
    </izvorni_sadrzaj>
    <derivirana_varijabla naziv="DomainObject.Predmet.ProtuStrankaListNazivFormated_1">
      <item>TERMOCOMMERCE d.o.o.</item>
    </derivirana_varijabla>
  </DomainObject.Predmet.ProtuStrankaListNazivFormated>
  <DomainObject.Predmet.ProtuStrankaListNazivFormatedOIB>
    <izvorni_sadrzaj>
      <item>TERMOCOMMERCE d.o.o., OIB 09627920501</item>
    </izvorni_sadrzaj>
    <derivirana_varijabla naziv="DomainObject.Predmet.ProtuStrankaListNazivFormatedOIB_1">
      <item>TERMOCOMMERCE d.o.o., OIB 09627920501</item>
    </derivirana_varijabla>
  </DomainObject.Predmet.ProtuStrankaListNazivFormatedOIB>
  <DomainObject.Predmet.OstaliListFormated>
    <izvorni_sadrzaj>
      <item>ODVJETNIČKO DRUŠTVO ANIĆ I PARTNERI punomoćnik sudionika u postupku PEŠTAN d.o.o. za proizvodnju, trgovinu i usluge</item>
      <item>OD Suić &amp; Škunca</item>
      <item>SNJEŽANA POSAVEC MITROV</item>
      <item>Javorko Novak punomoćnik sudionika u postupku TERMOCOMMERCE d.o.o.</item>
      <item>ANTE GRADNJA d.o.o. za građenje i usluge</item>
      <item>Jure Marušić</item>
      <item>Zafir Husić</item>
      <item>Željko Ipša</item>
      <item>ELEKTROMETAL dioničko društvo za izvođenje instalatersko montažerskih  radova, proizvodnju vatrootpornih elemenata, distribu</item>
      <item>ZOU Damir Barišić-Iva Zalar Pavlović-Albin Mihalić</item>
      <item>Odvjetnički ured Lančić</item>
      <item>ERSTE&amp;STEIERMÄRKISCHE BANKA dioničko društvo</item>
      <item>Milena Bjelajac</item>
      <item>BUTERIN &amp; POSAVEC, odvjetničko društvo, javno trgovačko društvo</item>
      <item>Erste Group Bank AG</item>
      <item>Zajednički odvjetnički ured  Veljko Knežević i dr.</item>
      <item>Grad Rijeka</item>
      <item>GRAD RIJEKA</item>
      <item>Fabrika bakarnih cevi</item>
      <item>Petra Jurčić Vujičić</item>
      <item>ZOU Miodrag Kliba i dr.</item>
      <item>Fujitsu Gmbh</item>
      <item>Damir Sajko</item>
      <item>JADRANSKO OSIGURANJE dioničko društvo</item>
      <item>ZOU Veljko Knežević i dr.</item>
      <item>I.T.V. društvo s ograničenom odgovornošću za proizvodnju i trgovinu</item>
      <item>Županijsko državno odvjetništvo u Sisku</item>
      <item>WEISHAUPT-ZAGREB plamenici i sustavi grijanja d.o.o.</item>
      <item>Maja Cenić</item>
      <item>Grgić &amp; Partneri odvjetničko društvo j.t.d.</item>
      <item>SLATINSKA BANKA d.d.</item>
      <item>ARIA VENT d.o.o. za proizvodnju, trgovinu i usluge</item>
      <item>Odvjetničko društvo LJUBENKO &amp; PARTNERI društvo s ograničenom odgovornošću za odvjetničke usluge</item>
      <item>Grad Sisak</item>
      <item>Hrvatski Telekom d.d.</item>
      <item>Afriso-Euro-Indeks Gmbh</item>
      <item>Ivana Ljubičić</item>
      <item>Marino Bulat</item>
      <item>ARMACELL Europa GmbH</item>
      <item>JAGAR &amp; GREBENAR, ODVJETNIČKO DRUŠTVO</item>
      <item>Thaulell s.l. Taho ceramica</item>
      <item>Systema S.P.A.</item>
      <item>Boris Anišić</item>
      <item>VELDIĆ - PROMET d.o.o. za unutarnju i vanjsku trgovinu</item>
      <item>PALIĆ i ŠURJAK odvjetničko društvo</item>
      <item>Hansgrohe SE</item>
      <item>Stipan Galić</item>
      <item>CENTROMETAL društvo s ograničenom odgovornošću za proizvodnju energetskih uređaja i alata</item>
      <item>Odvjetnica Dunja Belaić Goleš</item>
      <item>ERSTE&amp;STEIERMÄRKISCHE BANKA dioničko društvo</item>
      <item>Viktor Valentić</item>
      <item>Božo Bagić</item>
      <item>ANTE JURKOVIĆ društvo s ograničenom odgovornošću za proizvodnju mesa i mesnih prerađevina</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zvorni_sadrzaj>
    <derivirana_varijabla naziv="DomainObject.Predmet.OstaliListFormated_1">
      <item>ODVJETNIČKO DRUŠTVO ANIĆ I PARTNERI punomoćnik sudionika u postupku PEŠTAN d.o.o. za proizvodnju, trgovinu i usluge</item>
      <item>OD Suić &amp; Škunca</item>
      <item>SNJEŽANA POSAVEC MITROV</item>
      <item>Javorko Novak punomoćnik sudionika u postupku TERMOCOMMERCE d.o.o.</item>
      <item>ANTE GRADNJA d.o.o. za građenje i usluge</item>
      <item>Jure Marušić</item>
      <item>Zafir Husić</item>
      <item>Željko Ipša</item>
      <item>ELEKTROMETAL dioničko društvo za izvođenje instalatersko montažerskih  radova, proizvodnju vatrootpornih elemenata, distribu</item>
      <item>ZOU Damir Barišić-Iva Zalar Pavlović-Albin Mihalić</item>
      <item>Odvjetnički ured Lančić</item>
      <item>ERSTE&amp;STEIERMÄRKISCHE BANKA dioničko društvo</item>
      <item>Milena Bjelajac</item>
      <item>BUTERIN &amp; POSAVEC, odvjetničko društvo, javno trgovačko društvo</item>
      <item>Erste Group Bank AG</item>
      <item>Zajednički odvjetnički ured  Veljko Knežević i dr.</item>
      <item>Grad Rijeka</item>
      <item>GRAD RIJEKA</item>
      <item>Fabrika bakarnih cevi</item>
      <item>Petra Jurčić Vujičić</item>
      <item>ZOU Miodrag Kliba i dr.</item>
      <item>Fujitsu Gmbh</item>
      <item>Damir Sajko</item>
      <item>JADRANSKO OSIGURANJE dioničko društvo</item>
      <item>ZOU Veljko Knežević i dr.</item>
      <item>I.T.V. društvo s ograničenom odgovornošću za proizvodnju i trgovinu</item>
      <item>Županijsko državno odvjetništvo u Sisku</item>
      <item>WEISHAUPT-ZAGREB plamenici i sustavi grijanja d.o.o.</item>
      <item>Maja Cenić</item>
      <item>Grgić &amp; Partneri odvjetničko društvo j.t.d.</item>
      <item>SLATINSKA BANKA d.d.</item>
      <item>ARIA VENT d.o.o. za proizvodnju, trgovinu i usluge</item>
      <item>Odvjetničko društvo LJUBENKO &amp; PARTNERI društvo s ograničenom odgovornošću za odvjetničke usluge</item>
      <item>Grad Sisak</item>
      <item>Hrvatski Telekom d.d.</item>
      <item>Afriso-Euro-Indeks Gmbh</item>
      <item>Ivana Ljubičić</item>
      <item>Marino Bulat</item>
      <item>ARMACELL Europa GmbH</item>
      <item>JAGAR &amp; GREBENAR, ODVJETNIČKO DRUŠTVO</item>
      <item>Thaulell s.l. Taho ceramica</item>
      <item>Systema S.P.A.</item>
      <item>Boris Anišić</item>
      <item>VELDIĆ - PROMET d.o.o. za unutarnju i vanjsku trgovinu</item>
      <item>PALIĆ i ŠURJAK odvjetničko društvo</item>
      <item>Hansgrohe SE</item>
      <item>Stipan Galić</item>
      <item>CENTROMETAL društvo s ograničenom odgovornošću za proizvodnju energetskih uređaja i alata</item>
      <item>Odvjetnica Dunja Belaić Goleš</item>
      <item>ERSTE&amp;STEIERMÄRKISCHE BANKA dioničko društvo</item>
      <item>Viktor Valentić</item>
      <item>Božo Bagić</item>
      <item>ANTE JURKOVIĆ društvo s ograničenom odgovornošću za proizvodnju mesa i mesnih prerađevina</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derivirana_varijabla>
  </DomainObject.Predmet.OstaliListFormated>
  <DomainObject.Predmet.OstaliListFormatedOIB>
    <izvorni_sadrzaj>
      <item>ODVJETNIČKO DRUŠTVO ANIĆ I PARTNERI punomoćnik sudionika u postupku PEŠTAN d.o.o. za proizvodnju, trgovinu i usluge</item>
      <item>OD Suić &amp; Škunca</item>
      <item>SNJEŽANA POSAVEC MITROV</item>
      <item>Javorko Novak punomoćnik sudionika u postupku TERMOCOMMERCE d.o.o.</item>
      <item>ANTE GRADNJA d.o.o. za građenje i usluge, OIB 43522479943</item>
      <item>Jure Marušić, OIB 52703189678</item>
      <item>Zafir Husić</item>
      <item>Željko Ipša, OIB 90915451690</item>
      <item>ELEKTROMETAL dioničko društvo za izvođenje instalatersko montažerskih  radova, proizvodnju vatrootpornih elemenata, distribu, OIB 45669853088</item>
      <item>ZOU Damir Barišić-Iva Zalar Pavlović-Albin Mihalić</item>
      <item>Odvjetnički ured Lančić</item>
      <item>ERSTE&amp;STEIERMÄRKISCHE BANKA dioničko društvo, OIB 23057039320</item>
      <item>Milena Bjelajac</item>
      <item>BUTERIN &amp; POSAVEC, odvjetničko društvo, javno trgovačko društvo, OIB 88443826619</item>
      <item>Erste Group Bank AG</item>
      <item>Zajednički odvjetnički ured  Veljko Knežević i dr.</item>
      <item>Grad Rijeka</item>
      <item>GRAD RIJEKA, OIB 54382731928</item>
      <item>Fabrika bakarnih cevi</item>
      <item>Petra Jurčić Vujičić</item>
      <item>ZOU Miodrag Kliba i dr.</item>
      <item>Fujitsu Gmbh</item>
      <item>Damir Sajko</item>
      <item>JADRANSKO OSIGURANJE dioničko društvo, OIB 94472454976</item>
      <item>ZOU Veljko Knežević i dr.</item>
      <item>I.T.V. društvo s ograničenom odgovornošću za proizvodnju i trgovinu, OIB 14386799366</item>
      <item>Županijsko državno odvjetništvo u Sisku</item>
      <item>WEISHAUPT-ZAGREB plamenici i sustavi grijanja d.o.o., OIB 87583453773</item>
      <item>Maja Cenić, OIB 40083743529</item>
      <item>Grgić &amp; Partneri odvjetničko društvo j.t.d., OIB 16457179668</item>
      <item>SLATINSKA BANKA d.d., OIB 42252496579</item>
      <item>ARIA VENT d.o.o. za proizvodnju, trgovinu i usluge, OIB 28712525796</item>
      <item>Odvjetničko društvo LJUBENKO &amp; PARTNERI društvo s ograničenom odgovornošću za odvjetničke usluge, OIB 44071613559</item>
      <item>Grad Sisak</item>
      <item>Hrvatski Telekom d.d., OIB 81793146560</item>
      <item>Afriso-Euro-Indeks Gmbh</item>
      <item>Ivana Ljubičić</item>
      <item>Marino Bulat</item>
      <item>ARMACELL Europa GmbH</item>
      <item>JAGAR &amp; GREBENAR, ODVJETNIČKO DRUŠTVO, OIB 50338508399</item>
      <item>Thaulell s.l. Taho ceramica</item>
      <item>Systema S.P.A.</item>
      <item>Boris Anišić</item>
      <item>VELDIĆ - PROMET d.o.o. za unutarnju i vanjsku trgovinu, OIB 39281147133</item>
      <item>PALIĆ i ŠURJAK odvjetničko društvo, OIB 93843279375</item>
      <item>Hansgrohe SE</item>
      <item>Stipan Galić</item>
      <item>CENTROMETAL društvo s ograničenom odgovornošću za proizvodnju energetskih uređaja i alata, OIB 78657836300</item>
      <item>Odvjetnica Dunja Belaić Goleš</item>
      <item>ERSTE&amp;STEIERMÄRKISCHE BANKA dioničko društvo, OIB 23057039320</item>
      <item>Viktor Valentić, OIB 04421613654</item>
      <item>Božo Bagić, OIB 79836159385</item>
      <item>ANTE JURKOVIĆ društvo s ograničenom odgovornošću za proizvodnju mesa i mesnih prerađevina, OIB 46928909972</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zvorni_sadrzaj>
    <derivirana_varijabla naziv="DomainObject.Predmet.OstaliListFormatedOIB_1">
      <item>ODVJETNIČKO DRUŠTVO ANIĆ I PARTNERI punomoćnik sudionika u postupku PEŠTAN d.o.o. za proizvodnju, trgovinu i usluge</item>
      <item>OD Suić &amp; Škunca</item>
      <item>SNJEŽANA POSAVEC MITROV</item>
      <item>Javorko Novak punomoćnik sudionika u postupku TERMOCOMMERCE d.o.o.</item>
      <item>ANTE GRADNJA d.o.o. za građenje i usluge, OIB 43522479943</item>
      <item>Jure Marušić, OIB 52703189678</item>
      <item>Zafir Husić</item>
      <item>Željko Ipša, OIB 90915451690</item>
      <item>ELEKTROMETAL dioničko društvo za izvođenje instalatersko montažerskih  radova, proizvodnju vatrootpornih elemenata, distribu, OIB 45669853088</item>
      <item>ZOU Damir Barišić-Iva Zalar Pavlović-Albin Mihalić</item>
      <item>Odvjetnički ured Lančić</item>
      <item>ERSTE&amp;STEIERMÄRKISCHE BANKA dioničko društvo, OIB 23057039320</item>
      <item>Milena Bjelajac</item>
      <item>BUTERIN &amp; POSAVEC, odvjetničko društvo, javno trgovačko društvo, OIB 88443826619</item>
      <item>Erste Group Bank AG</item>
      <item>Zajednički odvjetnički ured  Veljko Knežević i dr.</item>
      <item>Grad Rijeka</item>
      <item>GRAD RIJEKA, OIB 54382731928</item>
      <item>Fabrika bakarnih cevi</item>
      <item>Petra Jurčić Vujičić</item>
      <item>ZOU Miodrag Kliba i dr.</item>
      <item>Fujitsu Gmbh</item>
      <item>Damir Sajko</item>
      <item>JADRANSKO OSIGURANJE dioničko društvo, OIB 94472454976</item>
      <item>ZOU Veljko Knežević i dr.</item>
      <item>I.T.V. društvo s ograničenom odgovornošću za proizvodnju i trgovinu, OIB 14386799366</item>
      <item>Županijsko državno odvjetništvo u Sisku</item>
      <item>WEISHAUPT-ZAGREB plamenici i sustavi grijanja d.o.o., OIB 87583453773</item>
      <item>Maja Cenić, OIB 40083743529</item>
      <item>Grgić &amp; Partneri odvjetničko društvo j.t.d., OIB 16457179668</item>
      <item>SLATINSKA BANKA d.d., OIB 42252496579</item>
      <item>ARIA VENT d.o.o. za proizvodnju, trgovinu i usluge, OIB 28712525796</item>
      <item>Odvjetničko društvo LJUBENKO &amp; PARTNERI društvo s ograničenom odgovornošću za odvjetničke usluge, OIB 44071613559</item>
      <item>Grad Sisak</item>
      <item>Hrvatski Telekom d.d., OIB 81793146560</item>
      <item>Afriso-Euro-Indeks Gmbh</item>
      <item>Ivana Ljubičić</item>
      <item>Marino Bulat</item>
      <item>ARMACELL Europa GmbH</item>
      <item>JAGAR &amp; GREBENAR, ODVJETNIČKO DRUŠTVO, OIB 50338508399</item>
      <item>Thaulell s.l. Taho ceramica</item>
      <item>Systema S.P.A.</item>
      <item>Boris Anišić</item>
      <item>VELDIĆ - PROMET d.o.o. za unutarnju i vanjsku trgovinu, OIB 39281147133</item>
      <item>PALIĆ i ŠURJAK odvjetničko društvo, OIB 93843279375</item>
      <item>Hansgrohe SE</item>
      <item>Stipan Galić</item>
      <item>CENTROMETAL društvo s ograničenom odgovornošću za proizvodnju energetskih uređaja i alata, OIB 78657836300</item>
      <item>Odvjetnica Dunja Belaić Goleš</item>
      <item>ERSTE&amp;STEIERMÄRKISCHE BANKA dioničko društvo, OIB 23057039320</item>
      <item>Viktor Valentić, OIB 04421613654</item>
      <item>Božo Bagić, OIB 79836159385</item>
      <item>ANTE JURKOVIĆ društvo s ograničenom odgovornošću za proizvodnju mesa i mesnih prerađevina, OIB 46928909972</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OD Suić &amp; Škunca, Domagojeva 14, 10000 Zagreb</item>
      <item>SNJEŽANA POSAVEC MITROV, DRAŠKOVIĆEVA 82, 10000 Zagreb</item>
      <item>Javorko Novak, A. Štampara 43, 35000 Slavonski Brod punomoćnik sudionika u postupku TERMOCOMMERCE d.o.o.</item>
      <item>ANTE GRADNJA d.o.o. za građenje i usluge, Dedovići 3, 10000 Zagreb</item>
      <item>Jure Marušić, Bleiweisova 21, 10000 Zagreb</item>
      <item>Zafir Husić</item>
      <item>Željko Ipša, Kecerini Gornji 12, 10000 Zagreb</item>
      <item>ELEKTROMETAL dioničko društvo za izvođenje instalatersko montažerskih  radova, proizvodnju vatrootpornih elemenata, distribu, Ferde Rusana 21, Bjelovar</item>
      <item>ZOU Damir Barišić-Iva Zalar Pavlović-Albin Mihalić, Basaričekova 27, 48000 Koprivnica</item>
      <item>Odvjetnički ured Lančić, Tuškanova 32, 10000 Zagreb</item>
      <item>ERSTE&amp;STEIERMÄRKISCHE BANKA dioničko društvo, Jadranski Trg 3/a, 51000 Rijeka</item>
      <item>Milena Bjelajac, Zelinska 5, 10000 Zagreb</item>
      <item>BUTERIN &amp; POSAVEC, odvjetničko društvo, javno trgovačko društvo, Draškovićeva 82, 10000 Zagreb</item>
      <item>Erste Group Bank AG, </item>
      <item>Zajednički odvjetnički ured  Veljko Knežević i dr., Ribarska 4, 51000 Rijeka</item>
      <item>Grad Rijeka, 51000 Rijeka</item>
      <item>GRAD RIJEKA, Tito  trg 3, 51000 Rijeka</item>
      <item>Fabrika bakarnih cevi, </item>
      <item>Petra Jurčić Vujičić, Babonićeva 5, 10000 Zagreb</item>
      <item>ZOU Miodrag Kliba i dr., Ciscuttijeva 8, 52100 Pula</item>
      <item>Fujitsu Gmbh, </item>
      <item>Damir Sajko, Gajeva 53, 10 000 Zagreb</item>
      <item>JADRANSKO OSIGURANJE dioničko društvo, Listopadska 2, 10000 Zagreb</item>
      <item>ZOU Veljko Knežević i dr., Ribarska 4, 51000 Rijeka</item>
      <item>I.T.V. društvo s ograničenom odgovornošću za proizvodnju i trgovinu, Most Raša 7 B, Raša</item>
      <item>Županijsko državno odvjetništvo u Sisku, I.K. Sakcinskog 24, 44000 Sisak</item>
      <item>WEISHAUPT-ZAGREB plamenici i sustavi grijanja d.o.o., Dragutina Golika 61, 10000 Zagreb</item>
      <item>Maja Cenić, Pavla Hatza 21, 10000 Zagreb</item>
      <item>Grgić &amp; Partneri odvjetničko društvo j.t.d., Ulica grada Vukovara 282, 10000 Zagreb</item>
      <item>SLATINSKA BANKA d.d., Vladimira Nazora 2, Slatina</item>
      <item>ARIA VENT d.o.o. za proizvodnju, trgovinu i usluge, Ivanićgradska 13, 10000 Zagreb</item>
      <item>Odvjetničko društvo LJUBENKO &amp; PARTNERI društvo s ograničenom odgovornošću za odvjetničke usluge, Branimirova 29, 10000 Zagreb</item>
      <item>Grad Sisak</item>
      <item>Hrvatski Telekom d.d., Savska cesta 32, 10000 Zagreb</item>
      <item>Afriso-Euro-Indeks Gmbh, </item>
      <item>Ivana Ljubičić, Rooseveltova 47, 21 000 Split</item>
      <item>Marino Bulat</item>
      <item>ARMACELL Europa GmbH, </item>
      <item>JAGAR &amp; GREBENAR, ODVJETNIČKO DRUŠTVO, Masarykova 15, 10000 Zagreb</item>
      <item>Thaulell s.l. Taho ceramica, </item>
      <item>Systema S.P.A., </item>
      <item>Boris Anišić, Ilica 191, Zagreb Zagreb</item>
      <item>VELDIĆ - PROMET d.o.o. za unutarnju i vanjsku trgovinu, Špičićeva 7, Mičevec</item>
      <item>PALIĆ i ŠURJAK odvjetničko društvo, Crvenog križa 33, 10000 Zagreb</item>
      <item>Hansgrohe SE, </item>
      <item>Stipan Galić</item>
      <item>CENTROMETAL društvo s ograničenom odgovornošću za proizvodnju energetskih uređaja i alata, Glavna 12, Macinec</item>
      <item>Odvjetnica Dunja Belaić Goleš, Sveti duh 2, 10000 Zagreb</item>
      <item>ERSTE&amp;STEIERMÄRKISCHE BANKA dioničko društvo, Jadranski Trg 3/a, Rijeka</item>
      <item>Viktor Valentić, 8. Podbrežje 6, 10000 Zagreb</item>
      <item>Božo Bagić, Višegradska 10, 10000 Zagreb</item>
      <item>ANTE JURKOVIĆ društvo s ograničenom odgovornošću za proizvodnju mesa i mesnih prerađevina, Dedovići 3,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zvorni_sadrzaj>
    <derivirana_varijabla naziv="DomainObject.Predmet.OstaliListFormatedWithAdress_1">
      <item>ODVJETNIČKO DRUŠTVO ANIĆ I PARTNERI, Gajeva 53/II, 10000 Zagreb punomoćnik sudionika u postupku PEŠTAN d.o.o. za proizvodnju, trgovinu i usluge</item>
      <item>OD Suić &amp; Škunca, Domagojeva 14, 10000 Zagreb</item>
      <item>SNJEŽANA POSAVEC MITROV, DRAŠKOVIĆEVA 82, 10000 Zagreb</item>
      <item>Javorko Novak, A. Štampara 43, 35000 Slavonski Brod punomoćnik sudionika u postupku TERMOCOMMERCE d.o.o.</item>
      <item>ANTE GRADNJA d.o.o. za građenje i usluge, Dedovići 3, 10000 Zagreb</item>
      <item>Jure Marušić, Bleiweisova 21, 10000 Zagreb</item>
      <item>Zafir Husić</item>
      <item>Željko Ipša, Kecerini Gornji 12, 10000 Zagreb</item>
      <item>ELEKTROMETAL dioničko društvo za izvođenje instalatersko montažerskih  radova, proizvodnju vatrootpornih elemenata, distribu, Ferde Rusana 21, Bjelovar</item>
      <item>ZOU Damir Barišić-Iva Zalar Pavlović-Albin Mihalić, Basaričekova 27, 48000 Koprivnica</item>
      <item>Odvjetnički ured Lančić, Tuškanova 32, 10000 Zagreb</item>
      <item>ERSTE&amp;STEIERMÄRKISCHE BANKA dioničko društvo, Jadranski Trg 3/a, 51000 Rijeka</item>
      <item>Milena Bjelajac, Zelinska 5, 10000 Zagreb</item>
      <item>BUTERIN &amp; POSAVEC, odvjetničko društvo, javno trgovačko društvo, Draškovićeva 82, 10000 Zagreb</item>
      <item>Erste Group Bank AG, </item>
      <item>Zajednički odvjetnički ured  Veljko Knežević i dr., Ribarska 4, 51000 Rijeka</item>
      <item>Grad Rijeka, 51000 Rijeka</item>
      <item>GRAD RIJEKA, Tito  trg 3, 51000 Rijeka</item>
      <item>Fabrika bakarnih cevi, </item>
      <item>Petra Jurčić Vujičić, Babonićeva 5, 10000 Zagreb</item>
      <item>ZOU Miodrag Kliba i dr., Ciscuttijeva 8, 52100 Pula</item>
      <item>Fujitsu Gmbh, </item>
      <item>Damir Sajko, Gajeva 53, 10 000 Zagreb</item>
      <item>JADRANSKO OSIGURANJE dioničko društvo, Listopadska 2, 10000 Zagreb</item>
      <item>ZOU Veljko Knežević i dr., Ribarska 4, 51000 Rijeka</item>
      <item>I.T.V. društvo s ograničenom odgovornošću za proizvodnju i trgovinu, Most Raša 7 B, Raša</item>
      <item>Županijsko državno odvjetništvo u Sisku, I.K. Sakcinskog 24, 44000 Sisak</item>
      <item>WEISHAUPT-ZAGREB plamenici i sustavi grijanja d.o.o., Dragutina Golika 61, 10000 Zagreb</item>
      <item>Maja Cenić, Pavla Hatza 21, 10000 Zagreb</item>
      <item>Grgić &amp; Partneri odvjetničko društvo j.t.d., Ulica grada Vukovara 282, 10000 Zagreb</item>
      <item>SLATINSKA BANKA d.d., Vladimira Nazora 2, Slatina</item>
      <item>ARIA VENT d.o.o. za proizvodnju, trgovinu i usluge, Ivanićgradska 13, 10000 Zagreb</item>
      <item>Odvjetničko društvo LJUBENKO &amp; PARTNERI društvo s ograničenom odgovornošću za odvjetničke usluge, Branimirova 29, 10000 Zagreb</item>
      <item>Grad Sisak</item>
      <item>Hrvatski Telekom d.d., Savska cesta 32, 10000 Zagreb</item>
      <item>Afriso-Euro-Indeks Gmbh, </item>
      <item>Ivana Ljubičić, Rooseveltova 47, 21 000 Split</item>
      <item>Marino Bulat</item>
      <item>ARMACELL Europa GmbH, </item>
      <item>JAGAR &amp; GREBENAR, ODVJETNIČKO DRUŠTVO, Masarykova 15, 10000 Zagreb</item>
      <item>Thaulell s.l. Taho ceramica, </item>
      <item>Systema S.P.A., </item>
      <item>Boris Anišić, Ilica 191, Zagreb Zagreb</item>
      <item>VELDIĆ - PROMET d.o.o. za unutarnju i vanjsku trgovinu, Špičićeva 7, Mičevec</item>
      <item>PALIĆ i ŠURJAK odvjetničko društvo, Crvenog križa 33, 10000 Zagreb</item>
      <item>Hansgrohe SE, </item>
      <item>Stipan Galić</item>
      <item>CENTROMETAL društvo s ograničenom odgovornošću za proizvodnju energetskih uređaja i alata, Glavna 12, Macinec</item>
      <item>Odvjetnica Dunja Belaić Goleš, Sveti duh 2, 10000 Zagreb</item>
      <item>ERSTE&amp;STEIERMÄRKISCHE BANKA dioničko društvo, Jadranski Trg 3/a, Rijeka</item>
      <item>Viktor Valentić, 8. Podbrežje 6, 10000 Zagreb</item>
      <item>Božo Bagić, Višegradska 10, 10000 Zagreb</item>
      <item>ANTE JURKOVIĆ društvo s ograničenom odgovornošću za proizvodnju mesa i mesnih prerađevina, Dedovići 3,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OD Suić &amp; Škunca, Domagojeva 14, 10000 Zagreb</item>
      <item>SNJEŽANA POSAVEC MITROV, DRAŠKOVIĆEVA 82, 10000 Zagreb</item>
      <item>Javorko Novak, A. Štampara 43, 35000 Slavonski Brod punomoćnik sudionika u postupku TERMOCOMMERCE d.o.o.</item>
      <item>ANTE GRADNJA d.o.o. za građenje i usluge, OIB 43522479943, Dedovići 3, 10000 Zagreb</item>
      <item>Jure Marušić, OIB 52703189678, Bleiweisova 21, 10000 Zagreb</item>
      <item>Zafir Husić</item>
      <item>Željko Ipša, OIB 90915451690, Kecerini Gornji 12, 10000 Zagreb</item>
      <item>ELEKTROMETAL dioničko društvo za izvođenje instalatersko montažerskih  radova, proizvodnju vatrootpornih elemenata, distribu, OIB 45669853088, Ferde Rusana 21, Bjelovar</item>
      <item>ZOU Damir Barišić-Iva Zalar Pavlović-Albin Mihalić, Basaričekova 27, 48000 Koprivnica</item>
      <item>Odvjetnički ured Lančić, Tuškanova 32, 10000 Zagreb</item>
      <item>ERSTE&amp;STEIERMÄRKISCHE BANKA dioničko društvo, OIB 23057039320, Jadranski Trg 3/a, 51000 Rijeka</item>
      <item>Milena Bjelajac, Zelinska 5, 10000 Zagreb</item>
      <item>BUTERIN &amp; POSAVEC, odvjetničko društvo, javno trgovačko društvo, OIB 88443826619, Draškovićeva 82, 10000 Zagreb</item>
      <item>Erste Group Bank AG, </item>
      <item>Zajednički odvjetnički ured  Veljko Knežević i dr., Ribarska 4, 51000 Rijeka</item>
      <item>Grad Rijeka, 51000 Rijeka</item>
      <item>GRAD RIJEKA, OIB 54382731928, Tito  trg 3, 51000 Rijeka</item>
      <item>Fabrika bakarnih cevi, </item>
      <item>Petra Jurčić Vujičić, Babonićeva 5, 10000 Zagreb</item>
      <item>ZOU Miodrag Kliba i dr., Ciscuttijeva 8, 52100 Pula</item>
      <item>Fujitsu Gmbh, </item>
      <item>Damir Sajko, Gajeva 53, 10 000 Zagreb</item>
      <item>JADRANSKO OSIGURANJE dioničko društvo, OIB 94472454976, Listopadska 2, 10000 Zagreb</item>
      <item>ZOU Veljko Knežević i dr., Ribarska 4, 51000 Rijeka</item>
      <item>I.T.V. društvo s ograničenom odgovornošću za proizvodnju i trgovinu, OIB 14386799366, Most Raša 7 B, Raša</item>
      <item>Županijsko državno odvjetništvo u Sisku, I.K. Sakcinskog 24, 44000 Sisak</item>
      <item>WEISHAUPT-ZAGREB plamenici i sustavi grijanja d.o.o., OIB 87583453773, Dragutina Golika 61, 10000 Zagreb</item>
      <item>Maja Cenić, OIB 40083743529, Pavla Hatza 21, 10000 Zagreb</item>
      <item>Grgić &amp; Partneri odvjetničko društvo j.t.d., OIB 16457179668, Ulica grada Vukovara 282, 10000 Zagreb</item>
      <item>SLATINSKA BANKA d.d., OIB 42252496579, Vladimira Nazora 2, Slatina</item>
      <item>ARIA VENT d.o.o. za proizvodnju, trgovinu i usluge, OIB 28712525796, Ivanićgradska 13, 10000 Zagreb</item>
      <item>Odvjetničko društvo LJUBENKO &amp; PARTNERI društvo s ograničenom odgovornošću za odvjetničke usluge, OIB 44071613559, Branimirova 29, 10000 Zagreb</item>
      <item>Grad Sisak</item>
      <item>Hrvatski Telekom d.d., OIB 81793146560, Savska cesta 32, 10000 Zagreb</item>
      <item>Afriso-Euro-Indeks Gmbh, </item>
      <item>Ivana Ljubičić, Rooseveltova 47, 21 000 Split</item>
      <item>Marino Bulat</item>
      <item>ARMACELL Europa GmbH, </item>
      <item>JAGAR &amp; GREBENAR, ODVJETNIČKO DRUŠTVO, OIB 50338508399, Masarykova 15, 10000 Zagreb</item>
      <item>Thaulell s.l. Taho ceramica, </item>
      <item>Systema S.P.A., </item>
      <item>Boris Anišić, Ilica 191, Zagreb Zagreb</item>
      <item>VELDIĆ - PROMET d.o.o. za unutarnju i vanjsku trgovinu, OIB 39281147133, Špičićeva 7, Mičevec</item>
      <item>PALIĆ i ŠURJAK odvjetničko društvo, OIB 93843279375, Crvenog križa 33, 10000 Zagreb</item>
      <item>Hansgrohe SE, </item>
      <item>Stipan Galić</item>
      <item>CENTROMETAL društvo s ograničenom odgovornošću za proizvodnju energetskih uređaja i alata, OIB 78657836300, Glavna 12, Macinec</item>
      <item>Odvjetnica Dunja Belaić Goleš, Sveti duh 2, 10000 Zagreb</item>
      <item>ERSTE&amp;STEIERMÄRKISCHE BANKA dioničko društvo, OIB 23057039320, Jadranski Trg 3/a, Rijeka</item>
      <item>Viktor Valentić, OIB 04421613654, 8. Podbrežje 6, 10000 Zagreb</item>
      <item>Božo Bagić, OIB 79836159385, Višegradska 10, 10000 Zagreb</item>
      <item>ANTE JURKOVIĆ društvo s ograničenom odgovornošću za proizvodnju mesa i mesnih prerađevina, OIB 46928909972, Dedovići 3,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zvorni_sadrzaj>
    <derivirana_varijabla naziv="DomainObject.Predmet.OstaliListFormatedWithAdressOIB_1">
      <item>ODVJETNIČKO DRUŠTVO ANIĆ I PARTNERI, Gajeva 53/II, 10000 Zagreb punomoćnik sudionika u postupku PEŠTAN d.o.o. za proizvodnju, trgovinu i usluge</item>
      <item>OD Suić &amp; Škunca, Domagojeva 14, 10000 Zagreb</item>
      <item>SNJEŽANA POSAVEC MITROV, DRAŠKOVIĆEVA 82, 10000 Zagreb</item>
      <item>Javorko Novak, A. Štampara 43, 35000 Slavonski Brod punomoćnik sudionika u postupku TERMOCOMMERCE d.o.o.</item>
      <item>ANTE GRADNJA d.o.o. za građenje i usluge, OIB 43522479943, Dedovići 3, 10000 Zagreb</item>
      <item>Jure Marušić, OIB 52703189678, Bleiweisova 21, 10000 Zagreb</item>
      <item>Zafir Husić</item>
      <item>Željko Ipša, OIB 90915451690, Kecerini Gornji 12, 10000 Zagreb</item>
      <item>ELEKTROMETAL dioničko društvo za izvođenje instalatersko montažerskih  radova, proizvodnju vatrootpornih elemenata, distribu, OIB 45669853088, Ferde Rusana 21, Bjelovar</item>
      <item>ZOU Damir Barišić-Iva Zalar Pavlović-Albin Mihalić, Basaričekova 27, 48000 Koprivnica</item>
      <item>Odvjetnički ured Lančić, Tuškanova 32, 10000 Zagreb</item>
      <item>ERSTE&amp;STEIERMÄRKISCHE BANKA dioničko društvo, OIB 23057039320, Jadranski Trg 3/a, 51000 Rijeka</item>
      <item>Milena Bjelajac, Zelinska 5, 10000 Zagreb</item>
      <item>BUTERIN &amp; POSAVEC, odvjetničko društvo, javno trgovačko društvo, OIB 88443826619, Draškovićeva 82, 10000 Zagreb</item>
      <item>Erste Group Bank AG, </item>
      <item>Zajednički odvjetnički ured  Veljko Knežević i dr., Ribarska 4, 51000 Rijeka</item>
      <item>Grad Rijeka, 51000 Rijeka</item>
      <item>GRAD RIJEKA, OIB 54382731928, Tito  trg 3, 51000 Rijeka</item>
      <item>Fabrika bakarnih cevi, </item>
      <item>Petra Jurčić Vujičić, Babonićeva 5, 10000 Zagreb</item>
      <item>ZOU Miodrag Kliba i dr., Ciscuttijeva 8, 52100 Pula</item>
      <item>Fujitsu Gmbh, </item>
      <item>Damir Sajko, Gajeva 53, 10 000 Zagreb</item>
      <item>JADRANSKO OSIGURANJE dioničko društvo, OIB 94472454976, Listopadska 2, 10000 Zagreb</item>
      <item>ZOU Veljko Knežević i dr., Ribarska 4, 51000 Rijeka</item>
      <item>I.T.V. društvo s ograničenom odgovornošću za proizvodnju i trgovinu, OIB 14386799366, Most Raša 7 B, Raša</item>
      <item>Županijsko državno odvjetništvo u Sisku, I.K. Sakcinskog 24, 44000 Sisak</item>
      <item>WEISHAUPT-ZAGREB plamenici i sustavi grijanja d.o.o., OIB 87583453773, Dragutina Golika 61, 10000 Zagreb</item>
      <item>Maja Cenić, OIB 40083743529, Pavla Hatza 21, 10000 Zagreb</item>
      <item>Grgić &amp; Partneri odvjetničko društvo j.t.d., OIB 16457179668, Ulica grada Vukovara 282, 10000 Zagreb</item>
      <item>SLATINSKA BANKA d.d., OIB 42252496579, Vladimira Nazora 2, Slatina</item>
      <item>ARIA VENT d.o.o. za proizvodnju, trgovinu i usluge, OIB 28712525796, Ivanićgradska 13, 10000 Zagreb</item>
      <item>Odvjetničko društvo LJUBENKO &amp; PARTNERI društvo s ograničenom odgovornošću za odvjetničke usluge, OIB 44071613559, Branimirova 29, 10000 Zagreb</item>
      <item>Grad Sisak</item>
      <item>Hrvatski Telekom d.d., OIB 81793146560, Savska cesta 32, 10000 Zagreb</item>
      <item>Afriso-Euro-Indeks Gmbh, </item>
      <item>Ivana Ljubičić, Rooseveltova 47, 21 000 Split</item>
      <item>Marino Bulat</item>
      <item>ARMACELL Europa GmbH, </item>
      <item>JAGAR &amp; GREBENAR, ODVJETNIČKO DRUŠTVO, OIB 50338508399, Masarykova 15, 10000 Zagreb</item>
      <item>Thaulell s.l. Taho ceramica, </item>
      <item>Systema S.P.A., </item>
      <item>Boris Anišić, Ilica 191, Zagreb Zagreb</item>
      <item>VELDIĆ - PROMET d.o.o. za unutarnju i vanjsku trgovinu, OIB 39281147133, Špičićeva 7, Mičevec</item>
      <item>PALIĆ i ŠURJAK odvjetničko društvo, OIB 93843279375, Crvenog križa 33, 10000 Zagreb</item>
      <item>Hansgrohe SE, </item>
      <item>Stipan Galić</item>
      <item>CENTROMETAL društvo s ograničenom odgovornošću za proizvodnju energetskih uređaja i alata, OIB 78657836300, Glavna 12, Macinec</item>
      <item>Odvjetnica Dunja Belaić Goleš, Sveti duh 2, 10000 Zagreb</item>
      <item>ERSTE&amp;STEIERMÄRKISCHE BANKA dioničko društvo, OIB 23057039320, Jadranski Trg 3/a, Rijeka</item>
      <item>Viktor Valentić, OIB 04421613654, 8. Podbrežje 6, 10000 Zagreb</item>
      <item>Božo Bagić, OIB 79836159385, Višegradska 10, 10000 Zagreb</item>
      <item>ANTE JURKOVIĆ društvo s ograničenom odgovornošću za proizvodnju mesa i mesnih prerađevina, OIB 46928909972, Dedovići 3,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derivirana_varijabla>
  </DomainObject.Predmet.OstaliListFormatedWithAdressOIB>
  <DomainObject.Predmet.OstaliListNazivFormated>
    <izvorni_sadrzaj>
      <item>ODVJETNIČKO DRUŠTVO ANIĆ I PARTNERI</item>
      <item>OD Suić &amp; Škunca</item>
      <item>SNJEŽANA POSAVEC MITROV</item>
      <item>Javorko Novak</item>
      <item>ANTE GRADNJA d.o.o. za građenje i usluge</item>
      <item>Jure Marušić</item>
      <item>Zafir Husić</item>
      <item>Željko Ipša</item>
      <item>ELEKTROMETAL dioničko društvo za izvođenje instalatersko montažerskih  radova, proizvodnju vatrootpornih elemenata, distribu</item>
      <item>ZOU Damir Barišić-Iva Zalar Pavlović-Albin Mihalić</item>
      <item>Odvjetnički ured Lančić</item>
      <item>ERSTE&amp;STEIERMÄRKISCHE BANKA dioničko društvo</item>
      <item>Milena Bjelajac</item>
      <item>BUTERIN &amp; POSAVEC, odvjetničko društvo, javno trgovačko društvo</item>
      <item>Erste Group Bank AG</item>
      <item>Zajednički odvjetnički ured  Veljko Knežević i dr.</item>
      <item>Grad Rijeka</item>
      <item>GRAD RIJEKA</item>
      <item>Fabrika bakarnih cevi</item>
      <item>Petra Jurčić Vujičić</item>
      <item>ZOU Miodrag Kliba i dr.</item>
      <item>Fujitsu Gmbh</item>
      <item>Damir Sajko</item>
      <item>JADRANSKO OSIGURANJE dioničko društvo</item>
      <item>ZOU Veljko Knežević i dr.</item>
      <item>I.T.V. društvo s ograničenom odgovornošću za proizvodnju i trgovinu</item>
      <item>Županijsko državno odvjetništvo u Sisku</item>
      <item>WEISHAUPT-ZAGREB plamenici i sustavi grijanja d.o.o.</item>
      <item>Maja Cenić</item>
      <item>Grgić &amp; Partneri odvjetničko društvo j.t.d.</item>
      <item>SLATINSKA BANKA d.d.</item>
      <item>ARIA VENT d.o.o. za proizvodnju, trgovinu i usluge</item>
      <item>Odvjetničko društvo LJUBENKO &amp; PARTNERI društvo s ograničenom odgovornošću za odvjetničke usluge</item>
      <item>Grad Sisak</item>
      <item>Hrvatski Telekom d.d.</item>
      <item>Afriso-Euro-Indeks Gmbh</item>
      <item>Ivana Ljubičić</item>
      <item>Marino Bulat</item>
      <item>ARMACELL Europa GmbH</item>
      <item>JAGAR &amp; GREBENAR, ODVJETNIČKO DRUŠTVO</item>
      <item>Thaulell s.l. Taho ceramica</item>
      <item>Systema S.P.A.</item>
      <item>Boris Anišić</item>
      <item>VELDIĆ - PROMET d.o.o. za unutarnju i vanjsku trgovinu</item>
      <item>PALIĆ i ŠURJAK odvjetničko društvo</item>
      <item>Hansgrohe SE</item>
      <item>Stipan Galić</item>
      <item>CENTROMETAL društvo s ograničenom odgovornošću za proizvodnju energetskih uređaja i alata</item>
      <item>Odvjetnica Dunja Belaić Goleš</item>
      <item>ERSTE&amp;STEIERMÄRKISCHE BANKA dioničko društvo</item>
      <item>Viktor Valentić</item>
      <item>Božo Bagić</item>
      <item>ANTE JURKOVIĆ društvo s ograničenom odgovornošću za proizvodnju mesa i mesnih prerađevina</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zvorni_sadrzaj>
    <derivirana_varijabla naziv="DomainObject.Predmet.OstaliListNazivFormated_1">
      <item>ODVJETNIČKO DRUŠTVO ANIĆ I PARTNERI</item>
      <item>OD Suić &amp; Škunca</item>
      <item>SNJEŽANA POSAVEC MITROV</item>
      <item>Javorko Novak</item>
      <item>ANTE GRADNJA d.o.o. za građenje i usluge</item>
      <item>Jure Marušić</item>
      <item>Zafir Husić</item>
      <item>Željko Ipša</item>
      <item>ELEKTROMETAL dioničko društvo za izvođenje instalatersko montažerskih  radova, proizvodnju vatrootpornih elemenata, distribu</item>
      <item>ZOU Damir Barišić-Iva Zalar Pavlović-Albin Mihalić</item>
      <item>Odvjetnički ured Lančić</item>
      <item>ERSTE&amp;STEIERMÄRKISCHE BANKA dioničko društvo</item>
      <item>Milena Bjelajac</item>
      <item>BUTERIN &amp; POSAVEC, odvjetničko društvo, javno trgovačko društvo</item>
      <item>Erste Group Bank AG</item>
      <item>Zajednički odvjetnički ured  Veljko Knežević i dr.</item>
      <item>Grad Rijeka</item>
      <item>GRAD RIJEKA</item>
      <item>Fabrika bakarnih cevi</item>
      <item>Petra Jurčić Vujičić</item>
      <item>ZOU Miodrag Kliba i dr.</item>
      <item>Fujitsu Gmbh</item>
      <item>Damir Sajko</item>
      <item>JADRANSKO OSIGURANJE dioničko društvo</item>
      <item>ZOU Veljko Knežević i dr.</item>
      <item>I.T.V. društvo s ograničenom odgovornošću za proizvodnju i trgovinu</item>
      <item>Županijsko državno odvjetništvo u Sisku</item>
      <item>WEISHAUPT-ZAGREB plamenici i sustavi grijanja d.o.o.</item>
      <item>Maja Cenić</item>
      <item>Grgić &amp; Partneri odvjetničko društvo j.t.d.</item>
      <item>SLATINSKA BANKA d.d.</item>
      <item>ARIA VENT d.o.o. za proizvodnju, trgovinu i usluge</item>
      <item>Odvjetničko društvo LJUBENKO &amp; PARTNERI društvo s ograničenom odgovornošću za odvjetničke usluge</item>
      <item>Grad Sisak</item>
      <item>Hrvatski Telekom d.d.</item>
      <item>Afriso-Euro-Indeks Gmbh</item>
      <item>Ivana Ljubičić</item>
      <item>Marino Bulat</item>
      <item>ARMACELL Europa GmbH</item>
      <item>JAGAR &amp; GREBENAR, ODVJETNIČKO DRUŠTVO</item>
      <item>Thaulell s.l. Taho ceramica</item>
      <item>Systema S.P.A.</item>
      <item>Boris Anišić</item>
      <item>VELDIĆ - PROMET d.o.o. za unutarnju i vanjsku trgovinu</item>
      <item>PALIĆ i ŠURJAK odvjetničko društvo</item>
      <item>Hansgrohe SE</item>
      <item>Stipan Galić</item>
      <item>CENTROMETAL društvo s ograničenom odgovornošću za proizvodnju energetskih uređaja i alata</item>
      <item>Odvjetnica Dunja Belaić Goleš</item>
      <item>ERSTE&amp;STEIERMÄRKISCHE BANKA dioničko društvo</item>
      <item>Viktor Valentić</item>
      <item>Božo Bagić</item>
      <item>ANTE JURKOVIĆ društvo s ograničenom odgovornošću za proizvodnju mesa i mesnih prerađevina</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derivirana_varijabla>
  </DomainObject.Predmet.OstaliListNazivFormated>
  <DomainObject.Predmet.OstaliListNazivFormatedOIB>
    <izvorni_sadrzaj>
      <item>ODVJETNIČKO DRUŠTVO ANIĆ I PARTNERI</item>
      <item>OD Suić &amp; Škunca</item>
      <item>SNJEŽANA POSAVEC MITROV</item>
      <item>Javorko Novak</item>
      <item>ANTE GRADNJA d.o.o. za građenje i usluge, OIB 43522479943</item>
      <item>Jure Marušić, OIB 52703189678</item>
      <item>Zafir Husić</item>
      <item>Željko Ipša, OIB 90915451690</item>
      <item>ELEKTROMETAL dioničko društvo za izvođenje instalatersko montažerskih  radova, proizvodnju vatrootpornih elemenata, distribu, OIB 45669853088</item>
      <item>ZOU Damir Barišić-Iva Zalar Pavlović-Albin Mihalić</item>
      <item>Odvjetnički ured Lančić</item>
      <item>ERSTE&amp;STEIERMÄRKISCHE BANKA dioničko društvo, OIB 23057039320</item>
      <item>Milena Bjelajac</item>
      <item>BUTERIN &amp; POSAVEC, odvjetničko društvo, javno trgovačko društvo, OIB 88443826619</item>
      <item>Erste Group Bank AG</item>
      <item>Zajednički odvjetnički ured  Veljko Knežević i dr.</item>
      <item>Grad Rijeka</item>
      <item>GRAD RIJEKA, OIB 54382731928</item>
      <item>Fabrika bakarnih cevi</item>
      <item>Petra Jurčić Vujičić</item>
      <item>ZOU Miodrag Kliba i dr.</item>
      <item>Fujitsu Gmbh</item>
      <item>Damir Sajko</item>
      <item>JADRANSKO OSIGURANJE dioničko društvo, OIB 94472454976</item>
      <item>ZOU Veljko Knežević i dr.</item>
      <item>I.T.V. društvo s ograničenom odgovornošću za proizvodnju i trgovinu, OIB 14386799366</item>
      <item>Županijsko državno odvjetništvo u Sisku</item>
      <item>WEISHAUPT-ZAGREB plamenici i sustavi grijanja d.o.o., OIB 87583453773</item>
      <item>Maja Cenić, OIB 40083743529</item>
      <item>Grgić &amp; Partneri odvjetničko društvo j.t.d., OIB 16457179668</item>
      <item>SLATINSKA BANKA d.d., OIB 42252496579</item>
      <item>ARIA VENT d.o.o. za proizvodnju, trgovinu i usluge, OIB 28712525796</item>
      <item>Odvjetničko društvo LJUBENKO &amp; PARTNERI društvo s ograničenom odgovornošću za odvjetničke usluge, OIB 44071613559</item>
      <item>Grad Sisak</item>
      <item>Hrvatski Telekom d.d., OIB 81793146560</item>
      <item>Afriso-Euro-Indeks Gmbh</item>
      <item>Ivana Ljubičić</item>
      <item>Marino Bulat</item>
      <item>ARMACELL Europa GmbH</item>
      <item>JAGAR &amp; GREBENAR, ODVJETNIČKO DRUŠTVO, OIB 50338508399</item>
      <item>Thaulell s.l. Taho ceramica</item>
      <item>Systema S.P.A.</item>
      <item>Boris Anišić</item>
      <item>VELDIĆ - PROMET d.o.o. za unutarnju i vanjsku trgovinu, OIB 39281147133</item>
      <item>PALIĆ i ŠURJAK odvjetničko društvo, OIB 93843279375</item>
      <item>Hansgrohe SE</item>
      <item>Stipan Galić</item>
      <item>CENTROMETAL društvo s ograničenom odgovornošću za proizvodnju energetskih uređaja i alata, OIB 78657836300</item>
      <item>Odvjetnica Dunja Belaić Goleš</item>
      <item>ERSTE&amp;STEIERMÄRKISCHE BANKA dioničko društvo, OIB 23057039320</item>
      <item>Viktor Valentić, OIB 04421613654</item>
      <item>Božo Bagić, OIB 79836159385</item>
      <item>ANTE JURKOVIĆ društvo s ograničenom odgovornošću za proizvodnju mesa i mesnih prerađevina, OIB 46928909972</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zvorni_sadrzaj>
    <derivirana_varijabla naziv="DomainObject.Predmet.OstaliListNazivFormatedOIB_1">
      <item>ODVJETNIČKO DRUŠTVO ANIĆ I PARTNERI</item>
      <item>OD Suić &amp; Škunca</item>
      <item>SNJEŽANA POSAVEC MITROV</item>
      <item>Javorko Novak</item>
      <item>ANTE GRADNJA d.o.o. za građenje i usluge, OIB 43522479943</item>
      <item>Jure Marušić, OIB 52703189678</item>
      <item>Zafir Husić</item>
      <item>Željko Ipša, OIB 90915451690</item>
      <item>ELEKTROMETAL dioničko društvo za izvođenje instalatersko montažerskih  radova, proizvodnju vatrootpornih elemenata, distribu, OIB 45669853088</item>
      <item>ZOU Damir Barišić-Iva Zalar Pavlović-Albin Mihalić</item>
      <item>Odvjetnički ured Lančić</item>
      <item>ERSTE&amp;STEIERMÄRKISCHE BANKA dioničko društvo, OIB 23057039320</item>
      <item>Milena Bjelajac</item>
      <item>BUTERIN &amp; POSAVEC, odvjetničko društvo, javno trgovačko društvo, OIB 88443826619</item>
      <item>Erste Group Bank AG</item>
      <item>Zajednički odvjetnički ured  Veljko Knežević i dr.</item>
      <item>Grad Rijeka</item>
      <item>GRAD RIJEKA, OIB 54382731928</item>
      <item>Fabrika bakarnih cevi</item>
      <item>Petra Jurčić Vujičić</item>
      <item>ZOU Miodrag Kliba i dr.</item>
      <item>Fujitsu Gmbh</item>
      <item>Damir Sajko</item>
      <item>JADRANSKO OSIGURANJE dioničko društvo, OIB 94472454976</item>
      <item>ZOU Veljko Knežević i dr.</item>
      <item>I.T.V. društvo s ograničenom odgovornošću za proizvodnju i trgovinu, OIB 14386799366</item>
      <item>Županijsko državno odvjetništvo u Sisku</item>
      <item>WEISHAUPT-ZAGREB plamenici i sustavi grijanja d.o.o., OIB 87583453773</item>
      <item>Maja Cenić, OIB 40083743529</item>
      <item>Grgić &amp; Partneri odvjetničko društvo j.t.d., OIB 16457179668</item>
      <item>SLATINSKA BANKA d.d., OIB 42252496579</item>
      <item>ARIA VENT d.o.o. za proizvodnju, trgovinu i usluge, OIB 28712525796</item>
      <item>Odvjetničko društvo LJUBENKO &amp; PARTNERI društvo s ograničenom odgovornošću za odvjetničke usluge, OIB 44071613559</item>
      <item>Grad Sisak</item>
      <item>Hrvatski Telekom d.d., OIB 81793146560</item>
      <item>Afriso-Euro-Indeks Gmbh</item>
      <item>Ivana Ljubičić</item>
      <item>Marino Bulat</item>
      <item>ARMACELL Europa GmbH</item>
      <item>JAGAR &amp; GREBENAR, ODVJETNIČKO DRUŠTVO, OIB 50338508399</item>
      <item>Thaulell s.l. Taho ceramica</item>
      <item>Systema S.P.A.</item>
      <item>Boris Anišić</item>
      <item>VELDIĆ - PROMET d.o.o. za unutarnju i vanjsku trgovinu, OIB 39281147133</item>
      <item>PALIĆ i ŠURJAK odvjetničko društvo, OIB 93843279375</item>
      <item>Hansgrohe SE</item>
      <item>Stipan Galić</item>
      <item>CENTROMETAL društvo s ograničenom odgovornošću za proizvodnju energetskih uređaja i alata, OIB 78657836300</item>
      <item>Odvjetnica Dunja Belaić Goleš</item>
      <item>ERSTE&amp;STEIERMÄRKISCHE BANKA dioničko društvo, OIB 23057039320</item>
      <item>Viktor Valentić, OIB 04421613654</item>
      <item>Božo Bagić, OIB 79836159385</item>
      <item>ANTE JURKOVIĆ društvo s ograničenom odgovornošću za proizvodnju mesa i mesnih prerađevina, OIB 46928909972</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St-1066/2012-375</izvorni_sadrzaj>
    <derivirana_varijabla naziv="DomainObject.PoslovniBrojDokumenta_1">St-1066/2012-375</derivirana_varijabla>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d.o.o.</izvorni_sadrzaj>
    <derivirana_varijabla naziv="DomainObject.Predmet.ProtustrankaIDrugi_1">TERMOCOMMERCE d.o.o.</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d.o.o., OIB 09627920501, KNEZA BRANIMIRA 173, 10000 Zagreb</izvorni_sadrzaj>
    <derivirana_varijabla naziv="DomainObject.Predmet.ProtustrankaIDrugiAdressOIB_1">TERMOCOMMERCE d.o.o.,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TERMOCOMMERCE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FRIGO%CO d.o.o.</item>
      <item>VAILLANT d.o.o.</item>
      <item>ENMON d.o.o.</item>
      <item>Boris Bates</item>
      <item>CUBUS FORMA d.o.o.</item>
      <item>Zlatko Augustić</item>
      <item>KERA TERM TRGOVINA d.o.o.</item>
      <item>PEŠTAN d.o.o. za proizvodnju, trgovinu i usluge</item>
      <item>ODVJETNIČKO DRUŠTVO ANIĆ I PARTNERI</item>
      <item>OD Suić &amp; Škunca</item>
      <item>SNJEŽANA POSAVEC MITROV</item>
      <item>Javorko Novak</item>
      <item>ANTE GRADNJA d.o.o. za građenje i usluge</item>
      <item>Jure Marušić</item>
      <item>Zafir Husić</item>
      <item>Željko Ipša</item>
      <item>ELEKTROMETAL dioničko društvo za izvođenje instalatersko montažerskih  radova, proizvodnju vatrootpornih elemenata, distribu</item>
      <item>ZOU Damir Barišić-Iva Zalar Pavlović-Albin Mihalić</item>
      <item>Odvjetnički ured Lančić</item>
      <item>ERSTE&amp;STEIERMÄRKISCHE BANKA dioničko društvo</item>
      <item>Milena Bjelajac</item>
      <item>BUTERIN &amp; POSAVEC, odvjetničko društvo, javno trgovačko društvo</item>
      <item>Erste Group Bank AG</item>
      <item>Zajednički odvjetnički ured  Veljko Knežević i dr.</item>
      <item>Grad Rijeka</item>
      <item>GRAD RIJEKA</item>
      <item>Fabrika bakarnih cevi</item>
      <item>Petra Jurčić Vujičić</item>
      <item>ZOU Miodrag Kliba i dr.</item>
      <item>Fujitsu Gmbh</item>
      <item>Damir Sajko</item>
      <item>JADRANSKO OSIGURANJE dioničko društvo</item>
      <item>ZOU Veljko Knežević i dr.</item>
      <item>I.T.V. društvo s ograničenom odgovornošću za proizvodnju i trgovinu</item>
      <item>Županijsko državno odvjetništvo u Sisku</item>
      <item>WEISHAUPT-ZAGREB plamenici i sustavi grijanja d.o.o.</item>
      <item>Maja Cenić</item>
      <item>Grgić &amp; Partneri odvjetničko društvo j.t.d.</item>
      <item>SLATINSKA BANKA d.d.</item>
      <item>ARIA VENT d.o.o. za proizvodnju, trgovinu i usluge</item>
      <item>Odvjetničko društvo LJUBENKO &amp; PARTNERI društvo s ograničenom odgovornošću za odvjetničke usluge</item>
      <item>Grad Sisak</item>
      <item>Hrvatski Telekom d.d.</item>
      <item>Afriso-Euro-Indeks Gmbh</item>
      <item>Ivana Ljubičić</item>
      <item>Marino Bulat</item>
      <item>ARMACELL Europa GmbH</item>
      <item>JAGAR &amp; GREBENAR, ODVJETNIČKO DRUŠTVO</item>
      <item>Thaulell s.l. Taho ceramica</item>
      <item>Systema S.P.A.</item>
      <item>Boris Anišić</item>
      <item>VELDIĆ - PROMET d.o.o. za unutarnju i vanjsku trgovinu</item>
      <item>PALIĆ i ŠURJAK odvjetničko društvo</item>
      <item>Hansgrohe SE</item>
      <item>Stipan Galić</item>
      <item>CENTROMETAL društvo s ograničenom odgovornošću za proizvodnju energetskih uređaja i alata</item>
      <item>Odvjetnica Dunja Belaić Goleš</item>
      <item>ERSTE&amp;STEIERMÄRKISCHE BANKA dioničko društvo</item>
      <item>Viktor Valentić</item>
      <item>Božo Bagić</item>
      <item>ANTE JURKOVIĆ društvo s ograničenom odgovornošću za proizvodnju mesa i mesnih prerađevina</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zvorni_sadrzaj>
    <derivirana_varijabla naziv="DomainObject.Predmet.SudioniciListNaziv_1">
      <item>TERMOCOMMERCE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FRIGO%CO d.o.o.</item>
      <item>VAILLANT d.o.o.</item>
      <item>ENMON d.o.o.</item>
      <item>Boris Bates</item>
      <item>CUBUS FORMA d.o.o.</item>
      <item>Zlatko Augustić</item>
      <item>KERA TERM TRGOVINA d.o.o.</item>
      <item>PEŠTAN d.o.o. za proizvodnju, trgovinu i usluge</item>
      <item>ODVJETNIČKO DRUŠTVO ANIĆ I PARTNERI</item>
      <item>OD Suić &amp; Škunca</item>
      <item>SNJEŽANA POSAVEC MITROV</item>
      <item>Javorko Novak</item>
      <item>ANTE GRADNJA d.o.o. za građenje i usluge</item>
      <item>Jure Marušić</item>
      <item>Zafir Husić</item>
      <item>Željko Ipša</item>
      <item>ELEKTROMETAL dioničko društvo za izvođenje instalatersko montažerskih  radova, proizvodnju vatrootpornih elemenata, distribu</item>
      <item>ZOU Damir Barišić-Iva Zalar Pavlović-Albin Mihalić</item>
      <item>Odvjetnički ured Lančić</item>
      <item>ERSTE&amp;STEIERMÄRKISCHE BANKA dioničko društvo</item>
      <item>Milena Bjelajac</item>
      <item>BUTERIN &amp; POSAVEC, odvjetničko društvo, javno trgovačko društvo</item>
      <item>Erste Group Bank AG</item>
      <item>Zajednički odvjetnički ured  Veljko Knežević i dr.</item>
      <item>Grad Rijeka</item>
      <item>GRAD RIJEKA</item>
      <item>Fabrika bakarnih cevi</item>
      <item>Petra Jurčić Vujičić</item>
      <item>ZOU Miodrag Kliba i dr.</item>
      <item>Fujitsu Gmbh</item>
      <item>Damir Sajko</item>
      <item>JADRANSKO OSIGURANJE dioničko društvo</item>
      <item>ZOU Veljko Knežević i dr.</item>
      <item>I.T.V. društvo s ograničenom odgovornošću za proizvodnju i trgovinu</item>
      <item>Županijsko državno odvjetništvo u Sisku</item>
      <item>WEISHAUPT-ZAGREB plamenici i sustavi grijanja d.o.o.</item>
      <item>Maja Cenić</item>
      <item>Grgić &amp; Partneri odvjetničko društvo j.t.d.</item>
      <item>SLATINSKA BANKA d.d.</item>
      <item>ARIA VENT d.o.o. za proizvodnju, trgovinu i usluge</item>
      <item>Odvjetničko društvo LJUBENKO &amp; PARTNERI društvo s ograničenom odgovornošću za odvjetničke usluge</item>
      <item>Grad Sisak</item>
      <item>Hrvatski Telekom d.d.</item>
      <item>Afriso-Euro-Indeks Gmbh</item>
      <item>Ivana Ljubičić</item>
      <item>Marino Bulat</item>
      <item>ARMACELL Europa GmbH</item>
      <item>JAGAR &amp; GREBENAR, ODVJETNIČKO DRUŠTVO</item>
      <item>Thaulell s.l. Taho ceramica</item>
      <item>Systema S.P.A.</item>
      <item>Boris Anišić</item>
      <item>VELDIĆ - PROMET d.o.o. za unutarnju i vanjsku trgovinu</item>
      <item>PALIĆ i ŠURJAK odvjetničko društvo</item>
      <item>Hansgrohe SE</item>
      <item>Stipan Galić</item>
      <item>CENTROMETAL društvo s ograničenom odgovornošću za proizvodnju energetskih uređaja i alata</item>
      <item>Odvjetnica Dunja Belaić Goleš</item>
      <item>ERSTE&amp;STEIERMÄRKISCHE BANKA dioničko društvo</item>
      <item>Viktor Valentić</item>
      <item>Božo Bagić</item>
      <item>ANTE JURKOVIĆ društvo s ograničenom odgovornošću za proizvodnju mesa i mesnih prerađevina</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derivirana_varijabla>
  </DomainObject.Predmet.SudioniciListNaziv>
  <DomainObject.Predmet.SudioniciListAdressOIB>
    <izvorni_sadrzaj>
      <item>TERMOCOMMERCE d.o.o., OIB 09627920501, KNEZA BRANIMIRA 173,10000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item>FRIGO%CO d.o.o.</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PEŠTAN d.o.o. za proizvodnju, trgovinu i usluge, OIB 56429755139, Zagrebačka cesta 113 A,10297 Jakovlje</item>
      <item>ODVJETNIČKO DRUŠTVO ANIĆ I PARTNERI, Gajeva 53/II,10000 Zagreb</item>
      <item>OD Suić &amp; Škunca, Domagojeva 14,10000 Zagreb</item>
      <item>SNJEŽANA POSAVEC MITROV, DRAŠKOVIĆEVA 82,10000 Zagreb</item>
      <item>Javorko Novak, A. Štampara 43,35000 Slavonski Brod</item>
      <item>ANTE GRADNJA d.o.o. za građenje i usluge, OIB 43522479943, Dedovići 3,10000 Zagreb</item>
      <item>Jure Marušić, OIB 52703189678, Bleiweisova 21,10000 Zagreb</item>
      <item>Zafir Husić</item>
      <item>Željko Ipša, OIB 90915451690, Kecerini Gornji 12,10000 Zagreb</item>
      <item>ELEKTROMETAL dioničko društvo za izvođenje instalatersko montažerskih  radova, proizvodnju vatrootpornih elemenata, distribu, OIB 45669853088, Ferde Rusana 21,Bjelovar</item>
      <item>ZOU Damir Barišić-Iva Zalar Pavlović-Albin Mihalić, Basaričekova 27,48000 Koprivnica</item>
      <item>Odvjetnički ured Lančić, Tuškanova 32,10000 Zagreb</item>
      <item>ERSTE&amp;STEIERMÄRKISCHE BANKA dioničko društvo, OIB 23057039320, Jadranski Trg 3/a,51000 Rijeka</item>
      <item>Milena Bjelajac, Zelinska 5,10000 Zagreb</item>
      <item>BUTERIN &amp; POSAVEC, odvjetničko društvo, javno trgovačko društvo, OIB 88443826619, Draškovićeva 82,10000 Zagreb</item>
      <item>Erste Group Bank AG, </item>
      <item>Zajednički odvjetnički ured  Veljko Knežević i dr., Ribarska 4,51000 Rijeka</item>
      <item>Grad Rijeka, 51000 Rijeka</item>
      <item>GRAD RIJEKA, OIB 54382731928, Tito  trg 3,51000 Rijeka</item>
      <item>Fabrika bakarnih cevi, </item>
      <item>Petra Jurčić Vujičić, Babonićeva 5,10000 Zagreb</item>
      <item>ZOU Miodrag Kliba i dr., Ciscuttijeva 8,52100 Pula</item>
      <item>Fujitsu Gmbh, </item>
      <item>Damir Sajko, Gajeva 53,10 000 Zagreb</item>
      <item>JADRANSKO OSIGURANJE dioničko društvo, OIB 94472454976, Listopadska 2,10000 Zagreb</item>
      <item>ZOU Veljko Knežević i dr., Ribarska 4,51000 Rijeka</item>
      <item>I.T.V. društvo s ograničenom odgovornošću za proizvodnju i trgovinu, OIB 14386799366, Most Raša 7 B,Raša</item>
      <item>Županijsko državno odvjetništvo u Sisku, I.K. Sakcinskog 24,44000 Sisak</item>
      <item>WEISHAUPT-ZAGREB plamenici i sustavi grijanja d.o.o., OIB 87583453773, Dragutina Golika 61,10000 Zagreb</item>
      <item>Maja Cenić, OIB 40083743529, Pavla Hatza 21,10000 Zagreb</item>
      <item>Grgić &amp; Partneri odvjetničko društvo j.t.d., OIB 16457179668, Ulica grada Vukovara 282,10000 Zagreb</item>
      <item>SLATINSKA BANKA d.d., OIB 42252496579, Vladimira Nazora 2,Slatina</item>
      <item>ARIA VENT d.o.o. za proizvodnju, trgovinu i usluge, OIB 28712525796, Ivanićgradska 13,10000 Zagreb</item>
      <item>Odvjetničko društvo LJUBENKO &amp; PARTNERI društvo s ograničenom odgovornošću za odvjetničke usluge, OIB 44071613559, Branimirova 29,10000 Zagreb</item>
      <item>Grad Sisak</item>
      <item>Hrvatski Telekom d.d., OIB 81793146560, Savska cesta 32,10000 Zagreb</item>
      <item>Afriso-Euro-Indeks Gmbh, </item>
      <item>Ivana Ljubičić, Rooseveltova 47,21 000 Split</item>
      <item>Marino Bulat</item>
      <item>ARMACELL Europa GmbH, </item>
      <item>JAGAR &amp; GREBENAR, ODVJETNIČKO DRUŠTVO, OIB 50338508399, Masarykova 15,10000 Zagreb</item>
      <item>Thaulell s.l. Taho ceramica, </item>
      <item>Systema S.P.A., </item>
      <item>Boris Anišić, Ilica 191,Zagreb Zagreb</item>
      <item>VELDIĆ - PROMET d.o.o. za unutarnju i vanjsku trgovinu, OIB 39281147133, Špičićeva 7,Mičevec</item>
      <item>PALIĆ i ŠURJAK odvjetničko društvo, OIB 93843279375, Crvenog križa 33,10000 Zagreb</item>
      <item>Hansgrohe SE, </item>
      <item>Stipan Galić</item>
      <item>CENTROMETAL društvo s ograničenom odgovornošću za proizvodnju energetskih uređaja i alata, OIB 78657836300, Glavna 12,Macinec</item>
      <item>Odvjetnica Dunja Belaić Goleš, Sveti duh 2,10000 Zagreb</item>
      <item>ERSTE&amp;STEIERMÄRKISCHE BANKA dioničko društvo, OIB 23057039320, Jadranski Trg 3/a,Rijeka</item>
      <item>Viktor Valentić, OIB 04421613654, 8. Podbrežje 6,10000 Zagreb</item>
      <item>Božo Bagić, OIB 79836159385, Višegradska 10,10000 Zagreb</item>
      <item>ANTE JURKOVIĆ društvo s ograničenom odgovornošću za proizvodnju mesa i mesnih prerađevina, OIB 46928909972, Dedovići 3,10000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zvorni_sadrzaj>
    <derivirana_varijabla naziv="DomainObject.Predmet.SudioniciListAdressOIB_1">
      <item>TERMOCOMMERCE d.o.o., OIB 09627920501, KNEZA BRANIMIRA 173,10000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item>FRIGO%CO d.o.o.</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PEŠTAN d.o.o. za proizvodnju, trgovinu i usluge, OIB 56429755139, Zagrebačka cesta 113 A,10297 Jakovlje</item>
      <item>ODVJETNIČKO DRUŠTVO ANIĆ I PARTNERI, Gajeva 53/II,10000 Zagreb</item>
      <item>OD Suić &amp; Škunca, Domagojeva 14,10000 Zagreb</item>
      <item>SNJEŽANA POSAVEC MITROV, DRAŠKOVIĆEVA 82,10000 Zagreb</item>
      <item>Javorko Novak, A. Štampara 43,35000 Slavonski Brod</item>
      <item>ANTE GRADNJA d.o.o. za građenje i usluge, OIB 43522479943, Dedovići 3,10000 Zagreb</item>
      <item>Jure Marušić, OIB 52703189678, Bleiweisova 21,10000 Zagreb</item>
      <item>Zafir Husić</item>
      <item>Željko Ipša, OIB 90915451690, Kecerini Gornji 12,10000 Zagreb</item>
      <item>ELEKTROMETAL dioničko društvo za izvođenje instalatersko montažerskih  radova, proizvodnju vatrootpornih elemenata, distribu, OIB 45669853088, Ferde Rusana 21,Bjelovar</item>
      <item>ZOU Damir Barišić-Iva Zalar Pavlović-Albin Mihalić, Basaričekova 27,48000 Koprivnica</item>
      <item>Odvjetnički ured Lančić, Tuškanova 32,10000 Zagreb</item>
      <item>ERSTE&amp;STEIERMÄRKISCHE BANKA dioničko društvo, OIB 23057039320, Jadranski Trg 3/a,51000 Rijeka</item>
      <item>Milena Bjelajac, Zelinska 5,10000 Zagreb</item>
      <item>BUTERIN &amp; POSAVEC, odvjetničko društvo, javno trgovačko društvo, OIB 88443826619, Draškovićeva 82,10000 Zagreb</item>
      <item>Erste Group Bank AG, </item>
      <item>Zajednički odvjetnički ured  Veljko Knežević i dr., Ribarska 4,51000 Rijeka</item>
      <item>Grad Rijeka, 51000 Rijeka</item>
      <item>GRAD RIJEKA, OIB 54382731928, Tito  trg 3,51000 Rijeka</item>
      <item>Fabrika bakarnih cevi, </item>
      <item>Petra Jurčić Vujičić, Babonićeva 5,10000 Zagreb</item>
      <item>ZOU Miodrag Kliba i dr., Ciscuttijeva 8,52100 Pula</item>
      <item>Fujitsu Gmbh, </item>
      <item>Damir Sajko, Gajeva 53,10 000 Zagreb</item>
      <item>JADRANSKO OSIGURANJE dioničko društvo, OIB 94472454976, Listopadska 2,10000 Zagreb</item>
      <item>ZOU Veljko Knežević i dr., Ribarska 4,51000 Rijeka</item>
      <item>I.T.V. društvo s ograničenom odgovornošću za proizvodnju i trgovinu, OIB 14386799366, Most Raša 7 B,Raša</item>
      <item>Županijsko državno odvjetništvo u Sisku, I.K. Sakcinskog 24,44000 Sisak</item>
      <item>WEISHAUPT-ZAGREB plamenici i sustavi grijanja d.o.o., OIB 87583453773, Dragutina Golika 61,10000 Zagreb</item>
      <item>Maja Cenić, OIB 40083743529, Pavla Hatza 21,10000 Zagreb</item>
      <item>Grgić &amp; Partneri odvjetničko društvo j.t.d., OIB 16457179668, Ulica grada Vukovara 282,10000 Zagreb</item>
      <item>SLATINSKA BANKA d.d., OIB 42252496579, Vladimira Nazora 2,Slatina</item>
      <item>ARIA VENT d.o.o. za proizvodnju, trgovinu i usluge, OIB 28712525796, Ivanićgradska 13,10000 Zagreb</item>
      <item>Odvjetničko društvo LJUBENKO &amp; PARTNERI društvo s ograničenom odgovornošću za odvjetničke usluge, OIB 44071613559, Branimirova 29,10000 Zagreb</item>
      <item>Grad Sisak</item>
      <item>Hrvatski Telekom d.d., OIB 81793146560, Savska cesta 32,10000 Zagreb</item>
      <item>Afriso-Euro-Indeks Gmbh, </item>
      <item>Ivana Ljubičić, Rooseveltova 47,21 000 Split</item>
      <item>Marino Bulat</item>
      <item>ARMACELL Europa GmbH, </item>
      <item>JAGAR &amp; GREBENAR, ODVJETNIČKO DRUŠTVO, OIB 50338508399, Masarykova 15,10000 Zagreb</item>
      <item>Thaulell s.l. Taho ceramica, </item>
      <item>Systema S.P.A., </item>
      <item>Boris Anišić, Ilica 191,Zagreb Zagreb</item>
      <item>VELDIĆ - PROMET d.o.o. za unutarnju i vanjsku trgovinu, OIB 39281147133, Špičićeva 7,Mičevec</item>
      <item>PALIĆ i ŠURJAK odvjetničko društvo, OIB 93843279375, Crvenog križa 33,10000 Zagreb</item>
      <item>Hansgrohe SE, </item>
      <item>Stipan Galić</item>
      <item>CENTROMETAL društvo s ograničenom odgovornošću za proizvodnju energetskih uređaja i alata, OIB 78657836300, Glavna 12,Macinec</item>
      <item>Odvjetnica Dunja Belaić Goleš, Sveti duh 2,10000 Zagreb</item>
      <item>ERSTE&amp;STEIERMÄRKISCHE BANKA dioničko društvo, OIB 23057039320, Jadranski Trg 3/a,Rijeka</item>
      <item>Viktor Valentić, OIB 04421613654, 8. Podbrežje 6,10000 Zagreb</item>
      <item>Božo Bagić, OIB 79836159385, Višegradska 10,10000 Zagreb</item>
      <item>ANTE JURKOVIĆ društvo s ograničenom odgovornošću za proizvodnju mesa i mesnih prerađevina, OIB 46928909972, Dedovići 3,10000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09627920501</item>
      <item>, OIB 57143834036</item>
      <item>, OIB 69389741258</item>
      <item>, OIB 54253942164</item>
      <item>, OIB 23057039320</item>
      <item>, OIB null</item>
      <item>, OIB 99050636440</item>
      <item>, OIB null</item>
      <item>, OIB null</item>
      <item>, OIB null</item>
      <item>, OIB 49759412299</item>
      <item>, OIB 45029573710</item>
      <item>, OIB 20767723719</item>
      <item>, OIB 42570728116</item>
      <item>, OIB 56429755139</item>
      <item>, OIB null</item>
      <item>, OIB null</item>
      <item>, OIB null</item>
      <item>, OIB null</item>
      <item>, OIB 43522479943</item>
      <item>, OIB 52703189678</item>
      <item>, OIB null</item>
      <item>, OIB 90915451690</item>
      <item>, OIB 45669853088</item>
      <item>, OIB null</item>
      <item>, OIB null</item>
      <item>, OIB 23057039320</item>
      <item>, OIB null</item>
      <item>, OIB 88443826619</item>
      <item>, OIB null</item>
      <item>, OIB null</item>
      <item>, OIB null</item>
      <item>, OIB 54382731928</item>
      <item>, OIB null</item>
      <item>, OIB null</item>
      <item>, OIB null</item>
      <item>, OIB null</item>
      <item>, OIB null</item>
      <item>, OIB 94472454976</item>
      <item>, OIB null</item>
      <item>, OIB 14386799366</item>
      <item>, OIB null</item>
      <item>, OIB 87583453773</item>
      <item>, OIB 40083743529</item>
      <item>, OIB 16457179668</item>
      <item>, OIB 42252496579</item>
      <item>, OIB 28712525796</item>
      <item>, OIB 44071613559</item>
      <item>, OIB null</item>
      <item>, OIB 81793146560</item>
      <item>, OIB null</item>
      <item>, OIB null</item>
      <item>, OIB null</item>
      <item>, OIB null</item>
      <item>, OIB 50338508399</item>
      <item>, OIB null</item>
      <item>, OIB null</item>
      <item>, OIB null</item>
      <item>, OIB 39281147133</item>
      <item>, OIB 93843279375</item>
      <item>, OIB null</item>
      <item>, OIB null</item>
      <item>, OIB 78657836300</item>
      <item>, OIB null</item>
      <item>, OIB 23057039320</item>
      <item>, OIB 04421613654</item>
      <item>, OIB 79836159385</item>
      <item>, OIB 46928909972</item>
      <item>, OIB null</item>
      <item>, OIB null</item>
      <item>, OIB 02535697732</item>
      <item>, OIB 53063842036</item>
      <item>, OIB 69693144506</item>
      <item>, OIB null</item>
      <item>, OIB null</item>
      <item>, OIB null</item>
      <item>, OIB null</item>
      <item>, OIB null</item>
    </izvorni_sadrzaj>
    <derivirana_varijabla naziv="DomainObject.Predmet.SudioniciListNazivOIB_1">
      <item>, OIB 09627920501</item>
      <item>, OIB 57143834036</item>
      <item>, OIB 69389741258</item>
      <item>, OIB 54253942164</item>
      <item>, OIB 23057039320</item>
      <item>, OIB null</item>
      <item>, OIB 99050636440</item>
      <item>, OIB null</item>
      <item>, OIB null</item>
      <item>, OIB null</item>
      <item>, OIB 49759412299</item>
      <item>, OIB 45029573710</item>
      <item>, OIB 20767723719</item>
      <item>, OIB 42570728116</item>
      <item>, OIB 56429755139</item>
      <item>, OIB null</item>
      <item>, OIB null</item>
      <item>, OIB null</item>
      <item>, OIB null</item>
      <item>, OIB 43522479943</item>
      <item>, OIB 52703189678</item>
      <item>, OIB null</item>
      <item>, OIB 90915451690</item>
      <item>, OIB 45669853088</item>
      <item>, OIB null</item>
      <item>, OIB null</item>
      <item>, OIB 23057039320</item>
      <item>, OIB null</item>
      <item>, OIB 88443826619</item>
      <item>, OIB null</item>
      <item>, OIB null</item>
      <item>, OIB null</item>
      <item>, OIB 54382731928</item>
      <item>, OIB null</item>
      <item>, OIB null</item>
      <item>, OIB null</item>
      <item>, OIB null</item>
      <item>, OIB null</item>
      <item>, OIB 94472454976</item>
      <item>, OIB null</item>
      <item>, OIB 14386799366</item>
      <item>, OIB null</item>
      <item>, OIB 87583453773</item>
      <item>, OIB 40083743529</item>
      <item>, OIB 16457179668</item>
      <item>, OIB 42252496579</item>
      <item>, OIB 28712525796</item>
      <item>, OIB 44071613559</item>
      <item>, OIB null</item>
      <item>, OIB 81793146560</item>
      <item>, OIB null</item>
      <item>, OIB null</item>
      <item>, OIB null</item>
      <item>, OIB null</item>
      <item>, OIB 50338508399</item>
      <item>, OIB null</item>
      <item>, OIB null</item>
      <item>, OIB null</item>
      <item>, OIB 39281147133</item>
      <item>, OIB 93843279375</item>
      <item>, OIB null</item>
      <item>, OIB null</item>
      <item>, OIB 78657836300</item>
      <item>, OIB null</item>
      <item>, OIB 23057039320</item>
      <item>, OIB 04421613654</item>
      <item>, OIB 79836159385</item>
      <item>, OIB 46928909972</item>
      <item>, OIB null</item>
      <item>, OIB null</item>
      <item>, OIB 02535697732</item>
      <item>, OIB 53063842036</item>
      <item>, OIB 69693144506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21. studenog 2018.</izvorni_sadrzaj>
    <derivirana_varijabla naziv="DomainObject.PredzadnjaOdlukaIzPredmeta.DatumDonosenjaOdluke_1">21. studenog 2018.</derivirana_varijabla>
  </DomainObject.PredzadnjaOdlukaIzPredmeta.DatumDonosenjaOdluke>
  <DomainObject.PredzadnjaOdlukaIzPredmeta.Oznaka>
    <izvorni_sadrzaj>St-1066/2012-374</izvorni_sadrzaj>
    <derivirana_varijabla naziv="DomainObject.PredzadnjaOdlukaIzPredmeta.Oznaka_1">St-1066/2012-374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238</properties:Words>
  <properties:Characters>1219</properties:Characters>
  <properties:Lines>46</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2018-11-22T13:59:00Z</dcterms:created>
  <dc:creator>MK</dc:creator>
  <cp:lastModifiedBy>Kristina Švajger</cp:lastModifiedBy>
  <cp:lastPrinted>1900-12-31T23:00:00Z</cp:lastPrinted>
  <dcterms:modified xmlns:xsi="http://www.w3.org/2001/XMLSchema-instance" xsi:type="dcterms:W3CDTF">2018-11-22T14:01:00Z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St-1066/2012-375 / Odluka - Rješenje - utvrđen ispravak tablice stečajnog suca (Rj._o_ispravku_tablice_-_Profectus,_21._11._18..docx)</vt:lpwstr>
  </prop:property>
  <prop:property name="CC_coloring" pid="4" fmtid="{D5CDD505-2E9C-101B-9397-08002B2CF9AE}">
    <vt:bool>false</vt:bool>
  </prop:property>
  <prop:property name="BrojStranica" pid="5" fmtid="{D5CDD505-2E9C-101B-9397-08002B2CF9AE}">
    <vt:i4>1</vt:i4>
  </prop:property>
</prop:Properties>
</file>