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54c5" w14:paraId="7bb54c5" w:rsidRDefault="00A92A9F" w:rsidP="00A92A9F" w:rsidR="00A92A9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MAKAR CLUB d. o. o. u likvidaciji, Pula, Radićeva 61, OIB </w:t>
      </w:r>
      <w:r w:rsidRPr="00A92A9F">
        <w:rPr>
          <w:rFonts w:cs="Times New Roman" w:eastAsia="Times New Roman"/>
          <w:szCs w:val="24"/>
          <w:lang w:eastAsia="hr-HR"/>
        </w:rPr>
        <w:t>38808201932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92A9F">
        <w:rPr>
          <w:rFonts w:cs="Times New Roman" w:eastAsia="Times New Roman"/>
          <w:szCs w:val="24"/>
          <w:lang w:eastAsia="hr-HR"/>
        </w:rPr>
        <w:t>040198930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9. studenog 2017. objavljuje sljedeći</w:t>
      </w:r>
    </w:p>
    <w:p w:rsidRDefault="00A92A9F" w:rsidP="00A92A9F" w:rsidR="00A92A9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92A9F" w:rsidP="00A92A9F" w:rsidR="00A92A9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A92A9F" w:rsidP="00A92A9F" w:rsidR="00A92A9F">
      <w:pPr>
        <w:ind w:firstLine="708"/>
        <w:rPr>
          <w:szCs w:val="24"/>
        </w:rPr>
      </w:pPr>
    </w:p>
    <w:p w:rsidRDefault="00A92A9F" w:rsidP="00A92A9F" w:rsidR="00A92A9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MAKAR CLUB d. o. o. u likvidaciji, Pula, Radićeva 61, OIB </w:t>
      </w:r>
      <w:r w:rsidRPr="00A92A9F">
        <w:rPr>
          <w:rFonts w:cs="Times New Roman" w:eastAsia="Times New Roman"/>
          <w:szCs w:val="24"/>
          <w:lang w:eastAsia="hr-HR"/>
        </w:rPr>
        <w:t>38808201932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92A9F">
        <w:rPr>
          <w:rFonts w:cs="Times New Roman" w:eastAsia="Times New Roman"/>
          <w:szCs w:val="24"/>
          <w:lang w:eastAsia="hr-HR"/>
        </w:rPr>
        <w:t>040198930</w:t>
      </w:r>
      <w:r>
        <w:rPr>
          <w:rFonts w:cs="Times New Roman" w:eastAsia="Times New Roman"/>
          <w:szCs w:val="24"/>
          <w:lang w:eastAsia="hr-HR"/>
        </w:rPr>
        <w:t>, je pravna osoba koja nema zaposlenih, koja je na dan 31. listopada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92A9F" w:rsidP="00A92A9F" w:rsidR="00A92A9F">
      <w:pPr>
        <w:ind w:firstLine="708"/>
        <w:rPr>
          <w:szCs w:val="24"/>
        </w:rPr>
      </w:pPr>
    </w:p>
    <w:p w:rsidRDefault="00A92A9F" w:rsidP="00A92A9F" w:rsidR="00A92A9F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31. listopada 2017. iznosio 5.530,16 kn.</w:t>
      </w:r>
    </w:p>
    <w:p w:rsidRDefault="00A92A9F" w:rsidP="00A92A9F" w:rsidR="00A92A9F">
      <w:pPr>
        <w:rPr>
          <w:szCs w:val="24"/>
        </w:rPr>
      </w:pPr>
    </w:p>
    <w:p w:rsidRDefault="00A92A9F" w:rsidP="00A92A9F" w:rsidR="00A92A9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A92A9F" w:rsidP="00A92A9F" w:rsidR="00A92A9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92A9F" w:rsidP="00A92A9F" w:rsidR="00A92A9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3333-597-2017, i da u istom roku uplate na depozit ovog suda broj HR 4323900011300029763, poziv na broj 020-597-17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A92A9F" w:rsidP="00A92A9F" w:rsidR="00A92A9F">
      <w:pPr>
        <w:ind w:firstLine="708"/>
        <w:rPr>
          <w:szCs w:val="24"/>
        </w:rPr>
      </w:pPr>
    </w:p>
    <w:p w:rsidRDefault="00A92A9F" w:rsidP="00A92A9F" w:rsidR="00A92A9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92A9F" w:rsidP="00A92A9F" w:rsidR="00A92A9F">
      <w:pPr>
        <w:ind w:firstLine="708"/>
        <w:rPr>
          <w:szCs w:val="24"/>
        </w:rPr>
      </w:pPr>
    </w:p>
    <w:p w:rsidRDefault="00A92A9F" w:rsidP="00A92A9F" w:rsidR="00A92A9F">
      <w:pPr>
        <w:jc w:val="center"/>
        <w:rPr>
          <w:szCs w:val="24"/>
        </w:rPr>
      </w:pPr>
      <w:r>
        <w:rPr>
          <w:szCs w:val="24"/>
        </w:rPr>
        <w:t>U Pazinu 9. studenog 2017.</w:t>
      </w:r>
    </w:p>
    <w:p w:rsidRDefault="00A92A9F" w:rsidP="00A92A9F" w:rsidR="00A92A9F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92A9F" w:rsidP="00A92A9F" w:rsidR="00A92A9F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A92A9F" w:rsidP="00A92A9F" w:rsidR="00A92A9F">
      <w:pPr>
        <w:rPr>
          <w:szCs w:val="24"/>
        </w:rPr>
      </w:pPr>
      <w:r>
        <w:rPr>
          <w:szCs w:val="24"/>
        </w:rPr>
        <w:t>DNA:</w:t>
      </w:r>
    </w:p>
    <w:p w:rsidRDefault="00A92A9F" w:rsidP="00A92A9F" w:rsidR="00440591" w:rsidRPr="00A92A9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440591" w:rsidRPr="00A92A9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2A9F" w:rsidP="00A92A9F" w:rsidR="00A92A9F">
      <w:r>
        <w:separator/>
      </w:r>
    </w:p>
  </w:endnote>
  <w:endnote w:id="0" w:type="continuationSeparator">
    <w:p w:rsidRDefault="00A92A9F" w:rsidP="00A92A9F" w:rsidR="00A92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2A9F" w:rsidP="00A92A9F" w:rsidR="00A92A9F">
      <w:r>
        <w:separator/>
      </w:r>
    </w:p>
  </w:footnote>
  <w:footnote w:id="0" w:type="continuationSeparator">
    <w:p w:rsidRDefault="00A92A9F" w:rsidP="00A92A9F" w:rsidR="00A92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A9F" w:rsidP="00BD7031" w:rsidR="00C57457">
    <w:pPr>
      <w:pStyle w:val="Zaglavlje"/>
      <w:jc w:val="right"/>
    </w:pPr>
    <w:r>
      <w:t>8 St-597/2017-3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81A"/>
    <w:rsid w:val="00440591"/>
    <w:rsid w:val="008601FE"/>
    <w:rsid w:val="00A92A9F"/>
    <w:rsid w:val="00B5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2A9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2A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2A9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92A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2A9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60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1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1F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1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1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2A9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2A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2A9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92A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2A9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60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1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1F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1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1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St-597/2017</izvorni_sadrzaj>
    <derivirana_varijabla naziv="DomainObject.Predmet.OznakaBroj_1">St-597/2017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MAKAR CLUB d.o.o. u likvidaciji, PULA</izvorni_sadrzaj>
    <derivirana_varijabla naziv="DomainObject.Predmet.ProtustrankaFormated_1">  MAKAR CLUB d.o.o. u likvidaciji, PULA</derivirana_varijabla>
  </DomainObject.Predmet.ProtustrankaFormated>
  <DomainObject.Predmet.ProtustrankaFormatedOIB>
    <izvorni_sadrzaj>  MAKAR CLUB d.o.o. u likvidaciji, PULA, OIB 38808201932</izvorni_sadrzaj>
    <derivirana_varijabla naziv="DomainObject.Predmet.ProtustrankaFormatedOIB_1">  MAKAR CLUB d.o.o. u likvidaciji, PULA, OIB 38808201932</derivirana_varijabla>
  </DomainObject.Predmet.ProtustrankaFormatedOIB>
  <DomainObject.Predmet.ProtustrankaFormatedWithAdress>
    <izvorni_sadrzaj> MAKAR CLUB d.o.o. u likvidaciji, PULA, Radićeva 61, 52100 Pula</izvorni_sadrzaj>
    <derivirana_varijabla naziv="DomainObject.Predmet.ProtustrankaFormatedWithAdress_1"> MAKAR CLUB d.o.o. u likvidaciji, PULA, Radićeva 61, 52100 Pula</derivirana_varijabla>
  </DomainObject.Predmet.ProtustrankaFormatedWithAdress>
  <DomainObject.Predmet.ProtustrankaFormatedWithAdressOIB>
    <izvorni_sadrzaj> MAKAR CLUB d.o.o. u likvidaciji, PULA, OIB 38808201932, Radićeva 61, 52100 Pula</izvorni_sadrzaj>
    <derivirana_varijabla naziv="DomainObject.Predmet.ProtustrankaFormatedWithAdressOIB_1"> MAKAR CLUB d.o.o. u likvidaciji, PULA, OIB 38808201932, Radićeva 61, 52100 Pula</derivirana_varijabla>
  </DomainObject.Predmet.ProtustrankaFormatedWithAdressOIB>
  <DomainObject.Predmet.ProtustrankaWithAdress>
    <izvorni_sadrzaj>MAKAR CLUB d.o.o. u likvidaciji, PULA Radićeva 61, 52100 Pula</izvorni_sadrzaj>
    <derivirana_varijabla naziv="DomainObject.Predmet.ProtustrankaWithAdress_1">MAKAR CLUB d.o.o. u likvidaciji, PULA Radićeva 61, 52100 Pula</derivirana_varijabla>
  </DomainObject.Predmet.ProtustrankaWithAdress>
  <DomainObject.Predmet.ProtustrankaWithAdressOIB>
    <izvorni_sadrzaj>MAKAR CLUB d.o.o. u likvidaciji, PULA, OIB 38808201932, Radićeva 61, 52100 Pula</izvorni_sadrzaj>
    <derivirana_varijabla naziv="DomainObject.Predmet.ProtustrankaWithAdressOIB_1">MAKAR CLUB d.o.o. u likvidaciji, PULA, OIB 38808201932, Radićeva 61, 52100 Pula</derivirana_varijabla>
  </DomainObject.Predmet.ProtustrankaWithAdressOIB>
  <DomainObject.Predmet.ProtustrankaNazivFormated>
    <izvorni_sadrzaj>MAKAR CLUB d.o.o. u likvidaciji, PULA</izvorni_sadrzaj>
    <derivirana_varijabla naziv="DomainObject.Predmet.ProtustrankaNazivFormated_1">MAKAR CLUB d.o.o. u likvidaciji, PULA</derivirana_varijabla>
  </DomainObject.Predmet.ProtustrankaNazivFormated>
  <DomainObject.Predmet.ProtustrankaNazivFormatedOIB>
    <izvorni_sadrzaj>MAKAR CLUB d.o.o. u likvidaciji, PULA, OIB 38808201932</izvorni_sadrzaj>
    <derivirana_varijabla naziv="DomainObject.Predmet.ProtustrankaNazivFormatedOIB_1">MAKAR CLUB d.o.o. u likvidaciji, PULA, OIB 38808201932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5530.16</izvorni_sadrzaj>
    <derivirana_varijabla naziv="DomainObject.Predmet.TrenutnaVrijednost_1">5530.16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MAKAR CLUB d.o.o. u likvidaciji, PULA</item>
    </izvorni_sadrzaj>
    <derivirana_varijabla naziv="DomainObject.Predmet.ProtuStrankaListFormated_1">
      <item>MAKAR CLUB d.o.o. u likvidaciji, PULA</item>
    </derivirana_varijabla>
  </DomainObject.Predmet.ProtuStrankaListFormated>
  <DomainObject.Predmet.ProtuStrankaListFormatedOIB>
    <izvorni_sadrzaj>
      <item>MAKAR CLUB d.o.o. u likvidaciji, PULA, OIB 38808201932</item>
    </izvorni_sadrzaj>
    <derivirana_varijabla naziv="DomainObject.Predmet.ProtuStrankaListFormatedOIB_1">
      <item>MAKAR CLUB d.o.o. u likvidaciji, PULA, OIB 38808201932</item>
    </derivirana_varijabla>
  </DomainObject.Predmet.ProtuStrankaListFormatedOIB>
  <DomainObject.Predmet.ProtuStrankaListFormatedWithAdress>
    <izvorni_sadrzaj>
      <item>MAKAR CLUB d.o.o. u likvidaciji, PULA, Radićeva 61, 52100 Pula</item>
    </izvorni_sadrzaj>
    <derivirana_varijabla naziv="DomainObject.Predmet.ProtuStrankaListFormatedWithAdress_1">
      <item>MAKAR CLUB d.o.o. u likvidaciji, PULA, Radićeva 61, 52100 Pula</item>
    </derivirana_varijabla>
  </DomainObject.Predmet.ProtuStrankaListFormatedWithAdress>
  <DomainObject.Predmet.ProtuStrankaListFormatedWithAdressOIB>
    <izvorni_sadrzaj>
      <item>MAKAR CLUB d.o.o. u likvidaciji, PULA, OIB 38808201932, Radićeva 61, 52100 Pula</item>
    </izvorni_sadrzaj>
    <derivirana_varijabla naziv="DomainObject.Predmet.ProtuStrankaListFormatedWithAdressOIB_1">
      <item>MAKAR CLUB d.o.o. u likvidaciji, PULA, OIB 38808201932, Radićeva 61, 52100 Pula</item>
    </derivirana_varijabla>
  </DomainObject.Predmet.ProtuStrankaListFormatedWithAdressOIB>
  <DomainObject.Predmet.ProtuStrankaListNazivFormated>
    <izvorni_sadrzaj>
      <item>MAKAR CLUB d.o.o. u likvidaciji, PULA</item>
    </izvorni_sadrzaj>
    <derivirana_varijabla naziv="DomainObject.Predmet.ProtuStrankaListNazivFormated_1">
      <item>MAKAR CLUB d.o.o. u likvidaciji, PULA</item>
    </derivirana_varijabla>
  </DomainObject.Predmet.ProtuStrankaListNazivFormated>
  <DomainObject.Predmet.ProtuStrankaListNazivFormatedOIB>
    <izvorni_sadrzaj>
      <item>MAKAR CLUB d.o.o. u likvidaciji, PULA, OIB 38808201932</item>
    </izvorni_sadrzaj>
    <derivirana_varijabla naziv="DomainObject.Predmet.ProtuStrankaListNazivFormatedOIB_1">
      <item>MAKAR CLUB d.o.o. u likvidaciji, PULA, OIB 38808201932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MAKAR CLUB d.o.o. u likvidaciji, PULA</izvorni_sadrzaj>
    <derivirana_varijabla naziv="DomainObject.Predmet.ProtustrankaIDrugi_1">MAKAR CLUB d.o.o. u likvidaciji,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MAKAR CLUB d.o.o. u likvidaciji, PULA, OIB 38808201932, Radićeva 61, 52100 Pula</izvorni_sadrzaj>
    <derivirana_varijabla naziv="DomainObject.Predmet.ProtustrankaIDrugiAdressOIB_1">MAKAR CLUB d.o.o. u likvidaciji, PULA, OIB 38808201932, Radićeva 61,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MAKAR CLUB d.o.o. u likvidaciji, PULA</item>
    </izvorni_sadrzaj>
    <derivirana_varijabla naziv="DomainObject.Predmet.SudioniciListNaziv_1">
      <item>FINANCIJSKA AGENCIJA, RC RIJEKA, PODRUŽNICA PULA, PULA</item>
      <item>MAKAR CLUB d.o.o. u likvidaciji,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MAKAR CLUB d.o.o. u likvidaciji, PULA, OIB 38808201932, Radićeva 61,52100 Pula</item>
    </izvorni_sadrzaj>
    <derivirana_varijabla naziv="DomainObject.Predmet.SudioniciListAdressOIB_1">
      <item>FINANCIJSKA AGENCIJA, RC RIJEKA, PODRUŽNICA PULA, PULA, OIB 85821130368, F. Kurelca 8,51000 Rijeka</item>
      <item>MAKAR CLUB d.o.o. u likvidaciji, PULA, OIB 38808201932, Radićeva 61,52100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38808201932</item>
    </izvorni_sadrzaj>
    <derivirana_varijabla naziv="DomainObject.Predmet.SudioniciListNazivOIB_1">
      <item>, OIB 85821130368</item>
      <item>, OIB 38808201932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2660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2017-11-07T14:00:00Z</dcterms:created>
  <dc:creator>Morena Brajuha</dc:creator>
  <dc:description/>
  <cp:keywords/>
  <cp:lastModifiedBy>Hani Udovičić</cp:lastModifiedBy>
  <cp:lastPrinted>2017-11-07T14:04:00Z</cp:lastPrinted>
  <dcterms:modified xmlns:xsi="http://www.w3.org/2001/XMLSchema-instance" xsi:type="dcterms:W3CDTF">2017-11-09T10:50:00Z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