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66b2" w14:paraId="c6e66b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13BE5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St-6502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B39EB" w:rsidR="008B39EB" w:rsidRPr="008B39E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B39EB" w:rsidRPr="008B39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HITRI KIWI d.o.o., Zagreb, Matije Divkovića 12, </w:t>
      </w:r>
    </w:p>
    <w:p w:rsidRDefault="008B39EB" w:rsidP="008B39E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B39EB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080638020, OIB: 30318542602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8B39EB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8B39EB" w:rsidRPr="008B39EB">
        <w:rPr>
          <w:rFonts w:cs="Times New Roman" w:eastAsia="Times New Roman" w:hAnsi="Times New Roman" w:ascii="Times New Roman"/>
          <w:sz w:val="24"/>
          <w:szCs w:val="24"/>
          <w:lang w:eastAsia="hr-HR"/>
        </w:rPr>
        <w:t>HITRI KIWI d.o.o., Zagreb, Matije Divkovića 12, MBS: 080638020, OIB: 30318542602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8C782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658D">
        <w:rPr>
          <w:rFonts w:cs="Times New Roman" w:eastAsia="Times New Roman" w:hAnsi="Times New Roman" w:ascii="Times New Roman"/>
          <w:sz w:val="24"/>
          <w:szCs w:val="24"/>
          <w:lang w:eastAsia="hr-HR"/>
        </w:rPr>
        <w:t>David Jakovljević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658D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Sesvete,</w:t>
      </w:r>
      <w:r w:rsidR="000B2D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658D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 7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C324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9658D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8B39EB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8B39EB" w:rsidRPr="008B39EB">
        <w:rPr>
          <w:rFonts w:cs="Times New Roman" w:eastAsia="Times New Roman" w:hAnsi="Times New Roman" w:ascii="Times New Roman"/>
          <w:sz w:val="24"/>
          <w:szCs w:val="24"/>
          <w:lang w:eastAsia="hr-HR"/>
        </w:rPr>
        <w:t>HITRI KIWI d.o.o., Zagreb, Matije Divkovića 12, MBS: 080638020, OIB: 30318542602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B39E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18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951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087E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6296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613BE5">
      <w:rPr>
        <w:rFonts w:cs="Times New Roman" w:hAnsi="Times New Roman" w:ascii="Times New Roman"/>
        <w:sz w:val="24"/>
        <w:szCs w:val="24"/>
      </w:rPr>
      <w:t>6502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B2DDE"/>
    <w:rsid w:val="000C0DEB"/>
    <w:rsid w:val="000F3A15"/>
    <w:rsid w:val="001156F9"/>
    <w:rsid w:val="0012132B"/>
    <w:rsid w:val="0012235D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9658D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3BE5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45BB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B39EB"/>
    <w:rsid w:val="008C3EF1"/>
    <w:rsid w:val="008C782C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401B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6296B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3E4B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62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9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629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629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629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62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9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629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629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629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6502</izvorni_sadrzaj>
    <derivirana_varijabla naziv="DomainObject.Predmet.Broj_1">6502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St-6502/2015</izvorni_sadrzaj>
    <derivirana_varijabla naziv="DomainObject.Predmet.OznakaBroj_1">St-6502/2015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HITRI KIWI d.o.o. zastupanog po punomoćniku Pavao Dropulić</izvorni_sadrzaj>
    <derivirana_varijabla naziv="DomainObject.Predmet.ProtustrankaFormated_1">  HITRI KIWI d.o.o. zastupanog po punomoćniku Pavao Dropulić</derivirana_varijabla>
  </DomainObject.Predmet.ProtustrankaFormated>
  <DomainObject.Predmet.ProtustrankaFormatedOIB>
    <izvorni_sadrzaj>  HITRI KIWI d.o.o., OIB 30318542602 zastupanog po punomoćniku Pavao Dropulić</izvorni_sadrzaj>
    <derivirana_varijabla naziv="DomainObject.Predmet.ProtustrankaFormatedOIB_1">  HITRI KIWI d.o.o., OIB 30318542602 zastupanog po punomoćniku Pavao Dropulić</derivirana_varijabla>
  </DomainObject.Predmet.ProtustrankaFormatedOIB>
  <DomainObject.Predmet.ProtustrankaFormatedWithAdress>
    <izvorni_sadrzaj> HITRI KIWI d.o.o., Matije Divkovića 12, 10000 Zagreb zastupanog po punomoćniku Pavao Dropulić</izvorni_sadrzaj>
    <derivirana_varijabla naziv="DomainObject.Predmet.ProtustrankaFormatedWithAdress_1"> HITRI KIWI d.o.o., Matije Divkovića 12, 10000 Zagreb zastupanog po punomoćniku Pavao Dropulić</derivirana_varijabla>
  </DomainObject.Predmet.ProtustrankaFormatedWithAdress>
  <DomainObject.Predmet.ProtustrankaFormatedWithAdressOIB>
    <izvorni_sadrzaj> HITRI KIWI d.o.o., OIB 30318542602, Matije Divkovića 12, 10000 Zagreb zastupanog po punomoćniku Pavao Dropulić</izvorni_sadrzaj>
    <derivirana_varijabla naziv="DomainObject.Predmet.ProtustrankaFormatedWithAdressOIB_1"> HITRI KIWI d.o.o., OIB 30318542602, Matije Divkovića 12, 10000 Zagreb zastupanog po punomoćniku Pavao Dropulić</derivirana_varijabla>
  </DomainObject.Predmet.ProtustrankaFormatedWithAdressOIB>
  <DomainObject.Predmet.ProtustrankaWithAdress>
    <izvorni_sadrzaj>HITRI KIWI d.o.o. Matije Divkovića 12, 10000 Zagreb</izvorni_sadrzaj>
    <derivirana_varijabla naziv="DomainObject.Predmet.ProtustrankaWithAdress_1">HITRI KIWI d.o.o. Matije Divkovića 12, 10000 Zagreb</derivirana_varijabla>
  </DomainObject.Predmet.ProtustrankaWithAdress>
  <DomainObject.Predmet.ProtustrankaWithAdressOIB>
    <izvorni_sadrzaj>HITRI KIWI d.o.o., OIB 30318542602, Matije Divkovića 12, 10000 Zagreb</izvorni_sadrzaj>
    <derivirana_varijabla naziv="DomainObject.Predmet.ProtustrankaWithAdressOIB_1">HITRI KIWI d.o.o., OIB 30318542602, Matije Divkovića 12, 10000 Zagreb</derivirana_varijabla>
  </DomainObject.Predmet.ProtustrankaWithAdressOIB>
  <DomainObject.Predmet.ProtustrankaNazivFormated>
    <izvorni_sadrzaj>HITRI KIWI d.o.o.</izvorni_sadrzaj>
    <derivirana_varijabla naziv="DomainObject.Predmet.ProtustrankaNazivFormated_1">HITRI KIWI d.o.o.</derivirana_varijabla>
  </DomainObject.Predmet.ProtustrankaNazivFormated>
  <DomainObject.Predmet.ProtustrankaNazivFormatedOIB>
    <izvorni_sadrzaj>HITRI KIWI d.o.o., OIB 30318542602</izvorni_sadrzaj>
    <derivirana_varijabla naziv="DomainObject.Predmet.ProtustrankaNazivFormatedOIB_1">HITRI KIWI d.o.o., OIB 30318542602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HITRI KIWI d.o.o. zastupanog po punomoćniku Pavao Dropulić</item>
    </izvorni_sadrzaj>
    <derivirana_varijabla naziv="DomainObject.Predmet.ProtuStrankaListFormated_1">
      <item>HITRI KIWI d.o.o. zastupanog po punomoćniku Pavao Dropulić</item>
    </derivirana_varijabla>
  </DomainObject.Predmet.ProtuStrankaListFormated>
  <DomainObject.Predmet.ProtuStrankaListFormatedOIB>
    <izvorni_sadrzaj>
      <item>HITRI KIWI d.o.o., OIB 30318542602 zastupanog po punomoćniku Pavao Dropulić</item>
    </izvorni_sadrzaj>
    <derivirana_varijabla naziv="DomainObject.Predmet.ProtuStrankaListFormatedOIB_1">
      <item>HITRI KIWI d.o.o., OIB 30318542602 zastupanog po punomoćniku Pavao Dropulić</item>
    </derivirana_varijabla>
  </DomainObject.Predmet.ProtuStrankaListFormatedOIB>
  <DomainObject.Predmet.ProtuStrankaListFormatedWithAdress>
    <izvorni_sadrzaj>
      <item>HITRI KIWI d.o.o., Matije Divkovića 12, 10000 Zagreb zastupanog po punomoćniku Pavao Dropulić</item>
    </izvorni_sadrzaj>
    <derivirana_varijabla naziv="DomainObject.Predmet.ProtuStrankaListFormatedWithAdress_1">
      <item>HITRI KIWI d.o.o., Matije Divkovića 12, 10000 Zagreb zastupanog po punomoćniku Pavao Dropulić</item>
    </derivirana_varijabla>
  </DomainObject.Predmet.ProtuStrankaListFormatedWithAdress>
  <DomainObject.Predmet.ProtuStrankaListFormatedWithAdressOIB>
    <izvorni_sadrzaj>
      <item>HITRI KIWI d.o.o., OIB 30318542602, Matije Divkovića 12, 10000 Zagreb zastupanog po punomoćniku Pavao Dropulić</item>
    </izvorni_sadrzaj>
    <derivirana_varijabla naziv="DomainObject.Predmet.ProtuStrankaListFormatedWithAdressOIB_1">
      <item>HITRI KIWI d.o.o., OIB 30318542602, Matije Divkovića 12, 10000 Zagreb zastupanog po punomoćniku Pavao Dropulić</item>
    </derivirana_varijabla>
  </DomainObject.Predmet.ProtuStrankaListFormatedWithAdressOIB>
  <DomainObject.Predmet.ProtuStrankaListNazivFormated>
    <izvorni_sadrzaj>
      <item>HITRI KIWI d.o.o.</item>
    </izvorni_sadrzaj>
    <derivirana_varijabla naziv="DomainObject.Predmet.ProtuStrankaListNazivFormated_1">
      <item>HITRI KIWI d.o.o.</item>
    </derivirana_varijabla>
  </DomainObject.Predmet.ProtuStrankaListNazivFormated>
  <DomainObject.Predmet.ProtuStrankaListNazivFormatedOIB>
    <izvorni_sadrzaj>
      <item>HITRI KIWI d.o.o., OIB 30318542602</item>
    </izvorni_sadrzaj>
    <derivirana_varijabla naziv="DomainObject.Predmet.ProtuStrankaListNazivFormatedOIB_1">
      <item>HITRI KIWI d.o.o., OIB 30318542602</item>
    </derivirana_varijabla>
  </DomainObject.Predmet.ProtuStrankaListNazivFormatedOIB>
  <DomainObject.Predmet.OstaliListFormated>
    <izvorni_sadrzaj>
      <item>Pavao Dropulić punomoćnik sudionika u postupku HITRI KIWI d.o.o.</item>
    </izvorni_sadrzaj>
    <derivirana_varijabla naziv="DomainObject.Predmet.OstaliListFormated_1">
      <item>Pavao Dropulić punomoćnik sudionika u postupku HITRI KIWI d.o.o.</item>
    </derivirana_varijabla>
  </DomainObject.Predmet.OstaliListFormated>
  <DomainObject.Predmet.OstaliListFormatedOIB>
    <izvorni_sadrzaj>
      <item>Pavao Dropulić, OIB 65772584441 punomoćnik sudionika u postupku HITRI KIWI d.o.o.</item>
    </izvorni_sadrzaj>
    <derivirana_varijabla naziv="DomainObject.Predmet.OstaliListFormatedOIB_1">
      <item>Pavao Dropulić, OIB 65772584441 punomoćnik sudionika u postupku HITRI KIWI d.o.o.</item>
    </derivirana_varijabla>
  </DomainObject.Predmet.OstaliListFormatedOIB>
  <DomainObject.Predmet.OstaliListFormatedWithAdress>
    <izvorni_sadrzaj>
      <item>Pavao Dropulić, Matije Divkovića 12, 10000 Zagreb punomoćnik sudionika u postupku HITRI KIWI d.o.o.</item>
    </izvorni_sadrzaj>
    <derivirana_varijabla naziv="DomainObject.Predmet.OstaliListFormatedWithAdress_1">
      <item>Pavao Dropulić, Matije Divkovića 12, 10000 Zagreb punomoćnik sudionika u postupku HITRI KIWI d.o.o.</item>
    </derivirana_varijabla>
  </DomainObject.Predmet.OstaliListFormatedWithAdress>
  <DomainObject.Predmet.OstaliListFormatedWithAdressOIB>
    <izvorni_sadrzaj>
      <item>Pavao Dropulić, OIB 65772584441, Matije Divkovića 12, 10000 Zagreb punomoćnik sudionika u postupku HITRI KIWI d.o.o.</item>
    </izvorni_sadrzaj>
    <derivirana_varijabla naziv="DomainObject.Predmet.OstaliListFormatedWithAdressOIB_1">
      <item>Pavao Dropulić, OIB 65772584441, Matije Divkovića 12, 10000 Zagreb punomoćnik sudionika u postupku HITRI KIWI d.o.o.</item>
    </derivirana_varijabla>
  </DomainObject.Predmet.OstaliListFormatedWithAdressOIB>
  <DomainObject.Predmet.OstaliListNazivFormated>
    <izvorni_sadrzaj>
      <item>Pavao Dropulić</item>
    </izvorni_sadrzaj>
    <derivirana_varijabla naziv="DomainObject.Predmet.OstaliListNazivFormated_1">
      <item>Pavao Dropulić</item>
    </derivirana_varijabla>
  </DomainObject.Predmet.OstaliListNazivFormated>
  <DomainObject.Predmet.OstaliListNazivFormatedOIB>
    <izvorni_sadrzaj>
      <item>Pavao Dropulić, OIB 65772584441</item>
    </izvorni_sadrzaj>
    <derivirana_varijabla naziv="DomainObject.Predmet.OstaliListNazivFormatedOIB_1">
      <item>Pavao Dropulić, OIB 65772584441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HITRI KIWI d.o.o.</izvorni_sadrzaj>
    <derivirana_varijabla naziv="DomainObject.Predmet.ProtustrankaIDrugi_1">HITRI KIWI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HITRI KIWI d.o.o., OIB 30318542602, Matije Divkovića 12, 10000 Zagreb</izvorni_sadrzaj>
    <derivirana_varijabla naziv="DomainObject.Predmet.ProtustrankaIDrugiAdressOIB_1">HITRI KIWI d.o.o., OIB 30318542602, Matije Divkovića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HITRI KIWI d.o.o.</item>
      <item>FINA Regionalni centar Zagreb</item>
      <item>Pavao Dropulić</item>
    </izvorni_sadrzaj>
    <derivirana_varijabla naziv="DomainObject.Predmet.SudioniciListNaziv_1">
      <item>HITRI KIWI d.o.o.</item>
      <item>FINA Regionalni centar Zagreb</item>
      <item>Pavao Dropulić</item>
    </derivirana_varijabla>
  </DomainObject.Predmet.SudioniciListNaziv>
  <DomainObject.Predmet.SudioniciListAdressOIB>
    <izvorni_sadrzaj>
      <item>HITRI KIWI d.o.o., OIB 30318542602, Matije Divkovića 12,10000 Zagreb</item>
      <item>FINA Regionalni centar Zagreb, OIB 85821130368, Trg svibanjskih žrtava 1995. 1,10000 Zagreb</item>
      <item>Pavao Dropulić, OIB 65772584441, Matije Divkovića 12,10000 Zagreb</item>
    </izvorni_sadrzaj>
    <derivirana_varijabla naziv="DomainObject.Predmet.SudioniciListAdressOIB_1">
      <item>HITRI KIWI d.o.o., OIB 30318542602, Matije Divkovića 12,10000 Zagreb</item>
      <item>FINA Regionalni centar Zagreb, OIB 85821130368, Trg svibanjskih žrtava 1995. 1,10000 Zagreb</item>
      <item>Pavao Dropulić, OIB 65772584441, Matije Divkovića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30318542602</item>
      <item>, OIB 85821130368</item>
      <item>, OIB 65772584441</item>
    </izvorni_sadrzaj>
    <derivirana_varijabla naziv="DomainObject.Predmet.SudioniciListNazivOIB_1">
      <item>, OIB 30318542602</item>
      <item>, OIB 85821130368</item>
      <item>, OIB 65772584441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2769</properties:Characters>
  <properties:Lines>80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2016-07-21T07:20:00Z</dcterms:created>
  <dc:creator>Ivan Turčić</dc:creator>
  <cp:lastModifiedBy>Ivan Turčić</cp:lastModifiedBy>
  <dcterms:modified xmlns:xsi="http://www.w3.org/2001/XMLSchema-instance" xsi:type="dcterms:W3CDTF">2016-07-21T07:23:00Z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