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8a49" w14:paraId="fb78a4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70A03">
        <w:t>7803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70A03">
        <w:t>DILIGO MARE d.o.o. Zagreb, Radnička cesta 43/A, OIB: 61304313210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470A03">
        <w:t>DILIGO MARE d.o.o. Zagreb, Radnička cesta 43/A, OIB: 61304313210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E6DBE">
        <w:t>8,</w:t>
      </w:r>
      <w:r w:rsidR="002906C9">
        <w:t>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70A03">
        <w:t>Tibor Toth, Zagreb, Hribarov prilaz 10, OIB: 65132060598.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70A03">
        <w:t>DILIGO MARE d.o.o. Zagreb, Radnička cesta 43/A, OIB: 61304313210,</w:t>
      </w:r>
      <w:r w:rsidR="007E6DBE">
        <w:t xml:space="preserve">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70A03">
        <w:t>DILIGO MARE d.o.o. Zagreb, Radnička cesta 43/A, OIB: 61304313210,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470A03">
        <w:t>DILIGO MARE d.o.o. Zagreb, Radnička cesta 43/A, OIB: 61304313210,</w:t>
      </w:r>
      <w:r w:rsidR="00195338">
        <w:t xml:space="preserve"> dana </w:t>
      </w:r>
      <w:r w:rsidR="00470A03">
        <w:t>7</w:t>
      </w:r>
      <w:r w:rsidR="007E6DB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470A03">
        <w:t>22.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5088C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75088C" w:rsidR="0075088C"/>
    <w:p w:rsidRDefault="0075088C" w:rsidR="0075088C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2906C9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70A03">
        <w:t>Tibor Toth,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890" w:rsidR="00ED7890">
      <w:r>
        <w:separator/>
      </w:r>
    </w:p>
  </w:endnote>
  <w:endnote w:id="0" w:type="continuationSeparator">
    <w:p w:rsidRDefault="00ED7890" w:rsidR="00ED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890" w:rsidR="00ED7890">
      <w:r>
        <w:separator/>
      </w:r>
    </w:p>
  </w:footnote>
  <w:footnote w:id="0" w:type="continuationSeparator">
    <w:p w:rsidRDefault="00ED7890" w:rsidR="00ED7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8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70A03">
      <w:t>7803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E6E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06C9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0A03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5088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D7890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7803</izvorni_sadrzaj>
    <derivirana_varijabla naziv="DomainObject.Predmet.Broj_1">7803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St-7803/2015</izvorni_sadrzaj>
    <derivirana_varijabla naziv="DomainObject.Predmet.OznakaBroj_1">St-7803/2015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DILIGO MARE d.o.o. zastupanog po punomoćniku Karl Želežnjak</izvorni_sadrzaj>
    <derivirana_varijabla naziv="DomainObject.Predmet.ProtustrankaFormated_1">  DILIGO MARE d.o.o. zastupanog po punomoćniku Karl Želežnjak</derivirana_varijabla>
  </DomainObject.Predmet.ProtustrankaFormated>
  <DomainObject.Predmet.ProtustrankaFormatedOIB>
    <izvorni_sadrzaj>  DILIGO MARE d.o.o., OIB 61304313210 zastupanog po punomoćniku Karl Želežnjak</izvorni_sadrzaj>
    <derivirana_varijabla naziv="DomainObject.Predmet.ProtustrankaFormatedOIB_1">  DILIGO MARE d.o.o., OIB 61304313210 zastupanog po punomoćniku Karl Želežnjak</derivirana_varijabla>
  </DomainObject.Predmet.ProtustrankaFormatedOIB>
  <DomainObject.Predmet.ProtustrankaFormatedWithAdress>
    <izvorni_sadrzaj> DILIGO MARE d.o.o., Radnička cesta 43/A, 10000 Zagreb zastupanog po punomoćniku Karl Želežnjak</izvorni_sadrzaj>
    <derivirana_varijabla naziv="DomainObject.Predmet.ProtustrankaFormatedWithAdress_1"> DILIGO MARE d.o.o., Radnička cesta 43/A, 10000 Zagreb zastupanog po punomoćniku Karl Želežnjak</derivirana_varijabla>
  </DomainObject.Predmet.ProtustrankaFormatedWithAdress>
  <DomainObject.Predmet.ProtustrankaFormatedWithAdressOIB>
    <izvorni_sadrzaj> DILIGO MARE d.o.o., OIB 61304313210, Radnička cesta 43/A, 10000 Zagreb zastupanog po punomoćniku Karl Želežnjak</izvorni_sadrzaj>
    <derivirana_varijabla naziv="DomainObject.Predmet.ProtustrankaFormatedWithAdressOIB_1"> DILIGO MARE d.o.o., OIB 61304313210, Radnička cesta 43/A, 10000 Zagreb zastupanog po punomoćniku Karl Želežnjak</derivirana_varijabla>
  </DomainObject.Predmet.ProtustrankaFormatedWithAdressOIB>
  <DomainObject.Predmet.ProtustrankaWithAdress>
    <izvorni_sadrzaj>DILIGO MARE d.o.o. Radnička cesta 43/A, 10000 Zagreb</izvorni_sadrzaj>
    <derivirana_varijabla naziv="DomainObject.Predmet.ProtustrankaWithAdress_1">DILIGO MARE d.o.o. Radnička cesta 43/A, 10000 Zagreb</derivirana_varijabla>
  </DomainObject.Predmet.ProtustrankaWithAdress>
  <DomainObject.Predmet.ProtustrankaWithAdressOIB>
    <izvorni_sadrzaj>DILIGO MARE d.o.o., OIB 61304313210, Radnička cesta 43/A, 10000 Zagreb</izvorni_sadrzaj>
    <derivirana_varijabla naziv="DomainObject.Predmet.ProtustrankaWithAdressOIB_1">DILIGO MARE d.o.o., OIB 61304313210, Radnička cesta 43/A, 10000 Zagreb</derivirana_varijabla>
  </DomainObject.Predmet.ProtustrankaWithAdressOIB>
  <DomainObject.Predmet.ProtustrankaNazivFormated>
    <izvorni_sadrzaj>DILIGO MARE d.o.o.</izvorni_sadrzaj>
    <derivirana_varijabla naziv="DomainObject.Predmet.ProtustrankaNazivFormated_1">DILIGO MARE d.o.o.</derivirana_varijabla>
  </DomainObject.Predmet.ProtustrankaNazivFormated>
  <DomainObject.Predmet.ProtustrankaNazivFormatedOIB>
    <izvorni_sadrzaj>DILIGO MARE d.o.o., OIB 61304313210</izvorni_sadrzaj>
    <derivirana_varijabla naziv="DomainObject.Predmet.ProtustrankaNazivFormatedOIB_1">DILIGO MARE d.o.o., OIB 61304313210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DILIGO MARE d.o.o. zastupanog po punomoćniku Karl Želežnjak</item>
    </izvorni_sadrzaj>
    <derivirana_varijabla naziv="DomainObject.Predmet.ProtuStrankaListFormated_1">
      <item>DILIGO MARE d.o.o. zastupanog po punomoćniku Karl Želežnjak</item>
    </derivirana_varijabla>
  </DomainObject.Predmet.ProtuStrankaListFormated>
  <DomainObject.Predmet.ProtuStrankaListFormatedOIB>
    <izvorni_sadrzaj>
      <item>DILIGO MARE d.o.o., OIB 61304313210 zastupanog po punomoćniku Karl Želežnjak</item>
    </izvorni_sadrzaj>
    <derivirana_varijabla naziv="DomainObject.Predmet.ProtuStrankaListFormatedOIB_1">
      <item>DILIGO MARE d.o.o., OIB 61304313210 zastupanog po punomoćniku Karl Želežnjak</item>
    </derivirana_varijabla>
  </DomainObject.Predmet.ProtuStrankaListFormatedOIB>
  <DomainObject.Predmet.ProtuStrankaListFormatedWithAdress>
    <izvorni_sadrzaj>
      <item>DILIGO MARE d.o.o., Radnička cesta 43/A, 10000 Zagreb zastupanog po punomoćniku Karl Želežnjak</item>
    </izvorni_sadrzaj>
    <derivirana_varijabla naziv="DomainObject.Predmet.ProtuStrankaListFormatedWithAdress_1">
      <item>DILIGO MARE d.o.o., Radnička cesta 43/A, 10000 Zagreb zastupanog po punomoćniku Karl Želežnjak</item>
    </derivirana_varijabla>
  </DomainObject.Predmet.ProtuStrankaListFormatedWithAdress>
  <DomainObject.Predmet.ProtuStrankaListFormatedWithAdressOIB>
    <izvorni_sadrzaj>
      <item>DILIGO MARE d.o.o., OIB 61304313210, Radnička cesta 43/A, 10000 Zagreb zastupanog po punomoćniku Karl Želežnjak</item>
    </izvorni_sadrzaj>
    <derivirana_varijabla naziv="DomainObject.Predmet.ProtuStrankaListFormatedWithAdressOIB_1">
      <item>DILIGO MARE d.o.o., OIB 61304313210, Radnička cesta 43/A, 10000 Zagreb zastupanog po punomoćniku Karl Želežnjak</item>
    </derivirana_varijabla>
  </DomainObject.Predmet.ProtuStrankaListFormatedWithAdressOIB>
  <DomainObject.Predmet.ProtuStrankaListNazivFormated>
    <izvorni_sadrzaj>
      <item>DILIGO MARE d.o.o.</item>
    </izvorni_sadrzaj>
    <derivirana_varijabla naziv="DomainObject.Predmet.ProtuStrankaListNazivFormated_1">
      <item>DILIGO MARE d.o.o.</item>
    </derivirana_varijabla>
  </DomainObject.Predmet.ProtuStrankaListNazivFormated>
  <DomainObject.Predmet.ProtuStrankaListNazivFormatedOIB>
    <izvorni_sadrzaj>
      <item>DILIGO MARE d.o.o., OIB 61304313210</item>
    </izvorni_sadrzaj>
    <derivirana_varijabla naziv="DomainObject.Predmet.ProtuStrankaListNazivFormatedOIB_1">
      <item>DILIGO MARE d.o.o., OIB 61304313210</item>
    </derivirana_varijabla>
  </DomainObject.Predmet.ProtuStrankaListNazivFormatedOIB>
  <DomainObject.Predmet.OstaliListFormated>
    <izvorni_sadrzaj>
      <item>Karl Želežnjak punomoćnik sudionika u postupku DILIGO MARE d.o.o.</item>
    </izvorni_sadrzaj>
    <derivirana_varijabla naziv="DomainObject.Predmet.OstaliListFormated_1">
      <item>Karl Želežnjak punomoćnik sudionika u postupku DILIGO MARE d.o.o.</item>
    </derivirana_varijabla>
  </DomainObject.Predmet.OstaliListFormated>
  <DomainObject.Predmet.OstaliListFormatedOIB>
    <izvorni_sadrzaj>
      <item>Karl Želežnjak, OIB 05816788004 punomoćnik sudionika u postupku DILIGO MARE d.o.o.</item>
    </izvorni_sadrzaj>
    <derivirana_varijabla naziv="DomainObject.Predmet.OstaliListFormatedOIB_1">
      <item>Karl Želežnjak, OIB 05816788004 punomoćnik sudionika u postupku DILIGO MARE d.o.o.</item>
    </derivirana_varijabla>
  </DomainObject.Predmet.OstaliListFormatedOIB>
  <DomainObject.Predmet.OstaliListFormatedWithAdress>
    <izvorni_sadrzaj>
      <item>Karl Želežnjak, Črna Voda 11, 10000 Zagreb punomoćnik sudionika u postupku DILIGO MARE d.o.o.</item>
    </izvorni_sadrzaj>
    <derivirana_varijabla naziv="DomainObject.Predmet.OstaliListFormatedWithAdress_1">
      <item>Karl Želežnjak, Črna Voda 11, 10000 Zagreb punomoćnik sudionika u postupku DILIGO MARE d.o.o.</item>
    </derivirana_varijabla>
  </DomainObject.Predmet.OstaliListFormatedWithAdress>
  <DomainObject.Predmet.OstaliListFormatedWithAdressOIB>
    <izvorni_sadrzaj>
      <item>Karl Želežnjak, OIB 05816788004, Črna Voda 11, 10000 Zagreb punomoćnik sudionika u postupku DILIGO MARE d.o.o.</item>
    </izvorni_sadrzaj>
    <derivirana_varijabla naziv="DomainObject.Predmet.OstaliListFormatedWithAdressOIB_1">
      <item>Karl Želežnjak, OIB 05816788004, Črna Voda 11, 10000 Zagreb punomoćnik sudionika u postupku DILIGO MARE d.o.o.</item>
    </derivirana_varijabla>
  </DomainObject.Predmet.OstaliListFormatedWithAdressOIB>
  <DomainObject.Predmet.OstaliListNazivFormated>
    <izvorni_sadrzaj>
      <item>Karl Želežnjak</item>
    </izvorni_sadrzaj>
    <derivirana_varijabla naziv="DomainObject.Predmet.OstaliListNazivFormated_1">
      <item>Karl Želežnjak</item>
    </derivirana_varijabla>
  </DomainObject.Predmet.OstaliListNazivFormated>
  <DomainObject.Predmet.OstaliListNazivFormatedOIB>
    <izvorni_sadrzaj>
      <item>Karl Želežnjak, OIB 05816788004</item>
    </izvorni_sadrzaj>
    <derivirana_varijabla naziv="DomainObject.Predmet.OstaliListNazivFormatedOIB_1">
      <item>Karl Želežnjak, OIB 05816788004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DILIGO MARE d.o.o.</izvorni_sadrzaj>
    <derivirana_varijabla naziv="DomainObject.Predmet.ProtustrankaIDrugi_1">DILIGO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DILIGO MARE d.o.o., OIB 61304313210, Radnička cesta 43/A, 10000 Zagreb</izvorni_sadrzaj>
    <derivirana_varijabla naziv="DomainObject.Predmet.ProtustrankaIDrugiAdressOIB_1">DILIGO MARE d.o.o., OIB 61304313210, Radnička cesta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DILIGO MARE d.o.o.</item>
      <item>Karl Želežnjak</item>
    </izvorni_sadrzaj>
    <derivirana_varijabla naziv="DomainObject.Predmet.SudioniciListNaziv_1">
      <item>FINA Regionalni centar Zagreb</item>
      <item>DILIGO MARE d.o.o.</item>
      <item>Karl Želežnjak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DILIGO MARE d.o.o., OIB 61304313210, Radnička cesta 43/A,10000 Zagreb</item>
      <item>Karl Želežnjak, OIB 05816788004, Črna Voda 11,10000 Zagreb</item>
    </izvorni_sadrzaj>
    <derivirana_varijabla naziv="DomainObject.Predmet.SudioniciListAdressOIB_1">
      <item>FINA Regionalni centar Zagreb, OIB 85821130368, Trg svibanjskih žrtava 1995. 1,10000 Zagreb</item>
      <item>DILIGO MARE d.o.o., OIB 61304313210, Radnička cesta 43/A,10000 Zagreb</item>
      <item>Karl Želežnjak, OIB 05816788004, Črna Voda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61304313210</item>
      <item>, OIB 05816788004</item>
    </izvorni_sadrzaj>
    <derivirana_varijabla naziv="DomainObject.Predmet.SudioniciListNazivOIB_1">
      <item>, OIB 85821130368</item>
      <item>, OIB 61304313210</item>
      <item>, OIB 05816788004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2736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2016-03-14T07:21:00Z</dcterms:created>
  <dc:creator>Korisnik</dc:creator>
  <cp:lastModifiedBy>Draženka Prpić</cp:lastModifiedBy>
  <cp:lastPrinted>2016-03-14T07:21:00Z</cp:lastPrinted>
  <dcterms:modified xmlns:xsi="http://www.w3.org/2001/XMLSchema-instance" xsi:type="dcterms:W3CDTF">2016-03-14T07:21:00Z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