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4a0a" w14:paraId="9764a0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D12C1" w:rsidRPr="005D12C1">
        <w:t>ACTUS d.o.o. za ugostiteljstvo, Zadar, Dalmatinskog sabora 1, OIB: 31934563844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D12C1">
        <w:t>23</w:t>
      </w:r>
      <w:r>
        <w:t>.</w:t>
      </w:r>
      <w:r w:rsidR="00B51EA5">
        <w:t xml:space="preserve"> </w:t>
      </w:r>
      <w:r w:rsidR="00A340EB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340EB">
        <w:t>4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D12C1" w:rsidRPr="005D12C1">
        <w:t>ACTUS d.o.o. za ugostiteljstvo, Zadar, Dalmatinskog sabora 1, OIB: 31934563844</w:t>
      </w:r>
      <w:r w:rsidR="00990573">
        <w:t xml:space="preserve">, </w:t>
      </w:r>
      <w:r>
        <w:t xml:space="preserve">na temelju neizvršenih osnova za plaćanje iznosi </w:t>
      </w:r>
      <w:r w:rsidR="005D12C1">
        <w:t>238</w:t>
      </w:r>
      <w:r w:rsidR="00990573">
        <w:t>.</w:t>
      </w:r>
      <w:r w:rsidR="005D12C1">
        <w:t>708</w:t>
      </w:r>
      <w:r w:rsidR="008F2806">
        <w:t>,</w:t>
      </w:r>
      <w:r w:rsidR="005D12C1">
        <w:t>30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D12C1">
        <w:t>Željko Lenđer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340EB">
        <w:t>4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D1567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D12C1">
      <w:t>372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D12C1">
      <w:t>372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12C1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07A78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8B2836"/>
    <w:rsid w:val="008F280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15673"/>
    <w:rsid w:val="00D32390"/>
    <w:rsid w:val="00D34817"/>
    <w:rsid w:val="00D57BB6"/>
    <w:rsid w:val="00DC740A"/>
    <w:rsid w:val="00DE0F05"/>
    <w:rsid w:val="00DE720D"/>
    <w:rsid w:val="00E04441"/>
    <w:rsid w:val="00E321A6"/>
    <w:rsid w:val="00E626FA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6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6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6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6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6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6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6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ACTUS d.o.o. za ugostiteljstvo</izvorni_sadrzaj>
    <derivirana_varijabla naziv="DomainObject.Predmet.ProtustrankaFormated_1">  ACTUS d.o.o. za ugostiteljstvo</derivirana_varijabla>
  </DomainObject.Predmet.ProtustrankaFormated>
  <DomainObject.Predmet.ProtustrankaFormatedOIB>
    <izvorni_sadrzaj>  ACTUS d.o.o. za ugostiteljstvo, OIB 31934563844</izvorni_sadrzaj>
    <derivirana_varijabla naziv="DomainObject.Predmet.ProtustrankaFormatedOIB_1">  ACTUS d.o.o. za ugostiteljstvo, OIB 31934563844</derivirana_varijabla>
  </DomainObject.Predmet.ProtustrankaFormatedOIB>
  <DomainObject.Predmet.ProtustrankaFormatedWithAdress>
    <izvorni_sadrzaj> ACTUS d.o.o. za ugostiteljstvo, Dalmatinskog sabora 1, 23000 Zadar</izvorni_sadrzaj>
    <derivirana_varijabla naziv="DomainObject.Predmet.ProtustrankaFormatedWithAdress_1"> ACTUS d.o.o. za ugostiteljstvo, Dalmatinskog sabora 1, 23000 Zadar</derivirana_varijabla>
  </DomainObject.Predmet.ProtustrankaFormatedWithAdress>
  <DomainObject.Predmet.ProtustrankaFormatedWithAdressOIB>
    <izvorni_sadrzaj> ACTUS d.o.o. za ugostiteljstvo, OIB 31934563844, Dalmatinskog sabora 1, 23000 Zadar</izvorni_sadrzaj>
    <derivirana_varijabla naziv="DomainObject.Predmet.ProtustrankaFormatedWithAdressOIB_1"> ACTUS d.o.o. za ugostiteljstvo, OIB 31934563844, Dalmatinskog sabora 1, 23000 Zadar</derivirana_varijabla>
  </DomainObject.Predmet.ProtustrankaFormatedWithAdressOIB>
  <DomainObject.Predmet.ProtustrankaWithAdress>
    <izvorni_sadrzaj>ACTUS d.o.o. za ugostiteljstvo Dalmatinskog sabora 1, 23000 Zadar</izvorni_sadrzaj>
    <derivirana_varijabla naziv="DomainObject.Predmet.ProtustrankaWithAdress_1">ACTUS d.o.o. za ugostiteljstvo Dalmatinskog sabora 1, 23000 Zadar</derivirana_varijabla>
  </DomainObject.Predmet.ProtustrankaWithAdress>
  <DomainObject.Predmet.ProtustrankaWithAdressOIB>
    <izvorni_sadrzaj>ACTUS d.o.o. za ugostiteljstvo, OIB 31934563844, Dalmatinskog sabora 1, 23000 Zadar</izvorni_sadrzaj>
    <derivirana_varijabla naziv="DomainObject.Predmet.ProtustrankaWithAdressOIB_1">ACTUS d.o.o. za ugostiteljstvo, OIB 31934563844, Dalmatinskog sabora 1, 23000 Zadar</derivirana_varijabla>
  </DomainObject.Predmet.ProtustrankaWithAdressOIB>
  <DomainObject.Predmet.ProtustrankaNazivFormated>
    <izvorni_sadrzaj>ACTUS d.o.o. za ugostiteljstvo</izvorni_sadrzaj>
    <derivirana_varijabla naziv="DomainObject.Predmet.ProtustrankaNazivFormated_1">ACTUS d.o.o. za ugostiteljstvo</derivirana_varijabla>
  </DomainObject.Predmet.ProtustrankaNazivFormated>
  <DomainObject.Predmet.ProtustrankaNazivFormatedOIB>
    <izvorni_sadrzaj>ACTUS d.o.o. za ugostiteljstvo, OIB 31934563844</izvorni_sadrzaj>
    <derivirana_varijabla naziv="DomainObject.Predmet.ProtustrankaNazivFormatedOIB_1">ACTUS d.o.o. za ugostiteljstvo, OIB 31934563844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ACTUS d.o.o. za ugostiteljstvo</item>
    </izvorni_sadrzaj>
    <derivirana_varijabla naziv="DomainObject.Predmet.ProtuStrankaListFormated_1">
      <item>ACTUS d.o.o. za ugostiteljstvo</item>
    </derivirana_varijabla>
  </DomainObject.Predmet.ProtuStrankaListFormated>
  <DomainObject.Predmet.ProtuStrankaListFormatedOIB>
    <izvorni_sadrzaj>
      <item>ACTUS d.o.o. za ugostiteljstvo, OIB 31934563844</item>
    </izvorni_sadrzaj>
    <derivirana_varijabla naziv="DomainObject.Predmet.ProtuStrankaListFormatedOIB_1">
      <item>ACTUS d.o.o. za ugostiteljstvo, OIB 31934563844</item>
    </derivirana_varijabla>
  </DomainObject.Predmet.ProtuStrankaListFormatedOIB>
  <DomainObject.Predmet.ProtuStrankaListFormatedWithAdress>
    <izvorni_sadrzaj>
      <item>ACTUS d.o.o. za ugostiteljstvo, Dalmatinskog sabora 1, 23000 Zadar</item>
    </izvorni_sadrzaj>
    <derivirana_varijabla naziv="DomainObject.Predmet.ProtuStrankaListFormatedWithAdress_1">
      <item>ACTUS d.o.o. za ugostiteljstvo, Dalmatinskog sabora 1, 23000 Zadar</item>
    </derivirana_varijabla>
  </DomainObject.Predmet.ProtuStrankaListFormatedWithAdress>
  <DomainObject.Predmet.ProtuStrankaListFormatedWithAdressOIB>
    <izvorni_sadrzaj>
      <item>ACTUS d.o.o. za ugostiteljstvo, OIB 31934563844, Dalmatinskog sabora 1, 23000 Zadar</item>
    </izvorni_sadrzaj>
    <derivirana_varijabla naziv="DomainObject.Predmet.ProtuStrankaListFormatedWithAdressOIB_1">
      <item>ACTUS d.o.o. za ugostiteljstvo, OIB 31934563844, Dalmatinskog sabora 1, 23000 Zadar</item>
    </derivirana_varijabla>
  </DomainObject.Predmet.ProtuStrankaListFormatedWithAdressOIB>
  <DomainObject.Predmet.ProtuStrankaListNazivFormated>
    <izvorni_sadrzaj>
      <item>ACTUS d.o.o. za ugostiteljstvo</item>
    </izvorni_sadrzaj>
    <derivirana_varijabla naziv="DomainObject.Predmet.ProtuStrankaListNazivFormated_1">
      <item>ACTUS d.o.o. za ugostiteljstvo</item>
    </derivirana_varijabla>
  </DomainObject.Predmet.ProtuStrankaListNazivFormated>
  <DomainObject.Predmet.ProtuStrankaListNazivFormatedOIB>
    <izvorni_sadrzaj>
      <item>ACTUS d.o.o. za ugostiteljstvo, OIB 31934563844</item>
    </izvorni_sadrzaj>
    <derivirana_varijabla naziv="DomainObject.Predmet.ProtuStrankaListNazivFormatedOIB_1">
      <item>ACTUS d.o.o. za ugostiteljstvo, OIB 31934563844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ACTUS d.o.o. za ugostiteljstvo</izvorni_sadrzaj>
    <derivirana_varijabla naziv="DomainObject.Predmet.ProtustrankaIDrugi_1">ACTUS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ACTUS d.o.o. za ugostiteljstvo, OIB 31934563844, Dalmatinskog sabora 1, 23000 Zadar</izvorni_sadrzaj>
    <derivirana_varijabla naziv="DomainObject.Predmet.ProtustrankaIDrugiAdressOIB_1">ACTUS d.o.o. za ugostiteljstvo, OIB 31934563844, Dalmatinskog sabora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ACTUS d.o.o. za ugostiteljstvo</item>
    </izvorni_sadrzaj>
    <derivirana_varijabla naziv="DomainObject.Predmet.SudioniciListNaziv_1">
      <item>fina</item>
      <item>ACTUS d.o.o. za ugostiteljstvo</item>
    </derivirana_varijabla>
  </DomainObject.Predmet.SudioniciListNaziv>
  <DomainObject.Predmet.SudioniciListAdressOIB>
    <izvorni_sadrzaj>
      <item>fina, OIB 85821130368</item>
      <item>ACTUS d.o.o. za ugostiteljstvo, OIB 31934563844, Dalmatinskog sabora 1,23000 Zadar</item>
    </izvorni_sadrzaj>
    <derivirana_varijabla naziv="DomainObject.Predmet.SudioniciListAdressOIB_1">
      <item>fina, OIB 85821130368</item>
      <item>ACTUS d.o.o. za ugostiteljstvo, OIB 31934563844, Dalmatinskog sabora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31934563844</item>
    </izvorni_sadrzaj>
    <derivirana_varijabla naziv="DomainObject.Predmet.SudioniciListNazivOIB_1">
      <item>, OIB 85821130368</item>
      <item>, OIB 31934563844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ACDBE-2895-417C-8719-706B1ABDB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1998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2017-09-04T08:02:00Z</dcterms:created>
  <dc:creator>Tina Grgas</dc:creator>
  <cp:lastModifiedBy>wsadmin</cp:lastModifiedBy>
  <cp:lastPrinted>2017-09-04T08:04:00Z</cp:lastPrinted>
  <dcterms:modified xmlns:xsi="http://www.w3.org/2001/XMLSchema-instance" xsi:type="dcterms:W3CDTF">2017-09-04T12:07:00Z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