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5e0f" w14:paraId="0c55e0f" w:rsidRDefault="00FE2746" w:rsidP="00910611" w:rsidR="00FE27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746" w:rsidP="00910611" w:rsidR="00FE2746">
      <w:r>
        <w:rPr>
          <w:rFonts w:eastAsia="MS Mincho"/>
        </w:rPr>
        <w:t xml:space="preserve">   REPUBLIKA HRVATSKA</w:t>
      </w:r>
    </w:p>
    <w:p w:rsidRDefault="00FE2746" w:rsidP="00910611" w:rsidR="00FE2746">
      <w:r>
        <w:rPr>
          <w:rFonts w:eastAsia="MS Mincho"/>
        </w:rPr>
        <w:t>TRGOVAČKI SUD U RIJECI</w:t>
      </w:r>
    </w:p>
    <w:p w:rsidRDefault="00FE2746" w:rsidR="00FE27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E2746" w:rsidP="00910611" w:rsidR="00FE274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A3737">
        <w:t>805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A3737">
        <w:rPr>
          <w:b/>
          <w:bCs/>
        </w:rPr>
        <w:t>HRVATSKO VITEŠKO DRUŠTVO "EUGEN KVATERNIK" TRSAT – RIJEKA, Rijeka, N. Tesle 4, OIB 05739320166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3737">
        <w:t>21. listopada</w:t>
      </w:r>
      <w:r w:rsidR="00446F8B">
        <w:t xml:space="preserve"> </w:t>
      </w:r>
      <w:r>
        <w:t xml:space="preserve">2015. godine iznosi </w:t>
      </w:r>
      <w:r w:rsidR="00FA3737">
        <w:rPr>
          <w:b/>
        </w:rPr>
        <w:t>2.804,16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7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A3737">
      <w:t>805</w:t>
    </w:r>
    <w:r w:rsidR="00750ABE">
      <w:t>/15-</w:t>
    </w:r>
    <w:r w:rsidR="008B621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2746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7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7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7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7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7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7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7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7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viteško društvo EUGEN KVATERNIK  Rijeka</izvorni_sadrzaj>
    <derivirana_varijabla naziv="DomainObject.Predmet.ProtustrankaFormated_1">  Hrvatsko viteško društvo EUGEN KVATERNIK  Rijeka</derivirana_varijabla>
  </DomainObject.Predmet.ProtustrankaFormated>
  <DomainObject.Predmet.ProtustrankaFormatedOIB>
    <izvorni_sadrzaj>  Hrvatsko viteško društvo EUGEN KVATERNIK  Rijeka, OIB 05739320166</izvorni_sadrzaj>
    <derivirana_varijabla naziv="DomainObject.Predmet.ProtustrankaFormatedOIB_1">  Hrvatsko viteško društvo EUGEN KVATERNIK  Rijeka, OIB 05739320166</derivirana_varijabla>
  </DomainObject.Predmet.ProtustrankaFormatedOIB>
  <DomainObject.Predmet.ProtustrankaFormatedWithAdress>
    <izvorni_sadrzaj> Hrvatsko viteško društvo EUGEN KVATERNIK  Rijeka, Nikole Tesle 4, 51000 Rijeka</izvorni_sadrzaj>
    <derivirana_varijabla naziv="DomainObject.Predmet.ProtustrankaFormatedWithAdress_1"> Hrvatsko viteško društvo EUGEN KVATERNIK  Rijeka, Nikole Tesle 4, 51000 Rijeka</derivirana_varijabla>
  </DomainObject.Predmet.ProtustrankaFormatedWithAdress>
  <DomainObject.Predmet.ProtustrankaFormatedWithAdressOIB>
    <izvorni_sadrzaj> Hrvatsko viteško društvo EUGEN KVATERNIK  Rijeka, OIB 05739320166, Nikole Tesle 4, 51000 Rijeka</izvorni_sadrzaj>
    <derivirana_varijabla naziv="DomainObject.Predmet.ProtustrankaFormatedWithAdressOIB_1"> Hrvatsko viteško društvo EUGEN KVATERNIK  Rijeka, OIB 05739320166, Nikole Tesle 4, 51000 Rijeka</derivirana_varijabla>
  </DomainObject.Predmet.ProtustrankaFormatedWithAdressOIB>
  <DomainObject.Predmet.ProtustrankaWithAdress>
    <izvorni_sadrzaj>Hrvatsko viteško društvo EUGEN KVATERNIK  Rijeka Nikole Tesle 4, 51000 Rijeka</izvorni_sadrzaj>
    <derivirana_varijabla naziv="DomainObject.Predmet.ProtustrankaWithAdress_1">Hrvatsko viteško društvo EUGEN KVATERNIK  Rijeka Nikole Tesle 4, 51000 Rijeka</derivirana_varijabla>
  </DomainObject.Predmet.ProtustrankaWithAdress>
  <DomainObject.Predmet.ProtustrankaWithAdressOIB>
    <izvorni_sadrzaj>Hrvatsko viteško društvo EUGEN KVATERNIK  Rijeka, OIB 05739320166, Nikole Tesle 4, 51000 Rijeka</izvorni_sadrzaj>
    <derivirana_varijabla naziv="DomainObject.Predmet.ProtustrankaWithAdressOIB_1">Hrvatsko viteško društvo EUGEN KVATERNIK  Rijeka, OIB 05739320166, Nikole Tesle 4, 51000 Rijeka</derivirana_varijabla>
  </DomainObject.Predmet.ProtustrankaWithAdressOIB>
  <DomainObject.Predmet.ProtustrankaNazivFormated>
    <izvorni_sadrzaj>Hrvatsko viteško društvo EUGEN KVATERNIK  Rijeka</izvorni_sadrzaj>
    <derivirana_varijabla naziv="DomainObject.Predmet.ProtustrankaNazivFormated_1">Hrvatsko viteško društvo EUGEN KVATERNIK  Rijeka</derivirana_varijabla>
  </DomainObject.Predmet.ProtustrankaNazivFormated>
  <DomainObject.Predmet.ProtustrankaNazivFormatedOIB>
    <izvorni_sadrzaj>Hrvatsko viteško društvo EUGEN KVATERNIK  Rijeka, OIB 05739320166</izvorni_sadrzaj>
    <derivirana_varijabla naziv="DomainObject.Predmet.ProtustrankaNazivFormatedOIB_1">Hrvatsko viteško društvo EUGEN KVATERNIK  Rijeka, OIB 05739320166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Hrvatsko viteško društvo EUGEN KVATERNIK  Rijeka</item>
    </izvorni_sadrzaj>
    <derivirana_varijabla naziv="DomainObject.Predmet.ProtuStrankaListFormated_1">
      <item>Hrvatsko viteško društvo EUGEN KVATERNIK  Rijeka</item>
    </derivirana_varijabla>
  </DomainObject.Predmet.ProtuStrankaListFormated>
  <DomainObject.Predmet.ProtuStrankaListFormatedOIB>
    <izvorni_sadrzaj>
      <item>Hrvatsko viteško društvo EUGEN KVATERNIK  Rijeka, OIB 05739320166</item>
    </izvorni_sadrzaj>
    <derivirana_varijabla naziv="DomainObject.Predmet.ProtuStrankaListFormatedOIB_1">
      <item>Hrvatsko viteško društvo EUGEN KVATERNIK  Rijeka, OIB 05739320166</item>
    </derivirana_varijabla>
  </DomainObject.Predmet.ProtuStrankaListFormatedOIB>
  <DomainObject.Predmet.ProtuStrankaListFormatedWithAdress>
    <izvorni_sadrzaj>
      <item>Hrvatsko viteško društvo EUGEN KVATERNIK  Rijeka, Nikole Tesle 4, 51000 Rijeka</item>
    </izvorni_sadrzaj>
    <derivirana_varijabla naziv="DomainObject.Predmet.ProtuStrankaListFormatedWithAdress_1">
      <item>Hrvatsko viteško društvo EUGEN KVATERNIK  Rijeka, Nikole Tesle 4, 51000 Rijeka</item>
    </derivirana_varijabla>
  </DomainObject.Predmet.ProtuStrankaListFormatedWithAdress>
  <DomainObject.Predmet.ProtuStrankaListFormatedWithAdressOIB>
    <izvorni_sadrzaj>
      <item>Hrvatsko viteško društvo EUGEN KVATERNIK  Rijeka, OIB 05739320166, Nikole Tesle 4, 51000 Rijeka</item>
    </izvorni_sadrzaj>
    <derivirana_varijabla naziv="DomainObject.Predmet.ProtuStrankaListFormatedWithAdressOIB_1">
      <item>Hrvatsko viteško društvo EUGEN KVATERNIK  Rijeka, OIB 05739320166, Nikole Tesle 4, 51000 Rijeka</item>
    </derivirana_varijabla>
  </DomainObject.Predmet.ProtuStrankaListFormatedWithAdressOIB>
  <DomainObject.Predmet.ProtuStrankaListNazivFormated>
    <izvorni_sadrzaj>
      <item>Hrvatsko viteško društvo EUGEN KVATERNIK  Rijeka</item>
    </izvorni_sadrzaj>
    <derivirana_varijabla naziv="DomainObject.Predmet.ProtuStrankaListNazivFormated_1">
      <item>Hrvatsko viteško društvo EUGEN KVATERNIK  Rijeka</item>
    </derivirana_varijabla>
  </DomainObject.Predmet.ProtuStrankaListNazivFormated>
  <DomainObject.Predmet.ProtuStrankaListNazivFormatedOIB>
    <izvorni_sadrzaj>
      <item>Hrvatsko viteško društvo EUGEN KVATERNIK  Rijeka, OIB 05739320166</item>
    </izvorni_sadrzaj>
    <derivirana_varijabla naziv="DomainObject.Predmet.ProtuStrankaListNazivFormatedOIB_1">
      <item>Hrvatsko viteško društvo EUGEN KVATERNIK  Rijeka, OIB 05739320166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Hrvatsko viteško društvo EUGEN KVATERNIK  Rijeka</izvorni_sadrzaj>
    <derivirana_varijabla naziv="DomainObject.Predmet.ProtustrankaIDrugi_1">Hrvatsko viteško društvo EUGEN KVATERNIK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Hrvatsko viteško društvo EUGEN KVATERNIK  Rijeka, OIB 05739320166, Nikole Tesle 4, 51000 Rijeka</izvorni_sadrzaj>
    <derivirana_varijabla naziv="DomainObject.Predmet.ProtustrankaIDrugiAdressOIB_1">Hrvatsko viteško društvo EUGEN KVATERNIK  Rijeka, OIB 05739320166, Nikole Tesle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Hrvatsko viteško društvo EUGEN KVATERNIK  Rijeka</item>
    </izvorni_sadrzaj>
    <derivirana_varijabla naziv="DomainObject.Predmet.SudioniciListNaziv_1">
      <item>FINA Rijeka</item>
      <item>Hrvatsko viteško društvo EUGEN KVATERNIK  Rijeka</item>
    </derivirana_varijabla>
  </DomainObject.Predmet.SudioniciListNaziv>
  <DomainObject.Predmet.SudioniciListAdressOIB>
    <izvorni_sadrzaj>
      <item>FINA Rijeka, OIB 85821130368, Frana Kurelca 8,51000 Rijeka</item>
      <item>Hrvatsko viteško društvo EUGEN KVATERNIK  Rijeka, OIB 05739320166, Nikole Tesle 4,51000 Rijeka</item>
    </izvorni_sadrzaj>
    <derivirana_varijabla naziv="DomainObject.Predmet.SudioniciListAdressOIB_1">
      <item>FINA Rijeka, OIB 85821130368, Frana Kurelca 8,51000 Rijeka</item>
      <item>Hrvatsko viteško društvo EUGEN KVATERNIK  Rijeka, OIB 05739320166, Nikole Tesle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05739320166</item>
    </izvorni_sadrzaj>
    <derivirana_varijabla naziv="DomainObject.Predmet.SudioniciListNazivOIB_1">
      <item>, OIB 85821130368</item>
      <item>, OIB 05739320166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0EEEC-8A30-4F11-B242-FD2C8EF05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1424</properties:Characters>
  <properties:Lines>59</properties:Lines>
  <properties:Paragraphs>23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2015-12-28T08:09:00Z</cp:lastPrinted>
  <dcterms:modified xmlns:xsi="http://www.w3.org/2001/XMLSchema-instance" xsi:type="dcterms:W3CDTF">2015-12-28T08:22:00Z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