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716e" w14:paraId="028716e" w:rsidRDefault="00D905D8" w:rsidP="00F44FF6" w:rsidR="00F44FF6">
      <w:pPr>
        <w:jc w:val="right"/>
        <w15:collapsed w:val="false"/>
      </w:pPr>
      <w:bookmarkStart w:name="_GoBack" w:id="0"/>
      <w:bookmarkEnd w:id="0"/>
      <w:r>
        <w:t xml:space="preserve">    13 St-1568/17-4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2F367A" w:rsidP="00F44FF6" w:rsidR="002F367A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325634" w:rsidP="00325634" w:rsidR="00325634">
      <w:pPr>
        <w:pStyle w:val="Tijeloteksta"/>
      </w:pPr>
      <w:r>
        <w:tab/>
        <w:t>Trgovački sud u Osijeku, po sucu Jadranki Herman, kao stečajnom sucu, povodom prijed</w:t>
      </w:r>
      <w:r w:rsidR="00D905D8">
        <w:t>loga FINANCIJSKE AGENCIJE</w:t>
      </w:r>
      <w:r>
        <w:t xml:space="preserve">  Regionalni centar Osijek, Podružnica Osijek, Lorenza Jegera 3, za otvaranje stečajnog  postupka nad dužnikom  </w:t>
      </w:r>
      <w:r w:rsidR="00D905D8">
        <w:t xml:space="preserve">VID d.o.o. za trgovinu, graditeljstvo i usluge Mece, Beljska 1/a, </w:t>
      </w:r>
      <w:r>
        <w:t xml:space="preserve"> MBS 0300</w:t>
      </w:r>
      <w:r w:rsidR="00D905D8">
        <w:t>92311</w:t>
      </w:r>
      <w:r>
        <w:t xml:space="preserve">, OIB </w:t>
      </w:r>
      <w:r w:rsidR="00D905D8">
        <w:t>62148680648</w:t>
      </w:r>
      <w:r>
        <w:t xml:space="preserve">, dana </w:t>
      </w:r>
      <w:r w:rsidR="00D905D8">
        <w:t>10. srpnja</w:t>
      </w:r>
      <w:r>
        <w:t xml:space="preserve"> 2018.                   </w:t>
      </w:r>
    </w:p>
    <w:p w:rsidRDefault="00F44FF6" w:rsidP="00F44FF6" w:rsidR="00B76B9B">
      <w:pPr>
        <w:pStyle w:val="Tijeloteksta"/>
      </w:pPr>
      <w:r>
        <w:t xml:space="preserve">    </w:t>
      </w:r>
      <w:r w:rsidR="00325634">
        <w:t xml:space="preserve">       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D905D8">
        <w:t>VID d.o.o. za trgovinu, graditeljstvo i usluge Mece, Beljska 1/a,  MBS 030092311, OIB 62148680648.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C00AD" w:rsidP="009E22D1" w:rsidR="00FC00AD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>Predlagatelj FINA je dana</w:t>
      </w:r>
      <w:r w:rsidR="002D66D3">
        <w:rPr>
          <w:bCs/>
        </w:rPr>
        <w:t xml:space="preserve"> </w:t>
      </w:r>
      <w:r w:rsidR="00D905D8">
        <w:rPr>
          <w:bCs/>
        </w:rPr>
        <w:t>13. studenog</w:t>
      </w:r>
      <w:r w:rsidR="00325634">
        <w:rPr>
          <w:bCs/>
        </w:rPr>
        <w:t xml:space="preserve"> 2017.</w:t>
      </w:r>
      <w:r w:rsidR="00221BCF">
        <w:rPr>
          <w:bCs/>
        </w:rPr>
        <w:t xml:space="preserve"> </w:t>
      </w:r>
      <w:r>
        <w:rPr>
          <w:bCs/>
        </w:rPr>
        <w:t xml:space="preserve">podnijela ovom sudu prijedlog za </w:t>
      </w:r>
      <w:r w:rsidR="002D66D3">
        <w:rPr>
          <w:bCs/>
        </w:rPr>
        <w:t>otvaranje</w:t>
      </w:r>
      <w:r>
        <w:rPr>
          <w:bCs/>
        </w:rPr>
        <w:t xml:space="preserve"> stečajnog postupka nad dužnikom </w:t>
      </w:r>
      <w:r w:rsidR="00D905D8">
        <w:t>VID d.o.o. za trgovinu, graditeljstvo i usluge Mece, Beljska 1/a,  MBS 030092311, OIB 62148680648</w:t>
      </w:r>
      <w:r>
        <w:t xml:space="preserve">, temeljem odredbe članka 110. stav 1. Stečajnog zakona </w:t>
      </w:r>
      <w:r w:rsidR="00FD7A59">
        <w:t>(Narodne novine 71/15</w:t>
      </w:r>
      <w:r w:rsidR="00325634">
        <w:t xml:space="preserve"> i 104/17).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</w:t>
      </w:r>
      <w:r w:rsidR="002D66D3">
        <w:t xml:space="preserve">je </w:t>
      </w:r>
      <w:r>
        <w:t>na dan</w:t>
      </w:r>
      <w:r w:rsidR="002D66D3">
        <w:t xml:space="preserve"> </w:t>
      </w:r>
      <w:r w:rsidR="00A32874">
        <w:t>9. studenog</w:t>
      </w:r>
      <w:r w:rsidR="00325634">
        <w:t xml:space="preserve"> 2017.</w:t>
      </w:r>
      <w:r w:rsidR="00221BCF">
        <w:t xml:space="preserve"> </w:t>
      </w:r>
      <w:r>
        <w:t xml:space="preserve">dužnik u Očevidniku redoslijeda osnova za plaćanje ima evidentirane neizvršene osnove za plaćanje u ukupnom iznosu od </w:t>
      </w:r>
      <w:r w:rsidR="00325634">
        <w:t>1</w:t>
      </w:r>
      <w:r w:rsidR="00A32874">
        <w:t xml:space="preserve">5.406,76 </w:t>
      </w:r>
      <w:r>
        <w:t>kn, u koji iznos je uračunata i kamata i naknada FINE za provedbe ovrhe na novčanim sredstvima dužnika. Nadalje navodi da dužnik ima</w:t>
      </w:r>
      <w:r w:rsidR="00FD7A59">
        <w:t xml:space="preserve"> </w:t>
      </w:r>
      <w:r w:rsidR="00325634">
        <w:t xml:space="preserve">jednog zaposlenog radnika. 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r w:rsidR="00A32874">
        <w:t>9. studeni</w:t>
      </w:r>
      <w:r w:rsidR="0066214F">
        <w:t xml:space="preserve"> 2017.  </w:t>
      </w:r>
      <w:r w:rsidR="000170D0">
        <w:t xml:space="preserve"> g</w:t>
      </w:r>
      <w:r w:rsidR="00586A03">
        <w:t xml:space="preserve">odine. </w:t>
      </w:r>
    </w:p>
    <w:p w:rsidRDefault="009E22D1" w:rsidP="0065204C" w:rsidR="009E22D1">
      <w:pPr>
        <w:jc w:val="both"/>
        <w:rPr>
          <w:bCs/>
        </w:rPr>
      </w:pPr>
    </w:p>
    <w:p w:rsidRDefault="00586A03" w:rsidP="009E22D1" w:rsidR="0066214F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A32874">
        <w:rPr>
          <w:bCs/>
        </w:rPr>
        <w:t>9. srpnj</w:t>
      </w:r>
      <w:r w:rsidR="0066214F">
        <w:rPr>
          <w:bCs/>
        </w:rPr>
        <w:t>a</w:t>
      </w:r>
      <w:r w:rsidR="000170D0">
        <w:rPr>
          <w:bCs/>
        </w:rPr>
        <w:t xml:space="preserve"> 2018. </w:t>
      </w:r>
      <w:r>
        <w:rPr>
          <w:bCs/>
        </w:rPr>
        <w:t xml:space="preserve"> godine</w:t>
      </w:r>
      <w:r w:rsidR="002D66D3">
        <w:rPr>
          <w:bCs/>
        </w:rPr>
        <w:t xml:space="preserve"> zakonsk</w:t>
      </w:r>
      <w:r w:rsidR="000170D0">
        <w:rPr>
          <w:bCs/>
        </w:rPr>
        <w:t xml:space="preserve">i zastupnik </w:t>
      </w:r>
      <w:r w:rsidR="002D66D3">
        <w:rPr>
          <w:bCs/>
        </w:rPr>
        <w:t xml:space="preserve"> dužnika u spis je dostavio</w:t>
      </w:r>
      <w:r w:rsidR="0066214F">
        <w:rPr>
          <w:bCs/>
        </w:rPr>
        <w:t xml:space="preserve"> p</w:t>
      </w:r>
      <w:r w:rsidR="00A32874">
        <w:rPr>
          <w:bCs/>
        </w:rPr>
        <w:t xml:space="preserve">otvrdu FINE RC Osijek o blokadi računa i novčanih sredstava dužnika na dan 9. srpanj 2018. godine, </w:t>
      </w:r>
      <w:r w:rsidR="0066214F">
        <w:rPr>
          <w:bCs/>
        </w:rPr>
        <w:t xml:space="preserve"> </w:t>
      </w:r>
      <w:r w:rsidR="00A32874">
        <w:rPr>
          <w:bCs/>
        </w:rPr>
        <w:t xml:space="preserve">iz koje </w:t>
      </w:r>
      <w:r w:rsidR="0050584C">
        <w:rPr>
          <w:bCs/>
        </w:rPr>
        <w:t>je razvidno da</w:t>
      </w:r>
      <w:r w:rsidR="00A32874">
        <w:rPr>
          <w:bCs/>
        </w:rPr>
        <w:t xml:space="preserve"> nepodmirene obveze dužnika na dan izdavanja iste potvrde iznose 0,00 kn. </w:t>
      </w:r>
      <w:r w:rsidR="0050584C">
        <w:rPr>
          <w:bCs/>
        </w:rPr>
        <w:t xml:space="preserve"> </w:t>
      </w:r>
    </w:p>
    <w:p w:rsidRDefault="0066214F" w:rsidP="009E22D1" w:rsidR="0066214F">
      <w:pPr>
        <w:ind w:firstLine="720"/>
        <w:jc w:val="both"/>
        <w:rPr>
          <w:bCs/>
        </w:rPr>
      </w:pPr>
    </w:p>
    <w:p w:rsidRDefault="00EA7A74" w:rsidP="009E22D1" w:rsidR="00EA7A74">
      <w:pPr>
        <w:ind w:firstLine="720"/>
        <w:jc w:val="both"/>
        <w:rPr>
          <w:bCs/>
        </w:rPr>
      </w:pPr>
    </w:p>
    <w:p w:rsidRDefault="00EA7A74" w:rsidP="00EA7A74" w:rsidR="00EA7A74">
      <w:pPr>
        <w:ind w:firstLine="720"/>
        <w:jc w:val="center"/>
        <w:rPr>
          <w:bCs/>
        </w:rPr>
      </w:pPr>
      <w:r>
        <w:rPr>
          <w:bCs/>
        </w:rPr>
        <w:lastRenderedPageBreak/>
        <w:t>2</w:t>
      </w:r>
    </w:p>
    <w:p w:rsidRDefault="00611B4B" w:rsidP="00611B4B" w:rsidR="00611B4B">
      <w:pPr>
        <w:jc w:val="right"/>
      </w:pPr>
      <w:r>
        <w:t xml:space="preserve">    13 St-1568/17-4</w:t>
      </w:r>
    </w:p>
    <w:p w:rsidRDefault="00EA7A74" w:rsidP="00EA7A74" w:rsidR="00EA7A74">
      <w:pPr>
        <w:ind w:firstLine="720"/>
        <w:jc w:val="center"/>
        <w:rPr>
          <w:bCs/>
        </w:rPr>
      </w:pPr>
    </w:p>
    <w:p w:rsidRDefault="00EA7A74" w:rsidP="00EA7A74" w:rsidR="00EA7A74">
      <w:pPr>
        <w:ind w:firstLine="720"/>
        <w:jc w:val="center"/>
        <w:rPr>
          <w:bCs/>
        </w:rPr>
      </w:pPr>
    </w:p>
    <w:p w:rsidRDefault="00EA7A74" w:rsidP="00EA7A74" w:rsidR="00EA7A74">
      <w:pPr>
        <w:ind w:firstLine="720"/>
        <w:jc w:val="center"/>
        <w:rPr>
          <w:bCs/>
        </w:rPr>
      </w:pPr>
    </w:p>
    <w:p w:rsidRDefault="00EA7A74" w:rsidP="00EA7A74" w:rsidR="00EA7A74">
      <w:pPr>
        <w:ind w:firstLine="720"/>
        <w:jc w:val="center"/>
        <w:rPr>
          <w:bCs/>
        </w:rPr>
      </w:pPr>
    </w:p>
    <w:p w:rsidRDefault="00B76B9B" w:rsidP="009E22D1" w:rsidR="00B76B9B">
      <w:pPr>
        <w:ind w:firstLine="720"/>
        <w:jc w:val="both"/>
        <w:rPr>
          <w:bCs/>
        </w:rPr>
      </w:pPr>
    </w:p>
    <w:p w:rsidRDefault="007D78C8" w:rsidP="000945C0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</w:t>
      </w:r>
      <w:r w:rsidR="000945C0">
        <w:rPr>
          <w:bCs/>
        </w:rPr>
        <w:t xml:space="preserve">RC </w:t>
      </w:r>
      <w:r w:rsidR="00FC00AD">
        <w:rPr>
          <w:bCs/>
        </w:rPr>
        <w:t xml:space="preserve">Osijek </w:t>
      </w:r>
      <w:r w:rsidR="000945C0">
        <w:rPr>
          <w:bCs/>
        </w:rPr>
        <w:t xml:space="preserve">od </w:t>
      </w:r>
      <w:r w:rsidR="00FC00AD">
        <w:rPr>
          <w:bCs/>
        </w:rPr>
        <w:t>9. srpnja 2018.</w:t>
      </w:r>
      <w:r w:rsidR="002B3462">
        <w:rPr>
          <w:bCs/>
        </w:rPr>
        <w:t xml:space="preserve"> </w:t>
      </w:r>
      <w:r>
        <w:rPr>
          <w:bCs/>
        </w:rPr>
        <w:t xml:space="preserve"> godine utvrđeno</w:t>
      </w:r>
      <w:r w:rsidR="002F367A">
        <w:rPr>
          <w:bCs/>
        </w:rPr>
        <w:t xml:space="preserve"> </w:t>
      </w:r>
      <w:r>
        <w:rPr>
          <w:bCs/>
        </w:rPr>
        <w:t xml:space="preserve">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>ačun</w:t>
      </w:r>
      <w:r w:rsidR="002F367A">
        <w:rPr>
          <w:bCs/>
        </w:rPr>
        <w:t xml:space="preserve"> </w:t>
      </w:r>
      <w:r w:rsidR="00AD3CD7">
        <w:rPr>
          <w:bCs/>
        </w:rPr>
        <w:t xml:space="preserve"> dužnika</w:t>
      </w:r>
      <w:r w:rsidR="002F367A">
        <w:rPr>
          <w:bCs/>
        </w:rPr>
        <w:t xml:space="preserve"> </w:t>
      </w:r>
      <w:r w:rsidR="00AD3CD7">
        <w:rPr>
          <w:bCs/>
        </w:rPr>
        <w:t xml:space="preserve"> na dan</w:t>
      </w:r>
      <w:r w:rsidR="00FC00AD">
        <w:rPr>
          <w:bCs/>
        </w:rPr>
        <w:t xml:space="preserve"> 9. srpanj</w:t>
      </w:r>
      <w:r w:rsidR="000170D0">
        <w:rPr>
          <w:bCs/>
        </w:rPr>
        <w:t xml:space="preserve"> 2018.</w:t>
      </w:r>
      <w:r w:rsidR="00CE0912">
        <w:rPr>
          <w:bCs/>
        </w:rPr>
        <w:t xml:space="preserve"> godine nije blokiran, dužnik nema nepodmirenih obveza na dan izdavanja iste potvrde, te kod dužnika nije ostvaren stečajni razlog predviđen člankom 5. Stečajnog zakona</w:t>
      </w:r>
      <w:r w:rsidR="006C7EB1">
        <w:rPr>
          <w:bCs/>
        </w:rPr>
        <w:t xml:space="preserve"> (Narodne novine 71/15</w:t>
      </w:r>
      <w:r w:rsidR="0050584C">
        <w:rPr>
          <w:bCs/>
        </w:rPr>
        <w:t xml:space="preserve"> i 104/17</w:t>
      </w:r>
      <w:r w:rsidR="006C7EB1">
        <w:rPr>
          <w:bCs/>
        </w:rPr>
        <w:t>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0945C0">
        <w:rPr>
          <w:bCs/>
        </w:rPr>
        <w:t xml:space="preserve"> </w:t>
      </w:r>
      <w:r w:rsidR="00FC00AD">
        <w:rPr>
          <w:bCs/>
        </w:rPr>
        <w:t xml:space="preserve">10. srpanj </w:t>
      </w:r>
      <w:r w:rsidR="000170D0">
        <w:rPr>
          <w:bCs/>
        </w:rPr>
        <w:t xml:space="preserve">2018.  </w:t>
      </w:r>
      <w:r w:rsidR="006C7EB1">
        <w:rPr>
          <w:bCs/>
        </w:rPr>
        <w:t xml:space="preserve">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2F367A" w:rsidP="009E22D1" w:rsidR="002F367A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 w:rsidR="000945C0">
        <w:t>FINA RC</w:t>
      </w:r>
      <w:r>
        <w:t xml:space="preserve"> Osijek Podružnica </w:t>
      </w:r>
      <w:r w:rsidR="002F367A">
        <w:t>Osijek, Lorenza Jegera 3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FC00AD">
        <w:t>VID d.o.o. Mece, Beljska 1/a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e-</w:t>
      </w:r>
      <w:r w:rsidR="00B76B9B">
        <w:t>o</w:t>
      </w:r>
      <w:r>
        <w:t xml:space="preserve">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0170D0" w:rsidP="009E22D1" w:rsidR="009E22D1">
      <w:pPr>
        <w:numPr>
          <w:ilvl w:val="0"/>
          <w:numId w:val="9"/>
        </w:numPr>
        <w:jc w:val="both"/>
      </w:pPr>
      <w:r>
        <w:t>kal.</w:t>
      </w:r>
      <w:r w:rsidR="00FC00AD">
        <w:t xml:space="preserve"> 10/8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170D0"/>
    <w:rsid w:val="000237D4"/>
    <w:rsid w:val="00035EB9"/>
    <w:rsid w:val="0005238F"/>
    <w:rsid w:val="0005396D"/>
    <w:rsid w:val="00086232"/>
    <w:rsid w:val="000945C0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26C3"/>
    <w:rsid w:val="002142C7"/>
    <w:rsid w:val="00221BCF"/>
    <w:rsid w:val="00223C8E"/>
    <w:rsid w:val="00241B38"/>
    <w:rsid w:val="00251D48"/>
    <w:rsid w:val="00256AD8"/>
    <w:rsid w:val="00291B9C"/>
    <w:rsid w:val="002A6BA9"/>
    <w:rsid w:val="002B3462"/>
    <w:rsid w:val="002B7ED8"/>
    <w:rsid w:val="002C11B9"/>
    <w:rsid w:val="002C1C79"/>
    <w:rsid w:val="002D0B19"/>
    <w:rsid w:val="002D66D3"/>
    <w:rsid w:val="002D6CCC"/>
    <w:rsid w:val="002F367A"/>
    <w:rsid w:val="00305243"/>
    <w:rsid w:val="00313F98"/>
    <w:rsid w:val="00316CAA"/>
    <w:rsid w:val="00325634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2696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0584C"/>
    <w:rsid w:val="00515D89"/>
    <w:rsid w:val="00530D29"/>
    <w:rsid w:val="005520C4"/>
    <w:rsid w:val="0055624C"/>
    <w:rsid w:val="00586A03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11B4B"/>
    <w:rsid w:val="006235FB"/>
    <w:rsid w:val="00630062"/>
    <w:rsid w:val="0065204C"/>
    <w:rsid w:val="0066214F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2F9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D31E0"/>
    <w:rsid w:val="009E1E79"/>
    <w:rsid w:val="009E22D1"/>
    <w:rsid w:val="009F1006"/>
    <w:rsid w:val="009F1B30"/>
    <w:rsid w:val="00A025E8"/>
    <w:rsid w:val="00A05068"/>
    <w:rsid w:val="00A07AC6"/>
    <w:rsid w:val="00A273DF"/>
    <w:rsid w:val="00A32874"/>
    <w:rsid w:val="00A402F9"/>
    <w:rsid w:val="00A51687"/>
    <w:rsid w:val="00A91ED3"/>
    <w:rsid w:val="00AA694B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76B9B"/>
    <w:rsid w:val="00B8018E"/>
    <w:rsid w:val="00B8153C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905D8"/>
    <w:rsid w:val="00D9092B"/>
    <w:rsid w:val="00DB7572"/>
    <w:rsid w:val="00DC1AD9"/>
    <w:rsid w:val="00DC512B"/>
    <w:rsid w:val="00DC7346"/>
    <w:rsid w:val="00DC7BF5"/>
    <w:rsid w:val="00DE58F9"/>
    <w:rsid w:val="00DF0BD4"/>
    <w:rsid w:val="00E046F2"/>
    <w:rsid w:val="00E129EE"/>
    <w:rsid w:val="00E1321F"/>
    <w:rsid w:val="00E33E37"/>
    <w:rsid w:val="00E430E2"/>
    <w:rsid w:val="00E458F8"/>
    <w:rsid w:val="00E55AA4"/>
    <w:rsid w:val="00E65D4B"/>
    <w:rsid w:val="00E70800"/>
    <w:rsid w:val="00EA7A74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C00AD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46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6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6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6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6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046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6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6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6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6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1568</izvorni_sadrzaj>
    <derivirana_varijabla naziv="DomainObject.Predmet.Broj_1">1568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St-1568/2017</izvorni_sadrzaj>
    <derivirana_varijabla naziv="DomainObject.Predmet.OznakaBroj_1">St-1568/2017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 d.o.o. za trgovinu, graditeljstvo i usluge</izvorni_sadrzaj>
    <derivirana_varijabla naziv="DomainObject.Predmet.ProtustrankaFormated_1">  VID d.o.o. za trgovinu, graditeljstvo i usluge</derivirana_varijabla>
  </DomainObject.Predmet.ProtustrankaFormated>
  <DomainObject.Predmet.ProtustrankaFormatedOIB>
    <izvorni_sadrzaj>  VID d.o.o. za trgovinu, graditeljstvo i usluge, OIB 62148680648</izvorni_sadrzaj>
    <derivirana_varijabla naziv="DomainObject.Predmet.ProtustrankaFormatedOIB_1">  VID d.o.o. za trgovinu, graditeljstvo i usluge, OIB 62148680648</derivirana_varijabla>
  </DomainObject.Predmet.ProtustrankaFormatedOIB>
  <DomainObject.Predmet.ProtustrankaFormatedWithAdress>
    <izvorni_sadrzaj> VID d.o.o. za trgovinu, graditeljstvo i usluge, Beljska 1a, 31326 Mece</izvorni_sadrzaj>
    <derivirana_varijabla naziv="DomainObject.Predmet.ProtustrankaFormatedWithAdress_1"> VID d.o.o. za trgovinu, graditeljstvo i usluge, Beljska 1a, 31326 Mece</derivirana_varijabla>
  </DomainObject.Predmet.ProtustrankaFormatedWithAdress>
  <DomainObject.Predmet.ProtustrankaFormatedWithAdressOIB>
    <izvorni_sadrzaj> VID d.o.o. za trgovinu, graditeljstvo i usluge, OIB 62148680648, Beljska 1a, 31326 Mece</izvorni_sadrzaj>
    <derivirana_varijabla naziv="DomainObject.Predmet.ProtustrankaFormatedWithAdressOIB_1"> VID d.o.o. za trgovinu, graditeljstvo i usluge, OIB 62148680648, Beljska 1a, 31326 Mece</derivirana_varijabla>
  </DomainObject.Predmet.ProtustrankaFormatedWithAdressOIB>
  <DomainObject.Predmet.ProtustrankaWithAdress>
    <izvorni_sadrzaj>VID d.o.o. za trgovinu, graditeljstvo i usluge Beljska 1a, 31326 Mece</izvorni_sadrzaj>
    <derivirana_varijabla naziv="DomainObject.Predmet.ProtustrankaWithAdress_1">VID d.o.o. za trgovinu, graditeljstvo i usluge Beljska 1a, 31326 Mece</derivirana_varijabla>
  </DomainObject.Predmet.ProtustrankaWithAdress>
  <DomainObject.Predmet.ProtustrankaWithAdressOIB>
    <izvorni_sadrzaj>VID d.o.o. za trgovinu, graditeljstvo i usluge, OIB 62148680648, Beljska 1a, 31326 Mece</izvorni_sadrzaj>
    <derivirana_varijabla naziv="DomainObject.Predmet.ProtustrankaWithAdressOIB_1">VID d.o.o. za trgovinu, graditeljstvo i usluge, OIB 62148680648, Beljska 1a, 31326 Mece</derivirana_varijabla>
  </DomainObject.Predmet.ProtustrankaWithAdressOIB>
  <DomainObject.Predmet.ProtustrankaNazivFormated>
    <izvorni_sadrzaj>VID d.o.o. za trgovinu, graditeljstvo i usluge</izvorni_sadrzaj>
    <derivirana_varijabla naziv="DomainObject.Predmet.ProtustrankaNazivFormated_1">VID d.o.o. za trgovinu, graditeljstvo i usluge</derivirana_varijabla>
  </DomainObject.Predmet.ProtustrankaNazivFormated>
  <DomainObject.Predmet.ProtustrankaNazivFormatedOIB>
    <izvorni_sadrzaj>VID d.o.o. za trgovinu, graditeljstvo i usluge, OIB 62148680648</izvorni_sadrzaj>
    <derivirana_varijabla naziv="DomainObject.Predmet.ProtustrankaNazivFormatedOIB_1">VID d.o.o. za trgovinu, graditeljstvo i usluge, OIB 62148680648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VID d.o.o. za trgovinu, graditeljstvo i usluge</item>
    </izvorni_sadrzaj>
    <derivirana_varijabla naziv="DomainObject.Predmet.ProtuStrankaListFormated_1">
      <item>VID d.o.o. za trgovinu, graditeljstvo i usluge</item>
    </derivirana_varijabla>
  </DomainObject.Predmet.ProtuStrankaListFormated>
  <DomainObject.Predmet.ProtuStrankaListFormatedOIB>
    <izvorni_sadrzaj>
      <item>VID d.o.o. za trgovinu, graditeljstvo i usluge, OIB 62148680648</item>
    </izvorni_sadrzaj>
    <derivirana_varijabla naziv="DomainObject.Predmet.ProtuStrankaListFormatedOIB_1">
      <item>VID d.o.o. za trgovinu, graditeljstvo i usluge, OIB 62148680648</item>
    </derivirana_varijabla>
  </DomainObject.Predmet.ProtuStrankaListFormatedOIB>
  <DomainObject.Predmet.ProtuStrankaListFormatedWithAdress>
    <izvorni_sadrzaj>
      <item>VID d.o.o. za trgovinu, graditeljstvo i usluge, Beljska 1a, 31326 Mece</item>
    </izvorni_sadrzaj>
    <derivirana_varijabla naziv="DomainObject.Predmet.ProtuStrankaListFormatedWithAdress_1">
      <item>VID d.o.o. za trgovinu, graditeljstvo i usluge, Beljska 1a, 31326 Mece</item>
    </derivirana_varijabla>
  </DomainObject.Predmet.ProtuStrankaListFormatedWithAdress>
  <DomainObject.Predmet.ProtuStrankaListFormatedWithAdressOIB>
    <izvorni_sadrzaj>
      <item>VID d.o.o. za trgovinu, graditeljstvo i usluge, OIB 62148680648, Beljska 1a, 31326 Mece</item>
    </izvorni_sadrzaj>
    <derivirana_varijabla naziv="DomainObject.Predmet.ProtuStrankaListFormatedWithAdressOIB_1">
      <item>VID d.o.o. za trgovinu, graditeljstvo i usluge, OIB 62148680648, Beljska 1a, 31326 Mece</item>
    </derivirana_varijabla>
  </DomainObject.Predmet.ProtuStrankaListFormatedWithAdressOIB>
  <DomainObject.Predmet.ProtuStrankaListNazivFormated>
    <izvorni_sadrzaj>
      <item>VID d.o.o. za trgovinu, graditeljstvo i usluge</item>
    </izvorni_sadrzaj>
    <derivirana_varijabla naziv="DomainObject.Predmet.ProtuStrankaListNazivFormated_1">
      <item>VID d.o.o. za trgovinu, graditeljstvo i usluge</item>
    </derivirana_varijabla>
  </DomainObject.Predmet.ProtuStrankaListNazivFormated>
  <DomainObject.Predmet.ProtuStrankaListNazivFormatedOIB>
    <izvorni_sadrzaj>
      <item>VID d.o.o. za trgovinu, graditeljstvo i usluge, OIB 62148680648</item>
    </izvorni_sadrzaj>
    <derivirana_varijabla naziv="DomainObject.Predmet.ProtuStrankaListNazivFormatedOIB_1">
      <item>VID d.o.o. za trgovinu, graditeljstvo i usluge, OIB 62148680648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VID d.o.o. za trgovinu, graditeljstvo i usluge</izvorni_sadrzaj>
    <derivirana_varijabla naziv="DomainObject.Predmet.ProtustrankaIDrugi_1">VID d.o.o. za trgovinu,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VID d.o.o. za trgovinu, graditeljstvo i usluge, OIB 62148680648, Beljska 1a, 31326 Mece</izvorni_sadrzaj>
    <derivirana_varijabla naziv="DomainObject.Predmet.ProtustrankaIDrugiAdressOIB_1">VID d.o.o. za trgovinu, graditeljstvo i usluge, OIB 62148680648, Beljska 1a, 31326 Mece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VID d.o.o. za trgovinu, graditeljstvo i usluge</item>
    </izvorni_sadrzaj>
    <derivirana_varijabla naziv="DomainObject.Predmet.SudioniciListNaziv_1">
      <item>FINA RC OSIJEK</item>
      <item>VID d.o.o. za trgovinu, graditeljstvo i usluge</item>
    </derivirana_varijabla>
  </DomainObject.Predmet.SudioniciListNaziv>
  <DomainObject.Predmet.SudioniciListAdressOIB>
    <izvorni_sadrzaj>
      <item>FINA RC OSIJEK, OIB 85821130368</item>
      <item>VID d.o.o. za trgovinu, graditeljstvo i usluge, OIB 62148680648, Beljska 1a,31326 Mece</item>
    </izvorni_sadrzaj>
    <derivirana_varijabla naziv="DomainObject.Predmet.SudioniciListAdressOIB_1">
      <item>FINA RC OSIJEK, OIB 85821130368</item>
      <item>VID d.o.o. za trgovinu, graditeljstvo i usluge, OIB 62148680648, Beljska 1a,31326 Mece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62148680648</item>
    </izvorni_sadrzaj>
    <derivirana_varijabla naziv="DomainObject.Predmet.SudioniciListNazivOIB_1">
      <item>, OIB 85821130368</item>
      <item>, OIB 62148680648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D8FA88-FB9F-4D7B-804B-8A1CE4995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2136</properties:Characters>
  <properties:Lines>85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2018-07-10T07:01:00Z</dcterms:created>
  <dc:creator>hermanj</dc:creator>
  <cp:lastModifiedBy>Maja Kocijan</cp:lastModifiedBy>
  <cp:lastPrinted>2018-07-10T07:08:00Z</cp:lastPrinted>
  <dcterms:modified xmlns:xsi="http://www.w3.org/2001/XMLSchema-instance" xsi:type="dcterms:W3CDTF">2018-07-10T07:09:00Z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odbacuje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