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b51c16" w14:paraId="7b51c16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960553">
        <w:rPr>
          <w:rFonts w:cs="Times New Roman" w:hAnsi="Times New Roman" w:ascii="Times New Roman"/>
          <w:sz w:val="24"/>
          <w:szCs w:val="24"/>
        </w:rPr>
        <w:t>914/11</w:t>
      </w:r>
      <w:r w:rsidR="00B87239">
        <w:rPr>
          <w:rFonts w:cs="Times New Roman" w:hAnsi="Times New Roman" w:ascii="Times New Roman"/>
          <w:sz w:val="24"/>
          <w:szCs w:val="24"/>
        </w:rPr>
        <w:t>-52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E21E07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I M E  </w:t>
      </w:r>
      <w:r w:rsidR="00A73429" w:rsidRPr="00A73429">
        <w:rPr>
          <w:rFonts w:cs="Times New Roman" w:hAnsi="Times New Roman" w:ascii="Times New Roman"/>
          <w:sz w:val="24"/>
          <w:szCs w:val="24"/>
        </w:rPr>
        <w:t xml:space="preserve">R E P U B L I K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73429" w:rsidRPr="00A73429">
        <w:rPr>
          <w:rFonts w:cs="Times New Roman" w:hAnsi="Times New Roman" w:ascii="Times New Roman"/>
          <w:sz w:val="24"/>
          <w:szCs w:val="24"/>
        </w:rPr>
        <w:t xml:space="preserve">   H R V A T S K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</w:t>
      </w:r>
      <w:r w:rsidR="00E21E07">
        <w:rPr>
          <w:rFonts w:cs="Times New Roman" w:hAnsi="Times New Roman" w:ascii="Times New Roman"/>
          <w:sz w:val="24"/>
          <w:szCs w:val="24"/>
        </w:rPr>
        <w:t xml:space="preserve">nad stečajnom masom iza </w:t>
      </w:r>
      <w:r w:rsidR="00960553">
        <w:rPr>
          <w:rFonts w:cs="Times New Roman" w:hAnsi="Times New Roman" w:ascii="Times New Roman"/>
          <w:sz w:val="24"/>
          <w:szCs w:val="24"/>
        </w:rPr>
        <w:t xml:space="preserve">MOTOREMONT d.o.o. </w:t>
      </w:r>
      <w:r w:rsidR="00E21E07">
        <w:rPr>
          <w:rFonts w:cs="Times New Roman" w:hAnsi="Times New Roman" w:ascii="Times New Roman"/>
          <w:sz w:val="24"/>
          <w:szCs w:val="24"/>
        </w:rPr>
        <w:t xml:space="preserve">- </w:t>
      </w:r>
      <w:r w:rsidR="0096055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5776A6">
        <w:rPr>
          <w:rFonts w:cs="Times New Roman" w:hAnsi="Times New Roman" w:ascii="Times New Roman"/>
          <w:sz w:val="24"/>
          <w:szCs w:val="24"/>
        </w:rPr>
        <w:t>Zagreb, Zemljakova 13,</w:t>
      </w:r>
      <w:r w:rsidR="00E21E07">
        <w:rPr>
          <w:rFonts w:cs="Times New Roman" w:hAnsi="Times New Roman" w:ascii="Times New Roman"/>
          <w:sz w:val="24"/>
          <w:szCs w:val="24"/>
        </w:rPr>
        <w:t xml:space="preserve"> OIB: </w:t>
      </w:r>
      <w:r w:rsidR="00960553">
        <w:rPr>
          <w:rFonts w:cs="Times New Roman" w:hAnsi="Times New Roman" w:ascii="Times New Roman"/>
          <w:sz w:val="24"/>
          <w:szCs w:val="24"/>
        </w:rPr>
        <w:t xml:space="preserve"> </w:t>
      </w:r>
      <w:r w:rsidR="00E21E07" w:rsidRPr="00E21E07">
        <w:rPr>
          <w:rFonts w:cs="Times New Roman" w:hAnsi="Times New Roman" w:ascii="Times New Roman"/>
          <w:sz w:val="24"/>
          <w:szCs w:val="24"/>
        </w:rPr>
        <w:t>13434139959</w:t>
      </w:r>
      <w:r w:rsidR="00E21E07">
        <w:rPr>
          <w:rFonts w:cs="Times New Roman" w:hAnsi="Times New Roman" w:ascii="Times New Roman"/>
          <w:sz w:val="24"/>
          <w:szCs w:val="24"/>
        </w:rPr>
        <w:t xml:space="preserve">, </w:t>
      </w:r>
      <w:r w:rsidR="00960553">
        <w:rPr>
          <w:rFonts w:cs="Times New Roman" w:hAnsi="Times New Roman" w:ascii="Times New Roman"/>
          <w:sz w:val="24"/>
          <w:szCs w:val="24"/>
        </w:rPr>
        <w:t>koj</w:t>
      </w:r>
      <w:r w:rsidR="00E21E07">
        <w:rPr>
          <w:rFonts w:cs="Times New Roman" w:hAnsi="Times New Roman" w:ascii="Times New Roman"/>
          <w:sz w:val="24"/>
          <w:szCs w:val="24"/>
        </w:rPr>
        <w:t>u</w:t>
      </w:r>
      <w:r w:rsidR="00960553">
        <w:rPr>
          <w:rFonts w:cs="Times New Roman" w:hAnsi="Times New Roman" w:ascii="Times New Roman"/>
          <w:sz w:val="24"/>
          <w:szCs w:val="24"/>
        </w:rPr>
        <w:t xml:space="preserve"> </w:t>
      </w:r>
      <w:r w:rsidR="000D7C9C">
        <w:rPr>
          <w:rFonts w:cs="Times New Roman" w:hAnsi="Times New Roman" w:ascii="Times New Roman"/>
          <w:sz w:val="24"/>
          <w:szCs w:val="24"/>
        </w:rPr>
        <w:t>zastupa stečajni upravitelj</w:t>
      </w:r>
      <w:r w:rsidR="00B86796">
        <w:rPr>
          <w:rFonts w:cs="Times New Roman" w:hAnsi="Times New Roman" w:ascii="Times New Roman"/>
          <w:sz w:val="24"/>
          <w:szCs w:val="24"/>
        </w:rPr>
        <w:t xml:space="preserve"> Branko Petanjek</w:t>
      </w:r>
      <w:r w:rsidR="00E21E07">
        <w:rPr>
          <w:rFonts w:cs="Times New Roman" w:hAnsi="Times New Roman" w:ascii="Times New Roman"/>
          <w:sz w:val="24"/>
          <w:szCs w:val="24"/>
        </w:rPr>
        <w:t xml:space="preserve"> iz </w:t>
      </w:r>
      <w:r w:rsidR="00B86796">
        <w:rPr>
          <w:rFonts w:cs="Times New Roman" w:hAnsi="Times New Roman" w:ascii="Times New Roman"/>
          <w:sz w:val="24"/>
          <w:szCs w:val="24"/>
        </w:rPr>
        <w:t>Tribunj</w:t>
      </w:r>
      <w:r w:rsidR="00E21E07">
        <w:rPr>
          <w:rFonts w:cs="Times New Roman" w:hAnsi="Times New Roman" w:ascii="Times New Roman"/>
          <w:sz w:val="24"/>
          <w:szCs w:val="24"/>
        </w:rPr>
        <w:t>a</w:t>
      </w:r>
      <w:r w:rsidR="00B86796">
        <w:rPr>
          <w:rFonts w:cs="Times New Roman" w:hAnsi="Times New Roman" w:ascii="Times New Roman"/>
          <w:sz w:val="24"/>
          <w:szCs w:val="24"/>
        </w:rPr>
        <w:t xml:space="preserve">, Ulica Podvornice 34, OIB: </w:t>
      </w:r>
      <w:r w:rsidR="00B86796" w:rsidRPr="00B86796">
        <w:rPr>
          <w:rFonts w:cs="Times New Roman" w:hAnsi="Times New Roman" w:ascii="Times New Roman"/>
          <w:sz w:val="24"/>
          <w:szCs w:val="24"/>
        </w:rPr>
        <w:t>65439233259</w:t>
      </w:r>
      <w:r w:rsidR="00B86796">
        <w:rPr>
          <w:rFonts w:cs="Times New Roman" w:hAnsi="Times New Roman" w:ascii="Times New Roman"/>
          <w:sz w:val="24"/>
          <w:szCs w:val="24"/>
        </w:rPr>
        <w:t xml:space="preserve">, </w:t>
      </w:r>
      <w:r w:rsidR="00853FD0">
        <w:rPr>
          <w:rFonts w:cs="Times New Roman" w:hAnsi="Times New Roman" w:ascii="Times New Roman"/>
          <w:sz w:val="24"/>
          <w:szCs w:val="24"/>
        </w:rPr>
        <w:t xml:space="preserve">28. svibnja 2018. 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853FD0">
        <w:rPr>
          <w:rFonts w:cs="Times New Roman" w:hAnsi="Times New Roman" w:ascii="Times New Roman"/>
          <w:sz w:val="24"/>
          <w:szCs w:val="24"/>
        </w:rPr>
        <w:t xml:space="preserve">Zaključuje se stečajni postupak nad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5776A6" w:rsidRPr="005776A6">
        <w:rPr>
          <w:rFonts w:cs="Times New Roman" w:hAnsi="Times New Roman" w:ascii="Times New Roman"/>
          <w:sz w:val="24"/>
          <w:szCs w:val="24"/>
        </w:rPr>
        <w:t xml:space="preserve">stečajnom masom iza MOTOREMONT d.o.o. - u stečaju, </w:t>
      </w:r>
      <w:r w:rsidR="005776A6">
        <w:rPr>
          <w:rFonts w:cs="Times New Roman" w:hAnsi="Times New Roman" w:ascii="Times New Roman"/>
          <w:sz w:val="24"/>
          <w:szCs w:val="24"/>
        </w:rPr>
        <w:t>Zagreb, Zemljakova 13,</w:t>
      </w:r>
      <w:r w:rsidR="005776A6" w:rsidRPr="005776A6">
        <w:rPr>
          <w:rFonts w:cs="Times New Roman" w:hAnsi="Times New Roman" w:ascii="Times New Roman"/>
          <w:sz w:val="24"/>
          <w:szCs w:val="24"/>
        </w:rPr>
        <w:t xml:space="preserve"> OIB:  13434139959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="005776A6">
        <w:rPr>
          <w:rFonts w:cs="Times New Roman" w:hAnsi="Times New Roman" w:ascii="Times New Roman"/>
          <w:sz w:val="24"/>
          <w:szCs w:val="24"/>
        </w:rPr>
        <w:t>Po pravomoćnosti ovog rješenja stečajna masa brisat će se iz sudskog registra.</w:t>
      </w:r>
      <w:r w:rsidR="00B86796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87239" w:rsidP="00A91578" w:rsidR="00B8723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3F23EB" w:rsidR="003F23EB" w:rsidRPr="003F23E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Stečajni upravitelj stečajne mase </w:t>
      </w:r>
      <w:r w:rsidR="003F23EB">
        <w:rPr>
          <w:rFonts w:cs="Times New Roman" w:hAnsi="Times New Roman" w:ascii="Times New Roman"/>
          <w:sz w:val="24"/>
          <w:szCs w:val="24"/>
        </w:rPr>
        <w:t>dostavio je izvješće u kojemu navodi da je n</w:t>
      </w:r>
      <w:r w:rsidR="003F23EB" w:rsidRPr="003F23EB">
        <w:rPr>
          <w:rFonts w:cs="Times New Roman" w:hAnsi="Times New Roman" w:ascii="Times New Roman"/>
          <w:sz w:val="24"/>
          <w:szCs w:val="24"/>
        </w:rPr>
        <w:t>akon prikupljanja ponuda za unovčenje naknadno pronađene imovine koja se sastojala od udjela u društvu NEZAVISNA TELEVIZIJA d.o.o.</w:t>
      </w:r>
      <w:r w:rsidR="003F23EB">
        <w:rPr>
          <w:rFonts w:cs="Times New Roman" w:hAnsi="Times New Roman" w:ascii="Times New Roman"/>
          <w:sz w:val="24"/>
          <w:szCs w:val="24"/>
        </w:rPr>
        <w:t xml:space="preserve"> </w:t>
      </w:r>
      <w:r w:rsidR="003F23EB" w:rsidRPr="003F23EB">
        <w:rPr>
          <w:rFonts w:cs="Times New Roman" w:hAnsi="Times New Roman" w:ascii="Times New Roman"/>
          <w:sz w:val="24"/>
          <w:szCs w:val="24"/>
        </w:rPr>
        <w:t xml:space="preserve">Zagreb, nominalne vrijednosti 36.000,00 kn, </w:t>
      </w:r>
      <w:r w:rsidR="003F23EB">
        <w:rPr>
          <w:rFonts w:cs="Times New Roman" w:hAnsi="Times New Roman" w:ascii="Times New Roman"/>
          <w:sz w:val="24"/>
          <w:szCs w:val="24"/>
        </w:rPr>
        <w:t xml:space="preserve">dana </w:t>
      </w:r>
      <w:r w:rsidR="003F23EB" w:rsidRPr="003F23EB">
        <w:rPr>
          <w:rFonts w:cs="Times New Roman" w:hAnsi="Times New Roman" w:ascii="Times New Roman"/>
          <w:sz w:val="24"/>
          <w:szCs w:val="24"/>
        </w:rPr>
        <w:t>29.</w:t>
      </w:r>
      <w:r w:rsidR="003F23EB">
        <w:rPr>
          <w:rFonts w:cs="Times New Roman" w:hAnsi="Times New Roman" w:ascii="Times New Roman"/>
          <w:sz w:val="24"/>
          <w:szCs w:val="24"/>
        </w:rPr>
        <w:t xml:space="preserve"> lipnja </w:t>
      </w:r>
      <w:r w:rsidR="003F23EB" w:rsidRPr="003F23EB">
        <w:rPr>
          <w:rFonts w:cs="Times New Roman" w:hAnsi="Times New Roman" w:ascii="Times New Roman"/>
          <w:sz w:val="24"/>
          <w:szCs w:val="24"/>
        </w:rPr>
        <w:t>2017. zaključio Ugovor o prodaji i prijenosu poslovnog udjela s jedinim i najpovoljnijim ponuđačem NEZAVISNA TELEVIZIJA d.o.o.</w:t>
      </w:r>
      <w:r w:rsidR="007118A7">
        <w:rPr>
          <w:rFonts w:cs="Times New Roman" w:hAnsi="Times New Roman" w:ascii="Times New Roman"/>
          <w:sz w:val="24"/>
          <w:szCs w:val="24"/>
        </w:rPr>
        <w:t xml:space="preserve"> </w:t>
      </w:r>
      <w:r w:rsidR="003F23EB" w:rsidRPr="003F23EB">
        <w:rPr>
          <w:rFonts w:cs="Times New Roman" w:hAnsi="Times New Roman" w:ascii="Times New Roman"/>
          <w:sz w:val="24"/>
          <w:szCs w:val="24"/>
        </w:rPr>
        <w:t>Zagreb po cijeni od 20.000,00 kn. Ugovor je javnobilježnički ovjerio JB Mato Medić iz Kutine pod brojem OU-597/2017. Iz postignute kupovnine pomireni su troškovi unovčenja i to:</w:t>
      </w:r>
    </w:p>
    <w:p w:rsidRDefault="003F23EB" w:rsidP="007118A7" w:rsidR="003F23EB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3EB">
        <w:rPr>
          <w:rFonts w:cs="Times New Roman" w:hAnsi="Times New Roman" w:ascii="Times New Roman"/>
          <w:sz w:val="24"/>
          <w:szCs w:val="24"/>
        </w:rPr>
        <w:t xml:space="preserve">-izrada pečata </w:t>
      </w:r>
      <w:r w:rsidR="007118A7">
        <w:rPr>
          <w:rFonts w:cs="Times New Roman" w:hAnsi="Times New Roman" w:ascii="Times New Roman"/>
          <w:sz w:val="24"/>
          <w:szCs w:val="24"/>
        </w:rPr>
        <w:t xml:space="preserve">- </w:t>
      </w:r>
      <w:r w:rsidRPr="003F23EB">
        <w:rPr>
          <w:rFonts w:cs="Times New Roman" w:hAnsi="Times New Roman" w:ascii="Times New Roman"/>
          <w:sz w:val="24"/>
          <w:szCs w:val="24"/>
        </w:rPr>
        <w:t>150,00 kn,</w:t>
      </w:r>
    </w:p>
    <w:p w:rsidRDefault="003F23EB" w:rsidP="007118A7" w:rsidR="003F23EB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3EB">
        <w:rPr>
          <w:rFonts w:cs="Times New Roman" w:hAnsi="Times New Roman" w:ascii="Times New Roman"/>
          <w:sz w:val="24"/>
          <w:szCs w:val="24"/>
        </w:rPr>
        <w:t xml:space="preserve">-javni bilježnički troškovi </w:t>
      </w:r>
      <w:r w:rsidR="007118A7">
        <w:rPr>
          <w:rFonts w:cs="Times New Roman" w:hAnsi="Times New Roman" w:ascii="Times New Roman"/>
          <w:sz w:val="24"/>
          <w:szCs w:val="24"/>
        </w:rPr>
        <w:t xml:space="preserve">- </w:t>
      </w:r>
      <w:r w:rsidRPr="003F23EB">
        <w:rPr>
          <w:rFonts w:cs="Times New Roman" w:hAnsi="Times New Roman" w:ascii="Times New Roman"/>
          <w:sz w:val="24"/>
          <w:szCs w:val="24"/>
        </w:rPr>
        <w:t>937,50 kn,</w:t>
      </w:r>
    </w:p>
    <w:p w:rsidRDefault="003F23EB" w:rsidP="007118A7" w:rsidR="003F23EB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3EB">
        <w:rPr>
          <w:rFonts w:cs="Times New Roman" w:hAnsi="Times New Roman" w:ascii="Times New Roman"/>
          <w:sz w:val="24"/>
          <w:szCs w:val="24"/>
        </w:rPr>
        <w:t xml:space="preserve">-troškovi telefona </w:t>
      </w:r>
      <w:r w:rsidR="007118A7">
        <w:rPr>
          <w:rFonts w:cs="Times New Roman" w:hAnsi="Times New Roman" w:ascii="Times New Roman"/>
          <w:sz w:val="24"/>
          <w:szCs w:val="24"/>
        </w:rPr>
        <w:t xml:space="preserve">- </w:t>
      </w:r>
      <w:r w:rsidRPr="003F23EB">
        <w:rPr>
          <w:rFonts w:cs="Times New Roman" w:hAnsi="Times New Roman" w:ascii="Times New Roman"/>
          <w:sz w:val="24"/>
          <w:szCs w:val="24"/>
        </w:rPr>
        <w:t>1.500,00,00 kn</w:t>
      </w:r>
    </w:p>
    <w:p w:rsidRDefault="003F23EB" w:rsidP="007118A7" w:rsidR="003F23EB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3EB">
        <w:rPr>
          <w:rFonts w:cs="Times New Roman" w:hAnsi="Times New Roman" w:ascii="Times New Roman"/>
          <w:sz w:val="24"/>
          <w:szCs w:val="24"/>
        </w:rPr>
        <w:t xml:space="preserve">-prijevozni troškovi </w:t>
      </w:r>
      <w:r w:rsidR="007118A7">
        <w:rPr>
          <w:rFonts w:cs="Times New Roman" w:hAnsi="Times New Roman" w:ascii="Times New Roman"/>
          <w:sz w:val="24"/>
          <w:szCs w:val="24"/>
        </w:rPr>
        <w:t xml:space="preserve">- </w:t>
      </w:r>
      <w:r w:rsidRPr="003F23EB">
        <w:rPr>
          <w:rFonts w:cs="Times New Roman" w:hAnsi="Times New Roman" w:ascii="Times New Roman"/>
          <w:sz w:val="24"/>
          <w:szCs w:val="24"/>
        </w:rPr>
        <w:t>4.000,00 kn ( 4 x relacija Tribunj.- Kutina )</w:t>
      </w:r>
    </w:p>
    <w:p w:rsidRDefault="003F23EB" w:rsidP="007118A7" w:rsidR="003F23EB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3EB">
        <w:rPr>
          <w:rFonts w:cs="Times New Roman" w:hAnsi="Times New Roman" w:ascii="Times New Roman"/>
          <w:sz w:val="24"/>
          <w:szCs w:val="24"/>
        </w:rPr>
        <w:t>-porezi</w:t>
      </w:r>
      <w:r w:rsidR="007118A7">
        <w:rPr>
          <w:rFonts w:cs="Times New Roman" w:hAnsi="Times New Roman" w:ascii="Times New Roman"/>
          <w:sz w:val="24"/>
          <w:szCs w:val="24"/>
        </w:rPr>
        <w:t xml:space="preserve"> i doprinosi - </w:t>
      </w:r>
      <w:r w:rsidRPr="003F23EB">
        <w:rPr>
          <w:rFonts w:cs="Times New Roman" w:hAnsi="Times New Roman" w:ascii="Times New Roman"/>
          <w:sz w:val="24"/>
          <w:szCs w:val="24"/>
        </w:rPr>
        <w:t>7.412,50 kn,</w:t>
      </w:r>
    </w:p>
    <w:p w:rsidRDefault="003F23EB" w:rsidP="007118A7" w:rsidR="003F23EB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3EB">
        <w:rPr>
          <w:rFonts w:cs="Times New Roman" w:hAnsi="Times New Roman" w:ascii="Times New Roman"/>
          <w:sz w:val="24"/>
          <w:szCs w:val="24"/>
        </w:rPr>
        <w:t>-nagrada steč</w:t>
      </w:r>
      <w:r w:rsidR="007118A7">
        <w:rPr>
          <w:rFonts w:cs="Times New Roman" w:hAnsi="Times New Roman" w:ascii="Times New Roman"/>
          <w:sz w:val="24"/>
          <w:szCs w:val="24"/>
        </w:rPr>
        <w:t xml:space="preserve">ajnom upravitelju - </w:t>
      </w:r>
      <w:r w:rsidRPr="003F23EB">
        <w:rPr>
          <w:rFonts w:cs="Times New Roman" w:hAnsi="Times New Roman" w:ascii="Times New Roman"/>
          <w:sz w:val="24"/>
          <w:szCs w:val="24"/>
        </w:rPr>
        <w:t>neto 6.000,00 kn.</w:t>
      </w:r>
    </w:p>
    <w:p w:rsidRDefault="003F23EB" w:rsidP="003F23EB" w:rsidR="003F23EB" w:rsidRPr="003F23E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18A7" w:rsidP="007118A7" w:rsid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s</w:t>
      </w:r>
      <w:r w:rsidR="003F23EB" w:rsidRPr="003F23EB">
        <w:rPr>
          <w:rFonts w:cs="Times New Roman" w:hAnsi="Times New Roman" w:ascii="Times New Roman"/>
          <w:sz w:val="24"/>
          <w:szCs w:val="24"/>
        </w:rPr>
        <w:t>tečajna masa</w:t>
      </w:r>
      <w:r>
        <w:rPr>
          <w:rFonts w:cs="Times New Roman" w:hAnsi="Times New Roman" w:ascii="Times New Roman"/>
          <w:sz w:val="24"/>
          <w:szCs w:val="24"/>
        </w:rPr>
        <w:t xml:space="preserve"> više nema imovine za unovčenje, predlaže zaključenje ovog stečajnog postupka.</w:t>
      </w:r>
    </w:p>
    <w:p w:rsidRDefault="007118A7" w:rsidP="007118A7" w:rsidR="007118A7" w:rsidRP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18A7" w:rsidP="000D7C9C" w:rsidR="00B8723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87239" w:rsidP="000D7C9C" w:rsidR="00B872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18A7" w:rsidP="00B87239" w:rsidR="003F23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Budući da je unovčenjem</w:t>
      </w:r>
      <w:r w:rsidR="009940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naknadno pronađene imovine </w:t>
      </w:r>
      <w:r w:rsidR="009940FA">
        <w:rPr>
          <w:rFonts w:cs="Times New Roman" w:hAnsi="Times New Roman" w:ascii="Times New Roman"/>
          <w:sz w:val="24"/>
          <w:szCs w:val="24"/>
        </w:rPr>
        <w:t xml:space="preserve">stečajne mase </w:t>
      </w:r>
      <w:r>
        <w:rPr>
          <w:rFonts w:cs="Times New Roman" w:hAnsi="Times New Roman" w:ascii="Times New Roman"/>
          <w:sz w:val="24"/>
          <w:szCs w:val="24"/>
        </w:rPr>
        <w:t xml:space="preserve">ovaj postupak okončan, temeljem članka  </w:t>
      </w:r>
      <w:r w:rsidR="00A5283F">
        <w:rPr>
          <w:rFonts w:cs="Times New Roman" w:hAnsi="Times New Roman" w:ascii="Times New Roman"/>
          <w:sz w:val="24"/>
          <w:szCs w:val="24"/>
        </w:rPr>
        <w:t>199</w:t>
      </w:r>
      <w:r w:rsidR="009940FA">
        <w:rPr>
          <w:rFonts w:cs="Times New Roman" w:hAnsi="Times New Roman" w:ascii="Times New Roman"/>
          <w:sz w:val="24"/>
          <w:szCs w:val="24"/>
        </w:rPr>
        <w:t xml:space="preserve">. stavak </w:t>
      </w:r>
      <w:r w:rsidR="00A5283F">
        <w:rPr>
          <w:rFonts w:cs="Times New Roman" w:hAnsi="Times New Roman" w:ascii="Times New Roman"/>
          <w:sz w:val="24"/>
          <w:szCs w:val="24"/>
        </w:rPr>
        <w:t>4</w:t>
      </w:r>
      <w:r w:rsidR="009940FA">
        <w:rPr>
          <w:rFonts w:cs="Times New Roman" w:hAnsi="Times New Roman" w:ascii="Times New Roman"/>
          <w:sz w:val="24"/>
          <w:szCs w:val="24"/>
        </w:rPr>
        <w:t xml:space="preserve">. </w:t>
      </w:r>
      <w:r w:rsidR="00A5283F" w:rsidRPr="00A5283F">
        <w:rPr>
          <w:rFonts w:cs="Times New Roman" w:hAnsi="Times New Roman" w:ascii="Times New Roman"/>
          <w:sz w:val="24"/>
          <w:szCs w:val="24"/>
        </w:rPr>
        <w:t>Stečajnog zakona (Narodne novine, broj 44</w:t>
      </w:r>
      <w:r w:rsidR="00A5283F" w:rsidRPr="00A5283F">
        <w:rPr>
          <w:rFonts w:cs="Times New Roman" w:hAnsi="Times New Roman" w:ascii="Times New Roman"/>
          <w:bCs/>
          <w:iCs/>
          <w:sz w:val="24"/>
          <w:szCs w:val="24"/>
        </w:rPr>
        <w:t xml:space="preserve">/96 do 45/13 – odluka Ustavnog suda; nastavno: SZ) </w:t>
      </w:r>
      <w:r w:rsidR="00A5283F">
        <w:rPr>
          <w:rFonts w:cs="Times New Roman" w:hAnsi="Times New Roman" w:ascii="Times New Roman"/>
          <w:bCs/>
          <w:iCs/>
          <w:sz w:val="24"/>
          <w:szCs w:val="24"/>
        </w:rPr>
        <w:t xml:space="preserve">isti </w:t>
      </w:r>
      <w:r w:rsidR="009940FA">
        <w:rPr>
          <w:rFonts w:cs="Times New Roman" w:hAnsi="Times New Roman" w:ascii="Times New Roman"/>
          <w:bCs/>
          <w:sz w:val="24"/>
          <w:szCs w:val="24"/>
        </w:rPr>
        <w:t>je valjalo zaključiti, slijedom čega je riješeno kao u izreci.</w:t>
      </w:r>
    </w:p>
    <w:p w:rsidRDefault="003F23EB" w:rsidP="000D7C9C" w:rsidR="003F23E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A5283F">
        <w:rPr>
          <w:rFonts w:cs="Times New Roman" w:hAnsi="Times New Roman" w:ascii="Times New Roman"/>
          <w:sz w:val="24"/>
          <w:szCs w:val="24"/>
        </w:rPr>
        <w:t>28. svibnja 2018.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A053BF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A5283F">
        <w:rPr>
          <w:rFonts w:cs="Times New Roman" w:hAnsi="Times New Roman" w:ascii="Times New Roman"/>
          <w:sz w:val="24"/>
          <w:szCs w:val="24"/>
        </w:rPr>
        <w:t>ovome sudu, u tri primjerka.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053BF" w:rsidR="00A053B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053BF" w:rsidR="00A053B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A053BF" w:rsidR="00A053BF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A053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  <w:r w:rsidR="00A5283F"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(na adresu: Zagreb, Zemljakova 13)</w:t>
      </w:r>
    </w:p>
    <w:p w:rsidRDefault="00730631" w:rsidP="00730631" w:rsidR="00730631" w:rsidRPr="00A053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A053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Sudski registar, </w:t>
      </w:r>
      <w:r w:rsidR="00A5283F"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po pravomoćnosti</w:t>
      </w:r>
    </w:p>
    <w:p w:rsidRDefault="00730631" w:rsidP="00730631" w:rsidR="00730631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A5283F"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>30 d.</w:t>
      </w:r>
    </w:p>
    <w:p w:rsidRDefault="00DB709E" w:rsidP="00730631" w:rsidR="00DB709E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A053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053BF" w:rsidRPr="00A053B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30.5.18.</w:t>
      </w: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A053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A053BF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301" w:rsidR="00F86301">
      <w:r>
        <w:separator/>
      </w:r>
    </w:p>
  </w:endnote>
  <w:endnote w:id="0" w:type="continuationSeparator">
    <w:p w:rsidRDefault="00F86301" w:rsidR="00F86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301" w:rsidR="00F86301">
      <w:r>
        <w:separator/>
      </w:r>
    </w:p>
  </w:footnote>
  <w:footnote w:id="0" w:type="continuationSeparator">
    <w:p w:rsidRDefault="00F86301" w:rsidR="00F86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8F5AC2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A5283F">
      <w:rPr>
        <w:rFonts w:cs="Times New Roman" w:hAnsi="Times New Roman" w:ascii="Times New Roman"/>
      </w:rPr>
      <w:t>914/11</w:t>
    </w:r>
    <w:r w:rsidR="00B87239">
      <w:rPr>
        <w:rFonts w:cs="Times New Roman" w:hAnsi="Times New Roman" w:ascii="Times New Roman"/>
      </w:rPr>
      <w:t>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553"/>
    <w:rsid w:val="00012E75"/>
    <w:rsid w:val="00020BA4"/>
    <w:rsid w:val="00022889"/>
    <w:rsid w:val="00032919"/>
    <w:rsid w:val="00033253"/>
    <w:rsid w:val="0006417A"/>
    <w:rsid w:val="0006505A"/>
    <w:rsid w:val="00071D41"/>
    <w:rsid w:val="00082920"/>
    <w:rsid w:val="000D43A7"/>
    <w:rsid w:val="000D7C9C"/>
    <w:rsid w:val="000F17DB"/>
    <w:rsid w:val="000F5299"/>
    <w:rsid w:val="001C0FC8"/>
    <w:rsid w:val="001D2614"/>
    <w:rsid w:val="001E4E5F"/>
    <w:rsid w:val="00235AAE"/>
    <w:rsid w:val="00254983"/>
    <w:rsid w:val="00281E63"/>
    <w:rsid w:val="0028293E"/>
    <w:rsid w:val="0029479C"/>
    <w:rsid w:val="002A6DCE"/>
    <w:rsid w:val="002E06D4"/>
    <w:rsid w:val="002E1AC4"/>
    <w:rsid w:val="0031446D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3F23EB"/>
    <w:rsid w:val="004155FA"/>
    <w:rsid w:val="004269FC"/>
    <w:rsid w:val="00446B62"/>
    <w:rsid w:val="00473DB3"/>
    <w:rsid w:val="00494C78"/>
    <w:rsid w:val="004B074A"/>
    <w:rsid w:val="004E5730"/>
    <w:rsid w:val="00514022"/>
    <w:rsid w:val="005272EF"/>
    <w:rsid w:val="00552A0C"/>
    <w:rsid w:val="005774B3"/>
    <w:rsid w:val="005776A6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18A7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53FD0"/>
    <w:rsid w:val="00881589"/>
    <w:rsid w:val="00891257"/>
    <w:rsid w:val="008912A4"/>
    <w:rsid w:val="008C0419"/>
    <w:rsid w:val="008D1C64"/>
    <w:rsid w:val="008D4CA2"/>
    <w:rsid w:val="008E0B1D"/>
    <w:rsid w:val="008F569D"/>
    <w:rsid w:val="008F5AC2"/>
    <w:rsid w:val="008F639D"/>
    <w:rsid w:val="00927161"/>
    <w:rsid w:val="009376BE"/>
    <w:rsid w:val="00953072"/>
    <w:rsid w:val="00953DED"/>
    <w:rsid w:val="00960553"/>
    <w:rsid w:val="00981BDB"/>
    <w:rsid w:val="009940FA"/>
    <w:rsid w:val="009A50F2"/>
    <w:rsid w:val="009B3748"/>
    <w:rsid w:val="009D0ED3"/>
    <w:rsid w:val="009E33FD"/>
    <w:rsid w:val="009F0284"/>
    <w:rsid w:val="009F3306"/>
    <w:rsid w:val="00A053BF"/>
    <w:rsid w:val="00A12F2F"/>
    <w:rsid w:val="00A26151"/>
    <w:rsid w:val="00A26EAF"/>
    <w:rsid w:val="00A30DB1"/>
    <w:rsid w:val="00A424CD"/>
    <w:rsid w:val="00A5283F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86796"/>
    <w:rsid w:val="00B87239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21E07"/>
    <w:rsid w:val="00E41305"/>
    <w:rsid w:val="00E8658C"/>
    <w:rsid w:val="00EC6731"/>
    <w:rsid w:val="00F01F18"/>
    <w:rsid w:val="00F206F2"/>
    <w:rsid w:val="00F44EA9"/>
    <w:rsid w:val="00F849E3"/>
    <w:rsid w:val="00F86301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0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3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0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3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2011.</izvorni_sadrzaj>
    <derivirana_varijabla naziv="DomainObject.Predmet.DatumOsnivanja_1">12.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2012.</izvorni_sadrzaj>
    <derivirana_varijabla naziv="DomainObject.Predmet.DatumRjesavanja_1">23.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St-914/2011</izvorni_sadrzaj>
    <derivirana_varijabla naziv="DomainObject.Predmet.OznakaBroj_1">St-914/2011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MOTOREMONT d.o.o. za autoservisiranje, trgovinu vozila, strojeva i dijelova - u stečaju</izvorni_sadrzaj>
    <derivirana_varijabla naziv="DomainObject.Predmet.ProtustrankaFormated_1">  MOTOREMONT d.o.o. za autoservisiranje, trgovinu vozila, strojeva i dijelova - u stečaju</derivirana_varijabla>
  </DomainObject.Predmet.ProtustrankaFormated>
  <DomainObject.Predmet.ProtustrankaFormatedOIB>
    <izvorni_sadrzaj>  MOTOREMONT d.o.o. za autoservisiranje, trgovinu vozila, strojeva i dijelova - u stečaju, OIB 46179223147</izvorni_sadrzaj>
    <derivirana_varijabla naziv="DomainObject.Predmet.ProtustrankaFormatedOIB_1">  MOTOREMONT d.o.o. za autoservisiranje, trgovinu vozila, strojeva i dijelova - u stečaju, OIB 46179223147</derivirana_varijabla>
  </DomainObject.Predmet.ProtustrankaFormatedOIB>
  <DomainObject.Predmet.ProtustrankaFormatedWithAdress>
    <izvorni_sadrzaj> MOTOREMONT d.o.o. za autoservisiranje, trgovinu vozila, strojeva i dijelova - u stečaju, Potočna 19, 44330 Novska</izvorni_sadrzaj>
    <derivirana_varijabla naziv="DomainObject.Predmet.ProtustrankaFormatedWithAdress_1"> MOTOREMONT d.o.o. za autoservisiranje, trgovinu vozila, strojeva i dijelova - u stečaju, Potočna 19, 44330 Novska</derivirana_varijabla>
  </DomainObject.Predmet.ProtustrankaFormatedWithAdress>
  <DomainObject.Predmet.ProtustrankaFormatedWithAdressOIB>
    <izvorni_sadrzaj> MOTOREMONT d.o.o. za autoservisiranje, trgovinu vozila, strojeva i dijelova - u stečaju, OIB 46179223147, Potočna 19, 44330 Novska</izvorni_sadrzaj>
    <derivirana_varijabla naziv="DomainObject.Predmet.ProtustrankaFormatedWithAdressOIB_1"> MOTOREMONT d.o.o. za autoservisiranje, trgovinu vozila, strojeva i dijelova - u stečaju, OIB 46179223147, Potočna 19, 44330 Novska</derivirana_varijabla>
  </DomainObject.Predmet.ProtustrankaFormatedWithAdressOIB>
  <DomainObject.Predmet.ProtustrankaWithAdress>
    <izvorni_sadrzaj>MOTOREMONT d.o.o. za autoservisiranje, trgovinu vozila, strojeva i dijelova - u stečaju Potočna 19, 44330 Novska</izvorni_sadrzaj>
    <derivirana_varijabla naziv="DomainObject.Predmet.ProtustrankaWithAdress_1">MOTOREMONT d.o.o. za autoservisiranje, trgovinu vozila, strojeva i dijelova - u stečaju Potočna 19, 44330 Novska</derivirana_varijabla>
  </DomainObject.Predmet.ProtustrankaWithAdress>
  <DomainObject.Predmet.ProtustrankaWithAdressOIB>
    <izvorni_sadrzaj>MOTOREMONT d.o.o. za autoservisiranje, trgovinu vozila, strojeva i dijelova - u stečaju, OIB 46179223147, Potočna 19, 44330 Novska</izvorni_sadrzaj>
    <derivirana_varijabla naziv="DomainObject.Predmet.ProtustrankaWithAdressOIB_1">MOTOREMONT d.o.o. za autoservisiranje, trgovinu vozila, strojeva i dijelova - u stečaju, OIB 46179223147, Potočna 19, 44330 Novska</derivirana_varijabla>
  </DomainObject.Predmet.ProtustrankaWithAdressOIB>
  <DomainObject.Predmet.ProtustrankaNazivFormated>
    <izvorni_sadrzaj>MOTOREMONT d.o.o. za autoservisiranje, trgovinu vozila, strojeva i dijelova - u stečaju</izvorni_sadrzaj>
    <derivirana_varijabla naziv="DomainObject.Predmet.ProtustrankaNazivFormated_1">MOTOREMONT d.o.o. za autoservisiranje, trgovinu vozila, strojeva i dijelova - u stečaju</derivirana_varijabla>
  </DomainObject.Predmet.ProtustrankaNazivFormated>
  <DomainObject.Predmet.ProtustrankaNazivFormatedOIB>
    <izvorni_sadrzaj>MOTOREMONT d.o.o. za autoservisiranje, trgovinu vozila, strojeva i dijelova - u stečaju, OIB 46179223147</izvorni_sadrzaj>
    <derivirana_varijabla naziv="DomainObject.Predmet.ProtustrankaNazivFormatedOIB_1">MOTOREMONT d.o.o. za autoservisiranje, trgovinu vozila, strojeva i dijelova - u stečaju, OIB 46179223147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DOBRIVOJ ŽARKOVIĆ zastupanog po punomoćniku ZOU Jovan Doneski</izvorni_sadrzaj>
    <derivirana_varijabla naziv="DomainObject.Predmet.StrankaFormated_1">  DOBRIVOJ ŽARKOVIĆ zastupanog po punomoćniku ZOU Jovan Doneski</derivirana_varijabla>
  </DomainObject.Predmet.StrankaFormated>
  <DomainObject.Predmet.StrankaFormatedOIB>
    <izvorni_sadrzaj>  DOBRIVOJ ŽARKOVIĆ zastupanog po punomoćniku ZOU Jovan Doneski</izvorni_sadrzaj>
    <derivirana_varijabla naziv="DomainObject.Predmet.StrankaFormatedOIB_1">  DOBRIVOJ ŽARKOVIĆ zastupanog po punomoćniku ZOU Jovan Doneski</derivirana_varijabla>
  </DomainObject.Predmet.StrankaFormatedOIB>
  <DomainObject.Predmet.StrankaFormatedWithAdress>
    <izvorni_sadrzaj> DOBRIVOJ ŽARKOVIĆ, Malo Vukovje 30, 43283 Kaniška Iva Malo Vukovje zastupanog po punomoćniku ZOU Jovan Doneski</izvorni_sadrzaj>
    <derivirana_varijabla naziv="DomainObject.Predmet.StrankaFormatedWithAdress_1"> DOBRIVOJ ŽARKOVIĆ, Malo Vukovje 30, 43283 Kaniška Iva Malo Vukovje zastupanog po punomoćniku ZOU Jovan Doneski</derivirana_varijabla>
  </DomainObject.Predmet.StrankaFormatedWithAdress>
  <DomainObject.Predmet.StrankaFormatedWithAdressOIB>
    <izvorni_sadrzaj> DOBRIVOJ ŽARKOVIĆ, Malo Vukovje 30, 43283 Kaniška Iva Malo Vukovje zastupanog po punomoćniku ZOU Jovan Doneski</izvorni_sadrzaj>
    <derivirana_varijabla naziv="DomainObject.Predmet.StrankaFormatedWithAdressOIB_1"> DOBRIVOJ ŽARKOVIĆ, Malo Vukovje 30, 43283 Kaniška Iva Malo Vukovje zastupanog po punomoćniku ZOU Jovan Doneski</derivirana_varijabla>
  </DomainObject.Predmet.StrankaFormatedWithAdressOIB>
  <DomainObject.Predmet.StrankaWithAdress>
    <izvorni_sadrzaj>DOBRIVOJ ŽARKOVIĆ Malo Vukovje 30,43283 Kaniška Iva Malo Vukovje</izvorni_sadrzaj>
    <derivirana_varijabla naziv="DomainObject.Predmet.StrankaWithAdress_1">DOBRIVOJ ŽARKOVIĆ Malo Vukovje 30,43283 Kaniška Iva Malo Vukovje</derivirana_varijabla>
  </DomainObject.Predmet.StrankaWithAdress>
  <DomainObject.Predmet.StrankaWithAdressOIB>
    <izvorni_sadrzaj>DOBRIVOJ ŽARKOVIĆ, Malo Vukovje 30,43283 Kaniška Iva Malo Vukovje</izvorni_sadrzaj>
    <derivirana_varijabla naziv="DomainObject.Predmet.StrankaWithAdressOIB_1">DOBRIVOJ ŽARKOVIĆ, Malo Vukovje 30,43283 Kaniška Iva Malo Vukovje</derivirana_varijabla>
  </DomainObject.Predmet.StrankaWithAdressOIB>
  <DomainObject.Predmet.StrankaNazivFormated>
    <izvorni_sadrzaj>DOBRIVOJ ŽARKOVIĆ</izvorni_sadrzaj>
    <derivirana_varijabla naziv="DomainObject.Predmet.StrankaNazivFormated_1">DOBRIVOJ ŽARKOVIĆ</derivirana_varijabla>
  </DomainObject.Predmet.StrankaNazivFormated>
  <DomainObject.Predmet.StrankaNazivFormatedOIB>
    <izvorni_sadrzaj>DOBRIVOJ ŽARKOVIĆ</izvorni_sadrzaj>
    <derivirana_varijabla naziv="DomainObject.Predmet.StrankaNazivFormatedOIB_1">DOBRIVOJ ŽARKOVIĆ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DOBRIVOJ ŽARKOVIĆ zastupanog po punomoćniku ZOU Jovan Doneski</item>
    </izvorni_sadrzaj>
    <derivirana_varijabla naziv="DomainObject.Predmet.StrankaListFormated_1">
      <item>DOBRIVOJ ŽARKOVIĆ zastupanog po punomoćniku ZOU Jovan Doneski</item>
    </derivirana_varijabla>
  </DomainObject.Predmet.StrankaListFormated>
  <DomainObject.Predmet.StrankaListFormatedOIB>
    <izvorni_sadrzaj>
      <item>DOBRIVOJ ŽARKOVIĆ zastupanog po punomoćniku ZOU Jovan Doneski</item>
    </izvorni_sadrzaj>
    <derivirana_varijabla naziv="DomainObject.Predmet.StrankaListFormatedOIB_1">
      <item>DOBRIVOJ ŽARKOVIĆ zastupanog po punomoćniku ZOU Jovan Doneski</item>
    </derivirana_varijabla>
  </DomainObject.Predmet.StrankaListFormatedOIB>
  <DomainObject.Predmet.StrankaListFormatedWithAdress>
    <izvorni_sadrzaj>
      <item>DOBRIVOJ ŽARKOVIĆ, Malo Vukovje 30, 43283 Kaniška Iva Malo Vukovje zastupanog po punomoćniku ZOU Jovan Doneski</item>
    </izvorni_sadrzaj>
    <derivirana_varijabla naziv="DomainObject.Predmet.StrankaListFormatedWithAdress_1">
      <item>DOBRIVOJ ŽARKOVIĆ, Malo Vukovje 30, 43283 Kaniška Iva Malo Vukovje zastupanog po punomoćniku ZOU Jovan Doneski</item>
    </derivirana_varijabla>
  </DomainObject.Predmet.StrankaListFormatedWithAdress>
  <DomainObject.Predmet.StrankaListFormatedWithAdressOIB>
    <izvorni_sadrzaj>
      <item>DOBRIVOJ ŽARKOVIĆ, Malo Vukovje 30, 43283 Kaniška Iva Malo Vukovje zastupanog po punomoćniku ZOU Jovan Doneski</item>
    </izvorni_sadrzaj>
    <derivirana_varijabla naziv="DomainObject.Predmet.StrankaListFormatedWithAdressOIB_1">
      <item>DOBRIVOJ ŽARKOVIĆ, Malo Vukovje 30, 43283 Kaniška Iva Malo Vukovje zastupanog po punomoćniku ZOU Jovan Doneski</item>
    </derivirana_varijabla>
  </DomainObject.Predmet.StrankaListFormatedWithAdressOIB>
  <DomainObject.Predmet.StrankaListNazivFormated>
    <izvorni_sadrzaj>
      <item>DOBRIVOJ ŽARKOVIĆ</item>
    </izvorni_sadrzaj>
    <derivirana_varijabla naziv="DomainObject.Predmet.StrankaListNazivFormated_1">
      <item>DOBRIVOJ ŽARKOVIĆ</item>
    </derivirana_varijabla>
  </DomainObject.Predmet.StrankaListNazivFormated>
  <DomainObject.Predmet.StrankaListNazivFormatedOIB>
    <izvorni_sadrzaj>
      <item>DOBRIVOJ ŽARKOVIĆ</item>
    </izvorni_sadrzaj>
    <derivirana_varijabla naziv="DomainObject.Predmet.StrankaListNazivFormatedOIB_1">
      <item>DOBRIVOJ ŽARKOVIĆ</item>
    </derivirana_varijabla>
  </DomainObject.Predmet.StrankaListNazivFormatedOIB>
  <DomainObject.Predmet.ProtuStrankaListFormated>
    <izvorni_sadrzaj>
      <item>MOTOREMONT d.o.o. za autoservisiranje, trgovinu vozila, strojeva i dijelova - u stečaju</item>
    </izvorni_sadrzaj>
    <derivirana_varijabla naziv="DomainObject.Predmet.ProtuStrankaListFormated_1">
      <item>MOTOREMONT d.o.o. za autoservisiranje, trgovinu vozila, strojeva i dijelova - u stečaju</item>
    </derivirana_varijabla>
  </DomainObject.Predmet.ProtuStrankaListFormated>
  <DomainObject.Predmet.ProtuStrankaListFormatedOIB>
    <izvorni_sadrzaj>
      <item>MOTOREMONT d.o.o. za autoservisiranje, trgovinu vozila, strojeva i dijelova - u stečaju, OIB 46179223147</item>
    </izvorni_sadrzaj>
    <derivirana_varijabla naziv="DomainObject.Predmet.ProtuStrankaListFormatedOIB_1">
      <item>MOTOREMONT d.o.o. za autoservisiranje, trgovinu vozila, strojeva i dijelova - u stečaju, OIB 46179223147</item>
    </derivirana_varijabla>
  </DomainObject.Predmet.ProtuStrankaListFormatedOIB>
  <DomainObject.Predmet.ProtuStrankaListFormatedWithAdress>
    <izvorni_sadrzaj>
      <item>MOTOREMONT d.o.o. za autoservisiranje, trgovinu vozila, strojeva i dijelova - u stečaju, Potočna 19, 44330 Novska</item>
    </izvorni_sadrzaj>
    <derivirana_varijabla naziv="DomainObject.Predmet.ProtuStrankaListFormatedWithAdress_1">
      <item>MOTOREMONT d.o.o. za autoservisiranje, trgovinu vozila, strojeva i dijelova - u stečaju, Potočna 19, 44330 Novska</item>
    </derivirana_varijabla>
  </DomainObject.Predmet.ProtuStrankaListFormatedWithAdress>
  <DomainObject.Predmet.ProtuStrankaListFormatedWithAdressOIB>
    <izvorni_sadrzaj>
      <item>MOTOREMONT d.o.o. za autoservisiranje, trgovinu vozila, strojeva i dijelova - u stečaju, OIB 46179223147, Potočna 19, 44330 Novska</item>
    </izvorni_sadrzaj>
    <derivirana_varijabla naziv="DomainObject.Predmet.ProtuStrankaListFormatedWithAdressOIB_1">
      <item>MOTOREMONT d.o.o. za autoservisiranje, trgovinu vozila, strojeva i dijelova - u stečaju, OIB 46179223147, Potočna 19, 44330 Novska</item>
    </derivirana_varijabla>
  </DomainObject.Predmet.ProtuStrankaListFormatedWithAdressOIB>
  <DomainObject.Predmet.ProtuStrankaListNazivFormated>
    <izvorni_sadrzaj>
      <item>MOTOREMONT d.o.o. za autoservisiranje, trgovinu vozila, strojeva i dijelova - u stečaju</item>
    </izvorni_sadrzaj>
    <derivirana_varijabla naziv="DomainObject.Predmet.ProtuStrankaListNazivFormated_1">
      <item>MOTOREMONT d.o.o. za autoservisiranje, trgovinu vozila, strojeva i dijelova - u stečaju</item>
    </derivirana_varijabla>
  </DomainObject.Predmet.ProtuStrankaListNazivFormated>
  <DomainObject.Predmet.ProtuStrankaListNazivFormatedOIB>
    <izvorni_sadrzaj>
      <item>MOTOREMONT d.o.o. za autoservisiranje, trgovinu vozila, strojeva i dijelova - u stečaju, OIB 46179223147</item>
    </izvorni_sadrzaj>
    <derivirana_varijabla naziv="DomainObject.Predmet.ProtuStrankaListNazivFormatedOIB_1">
      <item>MOTOREMONT d.o.o. za autoservisiranje, trgovinu vozila, strojeva i dijelova - u stečaju, OIB 46179223147</item>
    </derivirana_varijabla>
  </DomainObject.Predmet.ProtuStrankaListNazivFormatedOIB>
  <DomainObject.Predmet.OstaliListFormated>
    <izvorni_sadrzaj>
      <item>ZOU Jovan Doneski punomoćnik sudionika u postupku DOBRIVOJ ŽARKOVIĆ</item>
      <item>Branko Petanjek</item>
    </izvorni_sadrzaj>
    <derivirana_varijabla naziv="DomainObject.Predmet.OstaliListFormated_1">
      <item>ZOU Jovan Doneski punomoćnik sudionika u postupku DOBRIVOJ ŽARKOVIĆ</item>
      <item>Branko Petanjek</item>
    </derivirana_varijabla>
  </DomainObject.Predmet.OstaliListFormated>
  <DomainObject.Predmet.OstaliListFormatedOIB>
    <izvorni_sadrzaj>
      <item>ZOU Jovan Doneski punomoćnik sudionika u postupku DOBRIVOJ ŽARKOVIĆ</item>
      <item>Branko Petanjek</item>
    </izvorni_sadrzaj>
    <derivirana_varijabla naziv="DomainObject.Predmet.OstaliListFormatedOIB_1">
      <item>ZOU Jovan Doneski punomoćnik sudionika u postupku DOBRIVOJ ŽARKOVIĆ</item>
      <item>Branko Petanjek</item>
    </derivirana_varijabla>
  </DomainObject.Predmet.OstaliListFormatedOIB>
  <DomainObject.Predmet.OstaliListFormatedWithAdress>
    <izvorni_sadrzaj>
      <item>ZOU Jovan Doneski, Vladimira Nazora 19b, 43280 Garešnica punomoćnik sudionika u postupku DOBRIVOJ ŽARKOVIĆ</item>
      <item>Branko Petanjek, Zemljakova 13, 10000 Zagreb</item>
    </izvorni_sadrzaj>
    <derivirana_varijabla naziv="DomainObject.Predmet.OstaliListFormatedWithAdress_1">
      <item>ZOU Jovan Doneski, Vladimira Nazora 19b, 43280 Garešnica punomoćnik sudionika u postupku DOBRIVOJ ŽARKOVIĆ</item>
      <item>Branko Petanjek, Zemljakova 13, 10000 Zagreb</item>
    </derivirana_varijabla>
  </DomainObject.Predmet.OstaliListFormatedWithAdress>
  <DomainObject.Predmet.OstaliListFormatedWithAdressOIB>
    <izvorni_sadrzaj>
      <item>ZOU Jovan Doneski, Vladimira Nazora 19b, 43280 Garešnica punomoćnik sudionika u postupku DOBRIVOJ ŽARKOVIĆ</item>
      <item>Branko Petanjek, Zemljakova 13, 10000 Zagreb</item>
    </izvorni_sadrzaj>
    <derivirana_varijabla naziv="DomainObject.Predmet.OstaliListFormatedWithAdressOIB_1">
      <item>ZOU Jovan Doneski, Vladimira Nazora 19b, 43280 Garešnica punomoćnik sudionika u postupku DOBRIVOJ ŽARKOVIĆ</item>
      <item>Branko Petanjek, Zemljakova 13, 10000 Zagreb</item>
    </derivirana_varijabla>
  </DomainObject.Predmet.OstaliListFormatedWithAdressOIB>
  <DomainObject.Predmet.OstaliListNazivFormated>
    <izvorni_sadrzaj>
      <item>ZOU Jovan Doneski</item>
      <item>Branko Petanjek</item>
    </izvorni_sadrzaj>
    <derivirana_varijabla naziv="DomainObject.Predmet.OstaliListNazivFormated_1">
      <item>ZOU Jovan Doneski</item>
      <item>Branko Petanjek</item>
    </derivirana_varijabla>
  </DomainObject.Predmet.OstaliListNazivFormated>
  <DomainObject.Predmet.OstaliListNazivFormatedOIB>
    <izvorni_sadrzaj>
      <item>ZOU Jovan Doneski</item>
      <item>Branko Petanjek</item>
    </izvorni_sadrzaj>
    <derivirana_varijabla naziv="DomainObject.Predmet.OstaliListNazivFormatedOIB_1">
      <item>ZOU Jovan Doneski</item>
      <item>Branko Petanjek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DOBRIVOJ ŽARKOVIĆ</izvorni_sadrzaj>
    <derivirana_varijabla naziv="DomainObject.Predmet.StrankaIDrugi_1">DOBRIVOJ ŽARKOVIĆ</derivirana_varijabla>
  </DomainObject.Predmet.StrankaIDrugi>
  <DomainObject.Predmet.ProtustrankaIDrugi>
    <izvorni_sadrzaj>MOTOREMONT d.o.o. za autoservisiranje, trgovinu vozila, strojeva i dijelova - u stečaju</izvorni_sadrzaj>
    <derivirana_varijabla naziv="DomainObject.Predmet.ProtustrankaIDrugi_1">MOTOREMONT d.o.o. za autoservisiranje, trgovinu vozila, strojeva i dijelova - u stečaju</derivirana_varijabla>
  </DomainObject.Predmet.ProtustrankaIDrugi>
  <DomainObject.Predmet.StrankaIDrugiAdressOIB>
    <izvorni_sadrzaj>DOBRIVOJ ŽARKOVIĆ, Malo Vukovje 30, 43283 Kaniška Iva Malo Vukovje</izvorni_sadrzaj>
    <derivirana_varijabla naziv="DomainObject.Predmet.StrankaIDrugiAdressOIB_1">DOBRIVOJ ŽARKOVIĆ, Malo Vukovje 30, 43283 Kaniška Iva Malo Vukovje</derivirana_varijabla>
  </DomainObject.Predmet.StrankaIDrugiAdressOIB>
  <DomainObject.Predmet.ProtustrankaIDrugiAdressOIB>
    <izvorni_sadrzaj>MOTOREMONT d.o.o. za autoservisiranje, trgovinu vozila, strojeva i dijelova - u stečaju, OIB 46179223147, Potočna 19, 44330 Novska</izvorni_sadrzaj>
    <derivirana_varijabla naziv="DomainObject.Predmet.ProtustrankaIDrugiAdressOIB_1">MOTOREMONT d.o.o. za autoservisiranje, trgovinu vozila, strojeva i dijelova - u stečaju, OIB 46179223147, Potočna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2012.</izvorni_sadrzaj>
    <derivirana_varijabla naziv="DomainObject.Predmet.OdlukaRjesenje.DatumDonosenjaOdluke_1">21. svibnja 2012.</derivirana_varijabla>
  </DomainObject.Predmet.OdlukaRjesenje.DatumDonosenjaOdluke>
  <DomainObject.Predmet.OdlukaRjesenje.DatumPravomocnosti>
    <izvorni_sadrzaj>23. lipnja 2012.</izvorni_sadrzaj>
    <derivirana_varijabla naziv="DomainObject.Predmet.OdlukaRjesenje.DatumPravomocnosti_1">23. lipnja 2012.</derivirana_varijabla>
  </DomainObject.Predmet.OdlukaRjesenje.DatumPravomocnosti>
  <DomainObject.Predmet.OdlukaRjesenje.Oznaka>
    <izvorni_sadrzaj>St-914/2011-39</izvorni_sadrzaj>
    <derivirana_varijabla naziv="DomainObject.Predmet.OdlukaRjesenje.Oznaka_1">St-914/2011-39</derivirana_varijabla>
  </DomainObject.Predmet.OdlukaRjesenje.Oznaka>
  <DomainObject.Predmet.SudioniciListNaziv>
    <izvorni_sadrzaj>
      <item>ZOU Jovan Doneski</item>
      <item>DOBRIVOJ ŽARKOVIĆ</item>
      <item>MOTOREMONT d.o.o. za autoservisiranje, trgovinu vozila, strojeva i dijelova - u stečaju</item>
      <item>Branko Petanjek</item>
    </izvorni_sadrzaj>
    <derivirana_varijabla naziv="DomainObject.Predmet.SudioniciListNaziv_1">
      <item>ZOU Jovan Doneski</item>
      <item>DOBRIVOJ ŽARKOVIĆ</item>
      <item>MOTOREMONT d.o.o. za autoservisiranje, trgovinu vozila, strojeva i dijelova - u stečaju</item>
      <item>Branko Petanjek</item>
    </derivirana_varijabla>
  </DomainObject.Predmet.SudioniciListNaziv>
  <DomainObject.Predmet.SudioniciListAdressOIB>
    <izvorni_sadrzaj>
      <item>ZOU Jovan Doneski, Vladimira Nazora 19b,43280 Garešnica</item>
      <item>DOBRIVOJ ŽARKOVIĆ, Malo Vukovje 30,43283 Kaniška Iva Malo Vukovje</item>
      <item>MOTOREMONT d.o.o. za autoservisiranje, trgovinu vozila, strojeva i dijelova - u stečaju, OIB 46179223147, Potočna 19,44330 Novska</item>
      <item>Branko Petanjek, Zemljakova 13,10000 Zagreb</item>
    </izvorni_sadrzaj>
    <derivirana_varijabla naziv="DomainObject.Predmet.SudioniciListAdressOIB_1">
      <item>ZOU Jovan Doneski, Vladimira Nazora 19b,43280 Garešnica</item>
      <item>DOBRIVOJ ŽARKOVIĆ, Malo Vukovje 30,43283 Kaniška Iva Malo Vukovje</item>
      <item>MOTOREMONT d.o.o. za autoservisiranje, trgovinu vozila, strojeva i dijelova - u stečaju, OIB 46179223147, Potočna 19,44330 Novska</item>
      <item>Branko Petanjek,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46179223147</item>
      <item>, OIB null</item>
    </izvorni_sadrzaj>
    <derivirana_varijabla naziv="DomainObject.Predmet.SudioniciListNazivOIB_1">
      <item>, OIB null</item>
      <item>, OIB null</item>
      <item>, OIB 46179223147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1929</properties:Characters>
  <properties:Lines>74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2018-05-30T06:53:00Z</dcterms:created>
  <dc:creator>MK</dc:creator>
  <cp:lastModifiedBy>Belma Čolić</cp:lastModifiedBy>
  <cp:lastPrinted>2018-05-30T07:17:00Z</cp:lastPrinted>
  <dcterms:modified xmlns:xsi="http://www.w3.org/2001/XMLSchema-instance" xsi:type="dcterms:W3CDTF">2018-05-30T07:24:00Z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(Motoremont rj. o zaključenju steč.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