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6bc0" w14:paraId="0ff6bc0" w:rsidRDefault="00AE649C" w:rsidP="00FA5B5E" w:rsidR="00AE649C" w:rsidRPr="00B76F3C">
      <w:pPr>
        <w:pStyle w:val="Naslov3"/>
        <w15:collapsed w:val="false"/>
      </w:pPr>
    </w:p>
    <w:p w:rsidRDefault="00D96B3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96B32" w:rsidP="00D96B32" w:rsidR="00D96B32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7-St-54/2009-235.</w:t>
      </w:r>
    </w:p>
    <w:p w:rsidRDefault="00D96B32" w:rsidP="00D96B32" w:rsidR="00D96B32"/>
    <w:p w:rsidRDefault="00D96B32" w:rsidP="00D96B32" w:rsidR="00D96B3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 R E P U B L I K E   H R V A T S K E</w:t>
      </w:r>
    </w:p>
    <w:p w:rsidRDefault="00D96B32" w:rsidP="00D96B32" w:rsidR="00D96B32">
      <w:pPr>
        <w:jc w:val="center"/>
        <w:rPr>
          <w:rFonts w:hAnsi="Arial" w:ascii="Arial"/>
          <w:b/>
        </w:rPr>
      </w:pPr>
    </w:p>
    <w:p w:rsidRDefault="00D96B32" w:rsidP="00D96B32" w:rsidR="00D96B3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D96B32" w:rsidP="00D96B32" w:rsidR="00D96B32">
      <w:pPr>
        <w:jc w:val="center"/>
        <w:rPr>
          <w:rFonts w:hAnsi="Arial" w:ascii="Arial"/>
          <w:b/>
        </w:rPr>
      </w:pPr>
    </w:p>
    <w:p w:rsidRDefault="00D96B32" w:rsidP="00D96B32" w:rsidR="00D96B32">
      <w:pPr>
        <w:jc w:val="both"/>
        <w:rPr>
          <w:rFonts w:hAnsi="Arial" w:ascii="Arial"/>
        </w:rPr>
      </w:pPr>
    </w:p>
    <w:p w:rsidRDefault="00D96B32" w:rsidP="00D96B32" w:rsidR="00D96B3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postupku radi naknadne diobe Stečajne mase dužnika PEVEC-TRANSPORT d.o.o. za prijevoz, usluge i trgovinu u stečaju iz Bjelovara, Ivana </w:t>
      </w:r>
      <w:proofErr w:type="spellStart"/>
      <w:r>
        <w:rPr>
          <w:rFonts w:hAnsi="Arial" w:ascii="Arial"/>
        </w:rPr>
        <w:t>Kozarčanina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>, MBS 010055969, odlučujući po službenoj dužnosti o određivanju upisa stečajne mase u sudski registar, dana 03. ožujka 2016. godine</w:t>
      </w:r>
    </w:p>
    <w:p w:rsidRDefault="00D96B32" w:rsidP="00D96B32" w:rsidR="00D96B32">
      <w:pPr>
        <w:jc w:val="both"/>
        <w:rPr>
          <w:rFonts w:hAnsi="Arial" w:ascii="Arial"/>
        </w:rPr>
      </w:pPr>
    </w:p>
    <w:p w:rsidRDefault="00D96B32" w:rsidP="00D96B32" w:rsidR="00D96B3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D96B32" w:rsidP="00D96B32" w:rsidR="00D96B32">
      <w:pPr>
        <w:jc w:val="both"/>
        <w:rPr>
          <w:rFonts w:hAnsi="Arial" w:ascii="Arial"/>
        </w:rPr>
      </w:pPr>
    </w:p>
    <w:p w:rsidRDefault="00D96B32" w:rsidP="00D96B32" w:rsidR="00D96B32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I.Određuje se po službenoj dužnosti upis u sudski registar Stečajne mase iza brisanog dužnika </w:t>
      </w:r>
      <w:r>
        <w:rPr>
          <w:rFonts w:hAnsi="Arial" w:ascii="Arial"/>
        </w:rPr>
        <w:t xml:space="preserve">PEVEC-TRANSPORT d.o.o. za prijevoz, usluge i trgovinu u stečaju iz Bjelovara, Ivana </w:t>
      </w:r>
      <w:proofErr w:type="spellStart"/>
      <w:r>
        <w:rPr>
          <w:rFonts w:hAnsi="Arial" w:ascii="Arial"/>
        </w:rPr>
        <w:t>Kozarčanina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>, MBS 010055969, sa sjedištem u Daruvaru, Vrbovac, Vrbovačka cesta 44.</w:t>
      </w:r>
    </w:p>
    <w:p w:rsidRDefault="00D96B32" w:rsidP="00D96B32" w:rsidR="00D96B32">
      <w:pPr>
        <w:ind w:firstLine="851"/>
        <w:jc w:val="both"/>
        <w:rPr>
          <w:rFonts w:cs="Arial" w:hAnsi="Arial" w:ascii="Arial"/>
          <w:noProof/>
        </w:rPr>
      </w:pPr>
    </w:p>
    <w:p w:rsidRDefault="00D96B32" w:rsidP="00D96B32" w:rsidR="00D96B32">
      <w:pPr>
        <w:ind w:left="720"/>
        <w:jc w:val="both"/>
        <w:rPr>
          <w:rFonts w:hAnsi="Arial" w:ascii="Arial"/>
        </w:rPr>
      </w:pPr>
      <w:r>
        <w:rPr>
          <w:rFonts w:cs="Arial" w:hAnsi="Arial" w:ascii="Arial"/>
          <w:noProof/>
        </w:rPr>
        <w:t xml:space="preserve">II.U sudski registar određuje se i upis stečajnog upravitelja </w:t>
      </w:r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Tanasija</w:t>
      </w:r>
      <w:proofErr w:type="spellEnd"/>
      <w:r>
        <w:rPr>
          <w:rFonts w:hAnsi="Arial" w:ascii="Arial"/>
        </w:rPr>
        <w:t xml:space="preserve"> Marković, OIB 15362271646, dipl. </w:t>
      </w:r>
      <w:proofErr w:type="spellStart"/>
      <w:r>
        <w:rPr>
          <w:rFonts w:hAnsi="Arial" w:ascii="Arial"/>
        </w:rPr>
        <w:t>oec</w:t>
      </w:r>
      <w:proofErr w:type="spellEnd"/>
      <w:r>
        <w:rPr>
          <w:rFonts w:hAnsi="Arial" w:ascii="Arial"/>
        </w:rPr>
        <w:t xml:space="preserve"> iz Daruvara, Vrbovačka cesta 44.</w:t>
      </w:r>
    </w:p>
    <w:p w:rsidRDefault="00D96B32" w:rsidP="00D96B32" w:rsidR="00D96B32">
      <w:pPr>
        <w:ind w:left="720"/>
        <w:jc w:val="both"/>
        <w:rPr>
          <w:rFonts w:hAnsi="Arial" w:ascii="Arial"/>
        </w:rPr>
      </w:pPr>
    </w:p>
    <w:p w:rsidRDefault="00D96B32" w:rsidP="00D96B32" w:rsidR="00D96B32">
      <w:pPr>
        <w:ind w:left="720"/>
        <w:jc w:val="center"/>
        <w:rPr>
          <w:rFonts w:hAnsi="Arial" w:ascii="Arial"/>
        </w:rPr>
      </w:pPr>
      <w:r w:rsidRPr="00D96B32">
        <w:rPr>
          <w:rFonts w:cs="Arial" w:hAnsi="Arial" w:ascii="Arial"/>
          <w:b/>
        </w:rPr>
        <w:t>Obrazloženje</w:t>
      </w:r>
    </w:p>
    <w:p w:rsidRDefault="00D96B32" w:rsidP="00D96B32" w:rsidR="00D96B32">
      <w:pPr>
        <w:ind w:firstLine="851"/>
        <w:jc w:val="both"/>
        <w:rPr>
          <w:rFonts w:cs="Arial" w:hAnsi="Arial" w:ascii="Arial"/>
        </w:rPr>
      </w:pPr>
    </w:p>
    <w:p w:rsidRDefault="00D96B32" w:rsidP="00D96B32" w:rsidR="00D96B32">
      <w:pPr>
        <w:ind w:firstLine="851"/>
        <w:jc w:val="both"/>
        <w:rPr>
          <w:rFonts w:cs="Times New Roman" w:hAnsi="Arial" w:ascii="Arial"/>
        </w:rPr>
      </w:pPr>
      <w:r>
        <w:rPr>
          <w:rFonts w:cs="Arial" w:hAnsi="Arial" w:ascii="Arial"/>
        </w:rPr>
        <w:t xml:space="preserve">Pravomoćnim rješenjem ovog suda pod poslovnim brojem </w:t>
      </w:r>
      <w:proofErr w:type="spellStart"/>
      <w:r>
        <w:rPr>
          <w:rFonts w:cs="Arial" w:hAnsi="Arial" w:ascii="Arial"/>
        </w:rPr>
        <w:t>Tt</w:t>
      </w:r>
      <w:proofErr w:type="spellEnd"/>
      <w:r>
        <w:rPr>
          <w:rFonts w:cs="Arial" w:hAnsi="Arial" w:ascii="Arial"/>
        </w:rPr>
        <w:t>-12/27-1 od dana 12.1.2012. godine brisan je stečajni dužnik PEVEC-TRANSPORT d.o.o</w:t>
      </w:r>
      <w:r>
        <w:rPr>
          <w:rFonts w:hAnsi="Arial" w:ascii="Arial"/>
        </w:rPr>
        <w:t xml:space="preserve">. za prijevoz, usluge i trgovinu u stečaju iz Bjelovara, Ivana </w:t>
      </w:r>
      <w:proofErr w:type="spellStart"/>
      <w:r>
        <w:rPr>
          <w:rFonts w:hAnsi="Arial" w:ascii="Arial"/>
        </w:rPr>
        <w:t>Kozarčanina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>, MBS 010055969, iz sudskog registra tog suda jer je nad njim proveden i zaključen stečajni postupak, pa isti više ne postoji kao pravna osoba.</w:t>
      </w:r>
    </w:p>
    <w:p w:rsidRDefault="00D96B32" w:rsidP="00D96B32" w:rsidR="00D96B32">
      <w:pPr>
        <w:ind w:firstLine="851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Zaključkom Trgovačkog suda u Bjelovaru pod poslovnim brojem 7 St-54/09-209 dana 08.2.2012. godine naloženo je stečajnom upravitelju </w:t>
      </w:r>
      <w:proofErr w:type="spellStart"/>
      <w:r>
        <w:rPr>
          <w:rFonts w:hAnsi="Arial" w:ascii="Arial"/>
        </w:rPr>
        <w:t>Tanasiji</w:t>
      </w:r>
      <w:proofErr w:type="spellEnd"/>
      <w:r>
        <w:rPr>
          <w:rFonts w:hAnsi="Arial" w:ascii="Arial"/>
        </w:rPr>
        <w:t xml:space="preserve"> Markoviću da u ime brisanog stečajnog dužnika PEVEC-TRANSPORT d.o.o. u stečaju a za račun stečajne mase iza brisanog dužnika PEVEC-TRANSPORT d.o.o. u stečaju iz Bjelovara, Ivana </w:t>
      </w:r>
      <w:proofErr w:type="spellStart"/>
      <w:r>
        <w:rPr>
          <w:rFonts w:hAnsi="Arial" w:ascii="Arial"/>
        </w:rPr>
        <w:t>Kozarčanina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>, otvori kod banke kunski i devizni račun, obzirom da je stečajni upravitelj naknadno pronašao imovinu koja ulazi u stečajnu masu iza brisanog dužnika pa je istu  potrebno unovčiti, izvršiti daljnje naknadne diobe radi namirenja tražbina vjerovnika.</w:t>
      </w:r>
    </w:p>
    <w:p w:rsidRDefault="00D96B32" w:rsidP="00D96B32" w:rsidR="00D96B32">
      <w:pPr>
        <w:ind w:firstLine="851"/>
        <w:jc w:val="both"/>
        <w:rPr>
          <w:rFonts w:cs="Times New Roman" w:hAnsi="Arial" w:ascii="Arial"/>
        </w:rPr>
      </w:pPr>
      <w:r>
        <w:rPr>
          <w:rFonts w:hAnsi="Arial" w:ascii="Arial"/>
        </w:rPr>
        <w:t>Zbog navedenih razloga ostvarene su pretpostavke upisa stečajne mase u sudski registar, zbog čega je odlučeno kao u izreci ovog rješenja, na temelju odredbe čl.438. u svezi čl.441.st.2. Stečajnog zakona (NN broj 71/15).</w:t>
      </w:r>
    </w:p>
    <w:p w:rsidRDefault="00D96B32" w:rsidP="00D96B32" w:rsidR="00D96B3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03. ožujka 2016. godine</w:t>
      </w:r>
    </w:p>
    <w:p w:rsidRDefault="00D96B32" w:rsidP="00D96B32" w:rsidR="00D96B32">
      <w:pPr>
        <w:ind w:firstLine="720"/>
        <w:jc w:val="both"/>
        <w:rPr>
          <w:rFonts w:hAnsi="Arial" w:ascii="Arial"/>
        </w:rPr>
      </w:pPr>
    </w:p>
    <w:p w:rsidRDefault="00D96B32" w:rsidP="00D96B32" w:rsidR="00D96B3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D96B32" w:rsidP="00D96B32" w:rsidR="00D96B3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D96B32" w:rsidP="00D96B32" w:rsidR="00D96B32">
      <w:pPr>
        <w:ind w:firstLine="720"/>
        <w:jc w:val="both"/>
        <w:rPr>
          <w:rFonts w:hAnsi="Arial" w:ascii="Arial"/>
        </w:rPr>
      </w:pPr>
    </w:p>
    <w:p w:rsidRDefault="00D96B32" w:rsidP="00D96B32" w:rsidR="00D96B32">
      <w:pPr>
        <w:ind w:firstLine="720"/>
        <w:jc w:val="both"/>
        <w:rPr>
          <w:rFonts w:hAnsi="Arial" w:ascii="Arial"/>
        </w:rPr>
      </w:pPr>
    </w:p>
    <w:p w:rsidRDefault="00D96B32" w:rsidP="00D96B32" w:rsidR="00D96B32">
      <w:pPr>
        <w:ind w:firstLine="720"/>
        <w:jc w:val="both"/>
        <w:rPr>
          <w:rFonts w:hAnsi="Arial" w:ascii="Arial"/>
        </w:rPr>
      </w:pPr>
    </w:p>
    <w:p w:rsidRDefault="00D96B32" w:rsidP="00D96B32" w:rsidR="00D96B3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dopuštena je žalba u roku od 8 dana, od dana dostave rješenja, time da se dostava rješenja smatra obavljenom istekom 8 dana od dana objave rješenja na mrežnoj stranici e-oglasna ploča Trgovačkog suda u Bjelovaru. </w:t>
      </w:r>
      <w:bookmarkStart w:name="_GoBack" w:id="0"/>
      <w:bookmarkEnd w:id="0"/>
    </w:p>
    <w:p w:rsidRDefault="00D96B32" w:rsidP="00D96B32" w:rsidR="00D96B32">
      <w:pPr>
        <w:jc w:val="both"/>
        <w:rPr>
          <w:rFonts w:hAnsi="Arial" w:ascii="Arial"/>
        </w:rPr>
      </w:pPr>
    </w:p>
    <w:p w:rsidRDefault="00D96B32" w:rsidP="00D96B32" w:rsidR="00D96B3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D96B32" w:rsidP="00D96B32" w:rsidR="00D96B3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Dna:-stečajnom upravitelju za stečajnu masu iza brisanog dužnika PEVEC-TRANSPORT d.o.o. u stečaju putem e-oglasne ploče suda </w:t>
      </w:r>
    </w:p>
    <w:p w:rsidRDefault="00D96B32" w:rsidP="00D96B32" w:rsidR="00D96B3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-svim vjerovnicima putem e-oglasne ploče suda</w:t>
      </w:r>
    </w:p>
    <w:p w:rsidRDefault="00D96B32" w:rsidP="00D96B32" w:rsidR="00D96B3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-sudskom registru nakon pravomoćnosti  </w:t>
      </w:r>
    </w:p>
    <w:p w:rsidRDefault="00D96B32" w:rsidP="00D96B32" w:rsidR="00D96B3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Kal.pravomoćnost</w:t>
      </w:r>
    </w:p>
    <w:p w:rsidRDefault="00D96B32" w:rsidP="00D96B32" w:rsidR="00D96B3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Bj.03.3.2016.g.</w:t>
      </w:r>
    </w:p>
    <w:p w:rsidRDefault="00D96B32" w:rsidP="00D96B32" w:rsidR="00D96B32">
      <w:pPr>
        <w:jc w:val="both"/>
        <w:rPr>
          <w:rFonts w:cs="Times New Roma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6B32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86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St-54/2009-190</izvorni_sadrzaj>
    <derivirana_varijabla naziv="DomainObject.Oznaka_1">St-54/2009-190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2009.</izvorni_sadrzaj>
    <derivirana_varijabla naziv="DomainObject.Predmet.DatumOsnivanja_1">20.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prosinca 2011.</izvorni_sadrzaj>
    <derivirana_varijabla naziv="DomainObject.Predmet.DatumRjesavanja_1">13. prosinca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St-54/2009</izvorni_sadrzaj>
    <derivirana_varijabla naziv="DomainObject.Predmet.OznakaBroj_1">St-54/2009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PEVEC - TRANSPORT d.o.o. za prijevoz, usluge i trgovinu, Bjelovar</izvorni_sadrzaj>
    <derivirana_varijabla naziv="DomainObject.Predmet.ProtustrankaFormated_1">  PEVEC - TRANSPORT d.o.o. za prijevoz, usluge i trgovinu, Bjelovar</derivirana_varijabla>
  </DomainObject.Predmet.ProtustrankaFormated>
  <DomainObject.Predmet.ProtustrankaFormatedOIB>
    <izvorni_sadrzaj>  PEVEC - TRANSPORT d.o.o. za prijevoz, usluge i trgovinu, Bjelovar</izvorni_sadrzaj>
    <derivirana_varijabla naziv="DomainObject.Predmet.ProtustrankaFormatedOIB_1">  PEVEC - TRANSPORT d.o.o. za prijevoz, usluge i trgovinu, Bjelovar</derivirana_varijabla>
  </DomainObject.Predmet.ProtustrankaFormatedOIB>
  <DomainObject.Predmet.ProtustrankaFormatedWithAdress>
    <izvorni_sadrzaj> PEVEC - TRANSPORT d.o.o. za prijevoz, usluge i trgovinu, Bjelovar, Ivana Kozarčanina bb, 43000 Bjelovar</izvorni_sadrzaj>
    <derivirana_varijabla naziv="DomainObject.Predmet.ProtustrankaFormatedWithAdress_1"> PEVEC - TRANSPORT d.o.o. za prijevoz, usluge i trgovinu, Bjelovar, Ivana Kozarčanina bb, 43000 Bjelovar</derivirana_varijabla>
  </DomainObject.Predmet.ProtustrankaFormatedWithAdress>
  <DomainObject.Predmet.ProtustrankaFormatedWithAdressOIB>
    <izvorni_sadrzaj> PEVEC - TRANSPORT d.o.o. za prijevoz, usluge i trgovinu, Bjelovar, Ivana Kozarčanina bb, 43000 Bjelovar</izvorni_sadrzaj>
    <derivirana_varijabla naziv="DomainObject.Predmet.ProtustrankaFormatedWithAdressOIB_1"> PEVEC - TRANSPORT d.o.o. za prijevoz, usluge i trgovinu, Bjelovar, Ivana Kozarčanina bb, 43000 Bjelovar</derivirana_varijabla>
  </DomainObject.Predmet.ProtustrankaFormatedWithAdressOIB>
  <DomainObject.Predmet.ProtustrankaWithAdress>
    <izvorni_sadrzaj>PEVEC - TRANSPORT d.o.o. za prijevoz, usluge i trgovinu, Bjelovar Ivana Kozarčanina bb, 43000 Bjelovar</izvorni_sadrzaj>
    <derivirana_varijabla naziv="DomainObject.Predmet.ProtustrankaWithAdress_1">PEVEC - TRANSPORT d.o.o. za prijevoz, usluge i trgovinu, Bjelovar Ivana Kozarčanina bb, 43000 Bjelovar</derivirana_varijabla>
  </DomainObject.Predmet.ProtustrankaWithAdress>
  <DomainObject.Predmet.ProtustrankaWithAdressOIB>
    <izvorni_sadrzaj>PEVEC - TRANSPORT d.o.o. za prijevoz, usluge i trgovinu, Bjelovar, Ivana Kozarčanina bb, 43000 Bjelovar</izvorni_sadrzaj>
    <derivirana_varijabla naziv="DomainObject.Predmet.ProtustrankaWithAdressOIB_1">PEVEC - TRANSPORT d.o.o. za prijevoz, usluge i trgovinu, Bjelovar, Ivana Kozarčanina bb, 43000 Bjelovar</derivirana_varijabla>
  </DomainObject.Predmet.ProtustrankaWithAdressOIB>
  <DomainObject.Predmet.ProtustrankaNazivFormated>
    <izvorni_sadrzaj>PEVEC - TRANSPORT d.o.o. za prijevoz, usluge i trgovinu, Bjelovar</izvorni_sadrzaj>
    <derivirana_varijabla naziv="DomainObject.Predmet.ProtustrankaNazivFormated_1">PEVEC - TRANSPORT d.o.o. za prijevoz, usluge i trgovinu, Bjelovar</derivirana_varijabla>
  </DomainObject.Predmet.ProtustrankaNazivFormated>
  <DomainObject.Predmet.ProtustrankaNazivFormatedOIB>
    <izvorni_sadrzaj>PEVEC - TRANSPORT d.o.o. za prijevoz, usluge i trgovinu, Bjelovar</izvorni_sadrzaj>
    <derivirana_varijabla naziv="DomainObject.Predmet.ProtustrankaNazivFormatedOIB_1">PEVEC - TRANSPORT d.o.o. za prijevoz, usluge i trgovinu, Bjelovar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TIHOMIR SUHOBILEC; MARKO PAVLIĆ; TOMISLAV VELTRUSKI; DRAŽEN KULEŠ; TIHOMIR NOVAK</izvorni_sadrzaj>
    <derivirana_varijabla naziv="DomainObject.Predmet.StrankaFormated_1">  TIHOMIR SUHOBILEC; MARKO PAVLIĆ; TOMISLAV VELTRUSKI; DRAŽEN KULEŠ; TIHOMIR NOVAK</derivirana_varijabla>
  </DomainObject.Predmet.StrankaFormated>
  <DomainObject.Predmet.StrankaFormatedOIB>
    <izvorni_sadrzaj>  TIHOMIR SUHOBILEC; MARKO PAVLIĆ; TOMISLAV VELTRUSKI; DRAŽEN KULEŠ; TIHOMIR NOVAK</izvorni_sadrzaj>
    <derivirana_varijabla naziv="DomainObject.Predmet.StrankaFormatedOIB_1">  TIHOMIR SUHOBILEC; MARKO PAVLIĆ; TOMISLAV VELTRUSKI; DRAŽEN KULEŠ; TIHOMIR NOVAK</derivirana_varijabla>
  </DomainObject.Predmet.StrankaFormatedOIB>
  <DomainObject.Predmet.StrankaFormatedWithAdress>
    <izvorni_sadrzaj> TIHOMIR SUHOBILEC, Matice Hrvatske 3, 10410 Velika Gorica; MARKO PAVLIĆ, Ilova, Lj. Gaja bb, 44320 Kutina; TOMISLAV VELTRUSKI, Repušnica, Zagorska 23, 44320 Kutina; DRAŽEN KULEŠ, Repušnica, Lj. Gaja 160, 44320 Kutina; TIHOMIR NOVAK, Stružec, Gornje Selo 12, 44317 Popovača</izvorni_sadrzaj>
    <derivirana_varijabla naziv="DomainObject.Predmet.StrankaFormatedWithAdress_1"> TIHOMIR SUHOBILEC, Matice Hrvatske 3, 10410 Velika Gorica; MARKO PAVLIĆ, Ilova, Lj. Gaja bb, 44320 Kutina; TOMISLAV VELTRUSKI, Repušnica, Zagorska 23, 44320 Kutina; DRAŽEN KULEŠ, Repušnica, Lj. Gaja 160, 44320 Kutina; TIHOMIR NOVAK, Stružec, Gornje Selo 12, 44317 Popovača</derivirana_varijabla>
  </DomainObject.Predmet.StrankaFormatedWithAdress>
  <DomainObject.Predmet.StrankaFormatedWithAdressOIB>
    <izvorni_sadrzaj> TIHOMIR SUHOBILEC, Matice Hrvatske 3, 10410 Velika Gorica; MARKO PAVLIĆ, Ilova, Lj. Gaja bb, 44320 Kutina; TOMISLAV VELTRUSKI, Repušnica, Zagorska 23, 44320 Kutina; DRAŽEN KULEŠ, Repušnica, Lj. Gaja 160, 44320 Kutina; TIHOMIR NOVAK, Stružec, Gornje Selo 12, 44317 Popovača</izvorni_sadrzaj>
    <derivirana_varijabla naziv="DomainObject.Predmet.StrankaFormatedWithAdressOIB_1"> TIHOMIR SUHOBILEC, Matice Hrvatske 3, 10410 Velika Gorica; MARKO PAVLIĆ, Ilova, Lj. Gaja bb, 44320 Kutina; TOMISLAV VELTRUSKI, Repušnica, Zagorska 23, 44320 Kutina; DRAŽEN KULEŠ, Repušnica, Lj. Gaja 160, 44320 Kutina; TIHOMIR NOVAK, Stružec, Gornje Selo 12, 44317 Popovača</derivirana_varijabla>
  </DomainObject.Predmet.StrankaFormatedWithAdressOIB>
  <DomainObject.Predmet.StrankaWithAdress>
    <izvorni_sadrzaj>TIHOMIR SUHOBILEC Matice Hrvatske 3,10410 Velika Gorica,MARKO PAVLIĆ Ilova, Lj. Gaja bb,44320 Kutina,TOMISLAV VELTRUSKI Repušnica, Zagorska 23,44320 Kutina,DRAŽEN KULEŠ Repušnica, Lj. Gaja 160,44320 Kutina,TIHOMIR NOVAK Stružec, Gornje Selo 12,44317 Popovača</izvorni_sadrzaj>
    <derivirana_varijabla naziv="DomainObject.Predmet.StrankaWithAdress_1">TIHOMIR SUHOBILEC Matice Hrvatske 3,10410 Velika Gorica,MARKO PAVLIĆ Ilova, Lj. Gaja bb,44320 Kutina,TOMISLAV VELTRUSKI Repušnica, Zagorska 23,44320 Kutina,DRAŽEN KULEŠ Repušnica, Lj. Gaja 160,44320 Kutina,TIHOMIR NOVAK Stružec, Gornje Selo 12,44317 Popovača</derivirana_varijabla>
  </DomainObject.Predmet.StrankaWithAdress>
  <DomainObject.Predmet.StrankaWithAdressOIB>
    <izvorni_sadrzaj>TIHOMIR SUHOBILEC, Matice Hrvatske 3,10410 Velika Gorica,MARKO PAVLIĆ, Ilova, Lj. Gaja bb,44320 Kutina,TOMISLAV VELTRUSKI, Repušnica, Zagorska 23,44320 Kutina,DRAŽEN KULEŠ, Repušnica, Lj. Gaja 160,44320 Kutina,TIHOMIR NOVAK, Stružec, Gornje Selo 12,44317 Popovača</izvorni_sadrzaj>
    <derivirana_varijabla naziv="DomainObject.Predmet.StrankaWithAdressOIB_1">TIHOMIR SUHOBILEC, Matice Hrvatske 3,10410 Velika Gorica,MARKO PAVLIĆ, Ilova, Lj. Gaja bb,44320 Kutina,TOMISLAV VELTRUSKI, Repušnica, Zagorska 23,44320 Kutina,DRAŽEN KULEŠ, Repušnica, Lj. Gaja 160,44320 Kutina,TIHOMIR NOVAK, Stružec, Gornje Selo 12,44317 Popovača</derivirana_varijabla>
  </DomainObject.Predmet.StrankaWithAdressOIB>
  <DomainObject.Predmet.StrankaNazivFormated>
    <izvorni_sadrzaj>TIHOMIR SUHOBILEC,MARKO PAVLIĆ,TOMISLAV VELTRUSKI,DRAŽEN KULEŠ,TIHOMIR NOVAK</izvorni_sadrzaj>
    <derivirana_varijabla naziv="DomainObject.Predmet.StrankaNazivFormated_1">TIHOMIR SUHOBILEC,MARKO PAVLIĆ,TOMISLAV VELTRUSKI,DRAŽEN KULEŠ,TIHOMIR NOVAK</derivirana_varijabla>
  </DomainObject.Predmet.StrankaNazivFormated>
  <DomainObject.Predmet.StrankaNazivFormatedOIB>
    <izvorni_sadrzaj>TIHOMIR SUHOBILEC,MARKO PAVLIĆ,TOMISLAV VELTRUSKI,DRAŽEN KULEŠ,TIHOMIR NOVAK</izvorni_sadrzaj>
    <derivirana_varijabla naziv="DomainObject.Predmet.StrankaNazivFormatedOIB_1">TIHOMIR SUHOBILEC,MARKO PAVLIĆ,TOMISLAV VELTRUSKI,DRAŽEN KULEŠ,TIHOMIR NOVAK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Referada 7</izvorni_sadrzaj>
    <derivirana_varijabla naziv="DomainObject.Predmet.UstrojstvenaJedinicaVodi.Naziv_1">Referada 7</derivirana_varijabla>
  </DomainObject.Predmet.UstrojstvenaJedinicaVodi.Naziv>
  <DomainObject.Predmet.UstrojstvenaJedinicaVodi.Oznaka>
    <izvorni_sadrzaj>7</izvorni_sadrzaj>
    <derivirana_varijabla naziv="DomainObject.Predmet.UstrojstvenaJedinicaVodi.Oznaka_1">7</derivirana_varijabla>
  </DomainObject.Predmet.UstrojstvenaJedinicaVodi.Oznaka>
  <DomainObject.Predmet.UstrojstvenaJedinicaVodi.Prostorija.Naziv>
    <izvorni_sadrzaj>Soba 2</izvorni_sadrzaj>
    <derivirana_varijabla naziv="DomainObject.Predmet.UstrojstvenaJedinicaVodi.Prostorija.Naziv_1">Soba 2</derivirana_varijabla>
  </DomainObject.Predmet.UstrojstvenaJedinicaVodi.Prostorija.Naziv>
  <DomainObject.Predmet.UstrojstvenaJedinicaVodi.Prostorija.Oznaka>
    <izvorni_sadrzaj>Soba 2</izvorni_sadrzaj>
    <derivirana_varijabla naziv="DomainObject.Predmet.UstrojstvenaJedinicaVodi.Prostorija.Oznaka_1">Soba 2</derivirana_varijabla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TIHOMIR SUHOBILEC</item>
      <item>MARKO PAVLIĆ</item>
      <item>TOMISLAV VELTRUSKI</item>
      <item>DRAŽEN KULEŠ</item>
      <item>TIHOMIR NOVAK</item>
    </izvorni_sadrzaj>
    <derivirana_varijabla naziv="DomainObject.Predmet.StrankaListFormated_1">
      <item>TIHOMIR SUHOBILEC</item>
      <item>MARKO PAVLIĆ</item>
      <item>TOMISLAV VELTRUSKI</item>
      <item>DRAŽEN KULEŠ</item>
      <item>TIHOMIR NOVAK</item>
    </derivirana_varijabla>
  </DomainObject.Predmet.StrankaListFormated>
  <DomainObject.Predmet.StrankaListFormatedOIB>
    <izvorni_sadrzaj>
      <item>TIHOMIR SUHOBILEC</item>
      <item>MARKO PAVLIĆ</item>
      <item>TOMISLAV VELTRUSKI</item>
      <item>DRAŽEN KULEŠ</item>
      <item>TIHOMIR NOVAK</item>
    </izvorni_sadrzaj>
    <derivirana_varijabla naziv="DomainObject.Predmet.StrankaListFormatedOIB_1">
      <item>TIHOMIR SUHOBILEC</item>
      <item>MARKO PAVLIĆ</item>
      <item>TOMISLAV VELTRUSKI</item>
      <item>DRAŽEN KULEŠ</item>
      <item>TIHOMIR NOVAK</item>
    </derivirana_varijabla>
  </DomainObject.Predmet.StrankaListFormatedOIB>
  <DomainObject.Predmet.StrankaListFormatedWithAdress>
    <izvorni_sadrzaj>
      <item>TIHOMIR SUHOBILEC, Matice Hrvatske 3, 10410 Velika Gorica</item>
      <item>MARKO PAVLIĆ, Ilova, Lj. Gaja bb, 44320 Kutina</item>
      <item>TOMISLAV VELTRUSKI, Repušnica, Zagorska 23, 44320 Kutina</item>
      <item>DRAŽEN KULEŠ, Repušnica, Lj. Gaja 160, 44320 Kutina</item>
      <item>TIHOMIR NOVAK, Stružec, Gornje Selo 12, 44317 Popovača</item>
    </izvorni_sadrzaj>
    <derivirana_varijabla naziv="DomainObject.Predmet.StrankaListFormatedWithAdress_1">
      <item>TIHOMIR SUHOBILEC, Matice Hrvatske 3, 10410 Velika Gorica</item>
      <item>MARKO PAVLIĆ, Ilova, Lj. Gaja bb, 44320 Kutina</item>
      <item>TOMISLAV VELTRUSKI, Repušnica, Zagorska 23, 44320 Kutina</item>
      <item>DRAŽEN KULEŠ, Repušnica, Lj. Gaja 160, 44320 Kutina</item>
      <item>TIHOMIR NOVAK, Stružec, Gornje Selo 12, 44317 Popovača</item>
    </derivirana_varijabla>
  </DomainObject.Predmet.StrankaListFormatedWithAdress>
  <DomainObject.Predmet.StrankaListFormatedWithAdressOIB>
    <izvorni_sadrzaj>
      <item>TIHOMIR SUHOBILEC, Matice Hrvatske 3, 10410 Velika Gorica</item>
      <item>MARKO PAVLIĆ, Ilova, Lj. Gaja bb, 44320 Kutina</item>
      <item>TOMISLAV VELTRUSKI, Repušnica, Zagorska 23, 44320 Kutina</item>
      <item>DRAŽEN KULEŠ, Repušnica, Lj. Gaja 160, 44320 Kutina</item>
      <item>TIHOMIR NOVAK, Stružec, Gornje Selo 12, 44317 Popovača</item>
    </izvorni_sadrzaj>
    <derivirana_varijabla naziv="DomainObject.Predmet.StrankaListFormatedWithAdressOIB_1">
      <item>TIHOMIR SUHOBILEC, Matice Hrvatske 3, 10410 Velika Gorica</item>
      <item>MARKO PAVLIĆ, Ilova, Lj. Gaja bb, 44320 Kutina</item>
      <item>TOMISLAV VELTRUSKI, Repušnica, Zagorska 23, 44320 Kutina</item>
      <item>DRAŽEN KULEŠ, Repušnica, Lj. Gaja 160, 44320 Kutina</item>
      <item>TIHOMIR NOVAK, Stružec, Gornje Selo 12, 44317 Popovača</item>
    </derivirana_varijabla>
  </DomainObject.Predmet.StrankaListFormatedWithAdressOIB>
  <DomainObject.Predmet.StrankaListNazivFormated>
    <izvorni_sadrzaj>
      <item>TIHOMIR SUHOBILEC</item>
      <item>MARKO PAVLIĆ</item>
      <item>TOMISLAV VELTRUSKI</item>
      <item>DRAŽEN KULEŠ</item>
      <item>TIHOMIR NOVAK</item>
    </izvorni_sadrzaj>
    <derivirana_varijabla naziv="DomainObject.Predmet.StrankaListNazivFormated_1">
      <item>TIHOMIR SUHOBILEC</item>
      <item>MARKO PAVLIĆ</item>
      <item>TOMISLAV VELTRUSKI</item>
      <item>DRAŽEN KULEŠ</item>
      <item>TIHOMIR NOVAK</item>
    </derivirana_varijabla>
  </DomainObject.Predmet.StrankaListNazivFormated>
  <DomainObject.Predmet.StrankaListNazivFormatedOIB>
    <izvorni_sadrzaj>
      <item>TIHOMIR SUHOBILEC</item>
      <item>MARKO PAVLIĆ</item>
      <item>TOMISLAV VELTRUSKI</item>
      <item>DRAŽEN KULEŠ</item>
      <item>TIHOMIR NOVAK</item>
    </izvorni_sadrzaj>
    <derivirana_varijabla naziv="DomainObject.Predmet.StrankaListNazivFormatedOIB_1">
      <item>TIHOMIR SUHOBILEC</item>
      <item>MARKO PAVLIĆ</item>
      <item>TOMISLAV VELTRUSKI</item>
      <item>DRAŽEN KULEŠ</item>
      <item>TIHOMIR NOVAK</item>
    </derivirana_varijabla>
  </DomainObject.Predmet.StrankaListNazivFormatedOIB>
  <DomainObject.Predmet.ProtuStrankaListFormated>
    <izvorni_sadrzaj>
      <item>PEVEC - TRANSPORT d.o.o. za prijevoz, usluge i trgovinu, Bjelovar</item>
    </izvorni_sadrzaj>
    <derivirana_varijabla naziv="DomainObject.Predmet.ProtuStrankaListFormated_1">
      <item>PEVEC - TRANSPORT d.o.o. za prijevoz, usluge i trgovinu, Bjelovar</item>
    </derivirana_varijabla>
  </DomainObject.Predmet.ProtuStrankaListFormated>
  <DomainObject.Predmet.ProtuStrankaListFormatedOIB>
    <izvorni_sadrzaj>
      <item>PEVEC - TRANSPORT d.o.o. za prijevoz, usluge i trgovinu, Bjelovar</item>
    </izvorni_sadrzaj>
    <derivirana_varijabla naziv="DomainObject.Predmet.ProtuStrankaListFormatedOIB_1">
      <item>PEVEC - TRANSPORT d.o.o. za prijevoz, usluge i trgovinu, Bjelovar</item>
    </derivirana_varijabla>
  </DomainObject.Predmet.ProtuStrankaListFormatedOIB>
  <DomainObject.Predmet.ProtuStrankaListFormatedWithAdress>
    <izvorni_sadrzaj>
      <item>PEVEC - TRANSPORT d.o.o. za prijevoz, usluge i trgovinu, Bjelovar, Ivana Kozarčanina bb, 43000 Bjelovar</item>
    </izvorni_sadrzaj>
    <derivirana_varijabla naziv="DomainObject.Predmet.ProtuStrankaListFormatedWithAdress_1">
      <item>PEVEC - TRANSPORT d.o.o. za prijevoz, usluge i trgovinu, Bjelovar, Ivana Kozarčanina bb, 43000 Bjelovar</item>
    </derivirana_varijabla>
  </DomainObject.Predmet.ProtuStrankaListFormatedWithAdress>
  <DomainObject.Predmet.ProtuStrankaListFormatedWithAdressOIB>
    <izvorni_sadrzaj>
      <item>PEVEC - TRANSPORT d.o.o. za prijevoz, usluge i trgovinu, Bjelovar, Ivana Kozarčanina bb, 43000 Bjelovar</item>
    </izvorni_sadrzaj>
    <derivirana_varijabla naziv="DomainObject.Predmet.ProtuStrankaListFormatedWithAdressOIB_1">
      <item>PEVEC - TRANSPORT d.o.o. za prijevoz, usluge i trgovinu, Bjelovar, Ivana Kozarčanina bb, 43000 Bjelovar</item>
    </derivirana_varijabla>
  </DomainObject.Predmet.ProtuStrankaListFormatedWithAdressOIB>
  <DomainObject.Predmet.ProtuStrankaListNazivFormated>
    <izvorni_sadrzaj>
      <item>PEVEC - TRANSPORT d.o.o. za prijevoz, usluge i trgovinu, Bjelovar</item>
    </izvorni_sadrzaj>
    <derivirana_varijabla naziv="DomainObject.Predmet.ProtuStrankaListNazivFormated_1">
      <item>PEVEC - TRANSPORT d.o.o. za prijevoz, usluge i trgovinu, Bjelovar</item>
    </derivirana_varijabla>
  </DomainObject.Predmet.ProtuStrankaListNazivFormated>
  <DomainObject.Predmet.ProtuStrankaListNazivFormatedOIB>
    <izvorni_sadrzaj>
      <item>PEVEC - TRANSPORT d.o.o. za prijevoz, usluge i trgovinu, Bjelovar</item>
    </izvorni_sadrzaj>
    <derivirana_varijabla naziv="DomainObject.Predmet.ProtuStrankaListNazivFormatedOIB_1">
      <item>PEVEC - TRANSPORT d.o.o. za prijevoz, usluge i trgovinu, Bjelovar</item>
    </derivirana_varijabla>
  </DomainObject.Predmet.ProtuStrankaListNazivFormatedOIB>
  <DomainObject.Predmet.OstaliListFormated>
    <izvorni_sadrzaj>
      <item>TANASIJA MARKOVIĆ</item>
    </izvorni_sadrzaj>
    <derivirana_varijabla naziv="DomainObject.Predmet.OstaliListFormated_1">
      <item>TANASIJA MARKOVIĆ</item>
    </derivirana_varijabla>
  </DomainObject.Predmet.OstaliListFormated>
  <DomainObject.Predmet.OstaliListFormatedOIB>
    <izvorni_sadrzaj>
      <item>TANASIJA MARKOVIĆ</item>
    </izvorni_sadrzaj>
    <derivirana_varijabla naziv="DomainObject.Predmet.OstaliListFormatedOIB_1">
      <item>TANASIJA MARKOVIĆ</item>
    </derivirana_varijabla>
  </DomainObject.Predmet.OstaliListFormatedOIB>
  <DomainObject.Predmet.OstaliListFormatedWithAdress>
    <izvorni_sadrzaj>
      <item>TANASIJA MARKOVIĆ, Vrbovačka cesta 44, 43500 Daruvar</item>
    </izvorni_sadrzaj>
    <derivirana_varijabla naziv="DomainObject.Predmet.OstaliListFormatedWithAdress_1">
      <item>TANASIJA MARKOVIĆ, Vrbovačka cesta 44, 43500 Daruvar</item>
    </derivirana_varijabla>
  </DomainObject.Predmet.OstaliListFormatedWithAdress>
  <DomainObject.Predmet.OstaliListFormatedWithAdressOIB>
    <izvorni_sadrzaj>
      <item>TANASIJA MARKOVIĆ, Vrbovačka cesta 44, 43500 Daruvar</item>
    </izvorni_sadrzaj>
    <derivirana_varijabla naziv="DomainObject.Predmet.OstaliListFormatedWithAdressOIB_1">
      <item>TANASIJA MARKOVIĆ, Vrbovačka cesta 44, 43500 Daruvar</item>
    </derivirana_varijabla>
  </DomainObject.Predmet.OstaliListFormatedWithAdressOIB>
  <DomainObject.Predmet.OstaliListNazivFormated>
    <izvorni_sadrzaj>
      <item>TANASIJA MARKOVIĆ</item>
    </izvorni_sadrzaj>
    <derivirana_varijabla naziv="DomainObject.Predmet.OstaliListNazivFormated_1">
      <item>TANASIJA MARKOVIĆ</item>
    </derivirana_varijabla>
  </DomainObject.Predmet.OstaliListNazivFormated>
  <DomainObject.Predmet.OstaliListNazivFormatedOIB>
    <izvorni_sadrzaj>
      <item>TANASIJA MARKOVIĆ</item>
    </izvorni_sadrzaj>
    <derivirana_varijabla naziv="DomainObject.Predmet.OstaliListNazivFormatedOIB_1">
      <item>TANASIJA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St-54/2009-190</izvorni_sadrzaj>
    <derivirana_varijabla naziv="DomainObject.PoslovniBrojDokumenta_1">St-54/2009-190</derivirana_varijabla>
  </DomainObject.PoslovniBrojDokumenta>
  <DomainObject.Predmet.StrankaIDrugi>
    <izvorni_sadrzaj>TIHOMIR SUHOBILEC i dr.</izvorni_sadrzaj>
    <derivirana_varijabla naziv="DomainObject.Predmet.StrankaIDrugi_1">TIHOMIR SUHOBILEC i dr.</derivirana_varijabla>
  </DomainObject.Predmet.StrankaIDrugi>
  <DomainObject.Predmet.ProtustrankaIDrugi>
    <izvorni_sadrzaj>PEVEC - TRANSPORT d.o.o. za prijevoz, usluge i trgovinu, Bjelovar</izvorni_sadrzaj>
    <derivirana_varijabla naziv="DomainObject.Predmet.ProtustrankaIDrugi_1">PEVEC - TRANSPORT d.o.o. za prijevoz, usluge i trgovinu, Bjelovar</derivirana_varijabla>
  </DomainObject.Predmet.ProtustrankaIDrugi>
  <DomainObject.Predmet.StrankaIDrugiAdressOIB>
    <izvorni_sadrzaj>TIHOMIR SUHOBILEC, Matice Hrvatske 3, 10410 Velika Gorica i dr.</izvorni_sadrzaj>
    <derivirana_varijabla naziv="DomainObject.Predmet.StrankaIDrugiAdressOIB_1">TIHOMIR SUHOBILEC, Matice Hrvatske 3, 10410 Velika Gorica i dr.</derivirana_varijabla>
  </DomainObject.Predmet.StrankaIDrugiAdressOIB>
  <DomainObject.Predmet.ProtustrankaIDrugiAdressOIB>
    <izvorni_sadrzaj>PEVEC - TRANSPORT d.o.o. za prijevoz, usluge i trgovinu, Bjelovar, Ivana Kozarčanina bb, 43000 Bjelovar</izvorni_sadrzaj>
    <derivirana_varijabla naziv="DomainObject.Predmet.ProtustrankaIDrugiAdressOIB_1">PEVEC - TRANSPORT d.o.o. za prijevoz, usluge i trgovinu, Bjelovar, Ivana Kozarčanina bb,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prosinca 2011.</izvorni_sadrzaj>
    <derivirana_varijabla naziv="DomainObject.Predmet.OdlukaRjesenje.DatumDonosenjaOdluke_1">13. prosinca 2011.</derivirana_varijabla>
  </DomainObject.Predmet.OdlukaRjesenje.DatumDonosenjaOdluke>
  <DomainObject.Predmet.OdlukaRjesenje.DatumPravomocnosti>
    <izvorni_sadrzaj>2. siječnja 2012.</izvorni_sadrzaj>
    <derivirana_varijabla naziv="DomainObject.Predmet.OdlukaRjesenje.DatumPravomocnosti_1">2. siječnja 2012.</derivirana_varijabla>
  </DomainObject.Predmet.OdlukaRjesenje.DatumPravomocnosti>
  <DomainObject.Predmet.OdlukaRjesenje.Oznaka>
    <izvorni_sadrzaj>St-54/2009-151</izvorni_sadrzaj>
    <derivirana_varijabla naziv="DomainObject.Predmet.OdlukaRjesenje.Oznaka_1">St-54/2009-151</derivirana_varijabla>
  </DomainObject.Predmet.OdlukaRjesenje.Oznaka>
  <DomainObject.Predmet.SudioniciListNaziv>
    <izvorni_sadrzaj>
      <item>TANASIJA MARKOVIĆ</item>
      <item>PEVEC - TRANSPORT d.o.o. za prijevoz, usluge i trgovinu, Bjelovar</item>
      <item>TIHOMIR SUHOBILEC</item>
      <item>MARKO PAVLIĆ</item>
      <item>TOMISLAV VELTRUSKI</item>
      <item>DRAŽEN KULEŠ</item>
      <item>TIHOMIR NOVAK</item>
    </izvorni_sadrzaj>
    <derivirana_varijabla naziv="DomainObject.Predmet.SudioniciListNaziv_1">
      <item>TANASIJA MARKOVIĆ</item>
      <item>PEVEC - TRANSPORT d.o.o. za prijevoz, usluge i trgovinu, Bjelovar</item>
      <item>TIHOMIR SUHOBILEC</item>
      <item>MARKO PAVLIĆ</item>
      <item>TOMISLAV VELTRUSKI</item>
      <item>DRAŽEN KULEŠ</item>
      <item>TIHOMIR NOVAK</item>
    </derivirana_varijabla>
  </DomainObject.Predmet.SudioniciListNaziv>
  <DomainObject.Predmet.SudioniciListAdressOIB>
    <izvorni_sadrzaj>
      <item>TANASIJA MARKOVIĆ, Vrbovačka cesta 44,43500 Daruvar</item>
      <item>PEVEC - TRANSPORT d.o.o. za prijevoz, usluge i trgovinu, Bjelovar, Ivana Kozarčanina bb,43000 Bjelovar</item>
      <item>TIHOMIR SUHOBILEC, Matice Hrvatske 3,10410 Velika Gorica</item>
      <item>MARKO PAVLIĆ, Ilova, Lj. Gaja bb,44320 Kutina</item>
      <item>TOMISLAV VELTRUSKI, Repušnica, Zagorska 23,44320 Kutina</item>
      <item>DRAŽEN KULEŠ, Repušnica, Lj. Gaja 160,44320 Kutina</item>
      <item>TIHOMIR NOVAK, Stružec, Gornje Selo 12,44317 Popovača</item>
    </izvorni_sadrzaj>
    <derivirana_varijabla naziv="DomainObject.Predmet.SudioniciListAdressOIB_1">
      <item>TANASIJA MARKOVIĆ, Vrbovačka cesta 44,43500 Daruvar</item>
      <item>PEVEC - TRANSPORT d.o.o. za prijevoz, usluge i trgovinu, Bjelovar, Ivana Kozarčanina bb,43000 Bjelovar</item>
      <item>TIHOMIR SUHOBILEC, Matice Hrvatske 3,10410 Velika Gorica</item>
      <item>MARKO PAVLIĆ, Ilova, Lj. Gaja bb,44320 Kutina</item>
      <item>TOMISLAV VELTRUSKI, Repušnica, Zagorska 23,44320 Kutina</item>
      <item>DRAŽEN KULEŠ, Repušnica, Lj. Gaja 160,44320 Kutina</item>
      <item>TIHOMIR NOVAK, Stružec, Gornje Selo 12,44317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A2AD18-D367-4ACC-8EDF-271340E78B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398</properties:Words>
  <properties:Characters>2192</properties:Characters>
  <properties:Lines>67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2016-03-03T13:36:00Z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St-54/2009-190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