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a945" w14:paraId="baea94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FF1E2E">
        <w:rPr>
          <w:rFonts w:hAnsi="Times New Roman" w:ascii="Times New Roman"/>
          <w:szCs w:val="24"/>
          <w:lang w:val="hr-HR"/>
        </w:rPr>
        <w:t>6049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FF1E2E" w:rsidRPr="00FF1E2E">
        <w:rPr>
          <w:rFonts w:hAnsi="Times New Roman" w:ascii="Times New Roman"/>
        </w:rPr>
        <w:t>SALUS VALEO d.o.o., Zagreb, Ožujska ulica 11, MBS: 080782299, OIB: 15666410100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F1E2E">
        <w:rPr>
          <w:rFonts w:hAnsi="Times New Roman" w:ascii="Times New Roman"/>
          <w:szCs w:val="24"/>
        </w:rPr>
        <w:t xml:space="preserve"> </w:t>
      </w:r>
      <w:r w:rsidR="00FF1E2E" w:rsidRPr="00FF1E2E">
        <w:rPr>
          <w:rFonts w:hAnsi="Times New Roman" w:ascii="Times New Roman"/>
        </w:rPr>
        <w:t>SALUS VALEO d.o.o., Zagreb, Ožujska ulica 11, MBS: 080782299, OIB: 15666410100</w:t>
      </w:r>
      <w:r w:rsidR="00B4002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B40029">
        <w:rPr>
          <w:rFonts w:hAnsi="Times New Roman" w:ascii="Times New Roman"/>
          <w:szCs w:val="24"/>
        </w:rPr>
        <w:t>0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FF1E2E" w:rsidRPr="00FF1E2E">
        <w:rPr>
          <w:rFonts w:hAnsi="Times New Roman" w:ascii="Times New Roman"/>
          <w:szCs w:val="24"/>
        </w:rPr>
        <w:t>Dinka Trumbić, Split,Lovretska 10, OIB 43468134790</w:t>
      </w:r>
      <w:r w:rsidR="00B40029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FF1E2E" w:rsidRPr="00FF1E2E">
        <w:rPr>
          <w:rFonts w:hAnsi="Times New Roman" w:ascii="Times New Roman"/>
        </w:rPr>
        <w:t>SALUS VALEO d.o.o., Zagreb, Ožujska ulica 11, MBS: 080782299, OIB: 15666410100</w:t>
      </w:r>
      <w:r w:rsidR="00B4002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94709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394709" w:rsidP="00394709" w:rsidR="00394709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94709" w:rsidP="00394709" w:rsidR="0039470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94709" w:rsidRPr="0039470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FF1E2E">
          <w:rPr>
            <w:rFonts w:hAnsi="Times New Roman" w:ascii="Times New Roman"/>
          </w:rPr>
          <w:t>6049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94709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6049</izvorni_sadrzaj>
    <derivirana_varijabla naziv="DomainObject.Predmet.Broj_1">6049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St-6049/2015</izvorni_sadrzaj>
    <derivirana_varijabla naziv="DomainObject.Predmet.OznakaBroj_1">St-6049/2015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VALEO d.o.o. zastupanog po punomoćniku Alen Dreven</izvorni_sadrzaj>
    <derivirana_varijabla naziv="DomainObject.Predmet.ProtustrankaFormated_1">  SALUS VALEO d.o.o. zastupanog po punomoćniku Alen Dreven</derivirana_varijabla>
  </DomainObject.Predmet.ProtustrankaFormated>
  <DomainObject.Predmet.ProtustrankaFormatedOIB>
    <izvorni_sadrzaj>  SALUS VALEO d.o.o., OIB 15666410100 zastupanog po punomoćniku Alen Dreven</izvorni_sadrzaj>
    <derivirana_varijabla naziv="DomainObject.Predmet.ProtustrankaFormatedOIB_1">  SALUS VALEO d.o.o., OIB 15666410100 zastupanog po punomoćniku Alen Dreven</derivirana_varijabla>
  </DomainObject.Predmet.ProtustrankaFormatedOIB>
  <DomainObject.Predmet.ProtustrankaFormatedWithAdress>
    <izvorni_sadrzaj> SALUS VALEO d.o.o., Ožujska ulica 11, 10000 Zagreb zastupanog po punomoćniku Alen Dreven</izvorni_sadrzaj>
    <derivirana_varijabla naziv="DomainObject.Predmet.ProtustrankaFormatedWithAdress_1"> SALUS VALEO d.o.o., Ožujska ulica 11, 10000 Zagreb zastupanog po punomoćniku Alen Dreven</derivirana_varijabla>
  </DomainObject.Predmet.ProtustrankaFormatedWithAdress>
  <DomainObject.Predmet.ProtustrankaFormatedWithAdressOIB>
    <izvorni_sadrzaj> SALUS VALEO d.o.o., OIB 15666410100, Ožujska ulica 11, 10000 Zagreb zastupanog po punomoćniku Alen Dreven</izvorni_sadrzaj>
    <derivirana_varijabla naziv="DomainObject.Predmet.ProtustrankaFormatedWithAdressOIB_1"> SALUS VALEO d.o.o., OIB 15666410100, Ožujska ulica 11, 10000 Zagreb zastupanog po punomoćniku Alen Dreven</derivirana_varijabla>
  </DomainObject.Predmet.ProtustrankaFormatedWithAdressOIB>
  <DomainObject.Predmet.ProtustrankaWithAdress>
    <izvorni_sadrzaj>SALUS VALEO d.o.o. Ožujska ulica 11, 10000 Zagreb</izvorni_sadrzaj>
    <derivirana_varijabla naziv="DomainObject.Predmet.ProtustrankaWithAdress_1">SALUS VALEO d.o.o. Ožujska ulica 11, 10000 Zagreb</derivirana_varijabla>
  </DomainObject.Predmet.ProtustrankaWithAdress>
  <DomainObject.Predmet.ProtustrankaWithAdressOIB>
    <izvorni_sadrzaj>SALUS VALEO d.o.o., OIB 15666410100, Ožujska ulica 11, 10000 Zagreb</izvorni_sadrzaj>
    <derivirana_varijabla naziv="DomainObject.Predmet.ProtustrankaWithAdressOIB_1">SALUS VALEO d.o.o., OIB 15666410100, Ožujska ulica 11, 10000 Zagreb</derivirana_varijabla>
  </DomainObject.Predmet.ProtustrankaWithAdressOIB>
  <DomainObject.Predmet.ProtustrankaNazivFormated>
    <izvorni_sadrzaj>SALUS VALEO d.o.o.</izvorni_sadrzaj>
    <derivirana_varijabla naziv="DomainObject.Predmet.ProtustrankaNazivFormated_1">SALUS VALEO d.o.o.</derivirana_varijabla>
  </DomainObject.Predmet.ProtustrankaNazivFormated>
  <DomainObject.Predmet.ProtustrankaNazivFormatedOIB>
    <izvorni_sadrzaj>SALUS VALEO d.o.o., OIB 15666410100</izvorni_sadrzaj>
    <derivirana_varijabla naziv="DomainObject.Predmet.ProtustrankaNazivFormatedOIB_1">SALUS VALEO d.o.o., OIB 15666410100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SALUS VALEO d.o.o. zastupanog po punomoćniku Alen Dreven</item>
    </izvorni_sadrzaj>
    <derivirana_varijabla naziv="DomainObject.Predmet.ProtuStrankaListFormated_1">
      <item>SALUS VALEO d.o.o. zastupanog po punomoćniku Alen Dreven</item>
    </derivirana_varijabla>
  </DomainObject.Predmet.ProtuStrankaListFormated>
  <DomainObject.Predmet.ProtuStrankaListFormatedOIB>
    <izvorni_sadrzaj>
      <item>SALUS VALEO d.o.o., OIB 15666410100 zastupanog po punomoćniku Alen Dreven</item>
    </izvorni_sadrzaj>
    <derivirana_varijabla naziv="DomainObject.Predmet.ProtuStrankaListFormatedOIB_1">
      <item>SALUS VALEO d.o.o., OIB 15666410100 zastupanog po punomoćniku Alen Dreven</item>
    </derivirana_varijabla>
  </DomainObject.Predmet.ProtuStrankaListFormatedOIB>
  <DomainObject.Predmet.ProtuStrankaListFormatedWithAdress>
    <izvorni_sadrzaj>
      <item>SALUS VALEO d.o.o., Ožujska ulica 11, 10000 Zagreb zastupanog po punomoćniku Alen Dreven</item>
    </izvorni_sadrzaj>
    <derivirana_varijabla naziv="DomainObject.Predmet.ProtuStrankaListFormatedWithAdress_1">
      <item>SALUS VALEO d.o.o., Ožujska ulica 11, 10000 Zagreb zastupanog po punomoćniku Alen Dreven</item>
    </derivirana_varijabla>
  </DomainObject.Predmet.ProtuStrankaListFormatedWithAdress>
  <DomainObject.Predmet.ProtuStrankaListFormatedWithAdressOIB>
    <izvorni_sadrzaj>
      <item>SALUS VALEO d.o.o., OIB 15666410100, Ožujska ulica 11, 10000 Zagreb zastupanog po punomoćniku Alen Dreven</item>
    </izvorni_sadrzaj>
    <derivirana_varijabla naziv="DomainObject.Predmet.ProtuStrankaListFormatedWithAdressOIB_1">
      <item>SALUS VALEO d.o.o., OIB 15666410100, Ožujska ulica 11, 10000 Zagreb zastupanog po punomoćniku Alen Dreven</item>
    </derivirana_varijabla>
  </DomainObject.Predmet.ProtuStrankaListFormatedWithAdressOIB>
  <DomainObject.Predmet.ProtuStrankaListNazivFormated>
    <izvorni_sadrzaj>
      <item>SALUS VALEO d.o.o.</item>
    </izvorni_sadrzaj>
    <derivirana_varijabla naziv="DomainObject.Predmet.ProtuStrankaListNazivFormated_1">
      <item>SALUS VALEO d.o.o.</item>
    </derivirana_varijabla>
  </DomainObject.Predmet.ProtuStrankaListNazivFormated>
  <DomainObject.Predmet.ProtuStrankaListNazivFormatedOIB>
    <izvorni_sadrzaj>
      <item>SALUS VALEO d.o.o., OIB 15666410100</item>
    </izvorni_sadrzaj>
    <derivirana_varijabla naziv="DomainObject.Predmet.ProtuStrankaListNazivFormatedOIB_1">
      <item>SALUS VALEO d.o.o., OIB 15666410100</item>
    </derivirana_varijabla>
  </DomainObject.Predmet.ProtuStrankaListNazivFormatedOIB>
  <DomainObject.Predmet.OstaliListFormated>
    <izvorni_sadrzaj>
      <item>Alen Dreven punomoćnik sudionika u postupku SALUS VALEO d.o.o.</item>
    </izvorni_sadrzaj>
    <derivirana_varijabla naziv="DomainObject.Predmet.OstaliListFormated_1">
      <item>Alen Dreven punomoćnik sudionika u postupku SALUS VALEO d.o.o.</item>
    </derivirana_varijabla>
  </DomainObject.Predmet.OstaliListFormated>
  <DomainObject.Predmet.OstaliListFormatedOIB>
    <izvorni_sadrzaj>
      <item>Alen Dreven, OIB 67989711789 punomoćnik sudionika u postupku SALUS VALEO d.o.o.</item>
    </izvorni_sadrzaj>
    <derivirana_varijabla naziv="DomainObject.Predmet.OstaliListFormatedOIB_1">
      <item>Alen Dreven, OIB 67989711789 punomoćnik sudionika u postupku SALUS VALEO d.o.o.</item>
    </derivirana_varijabla>
  </DomainObject.Predmet.OstaliListFormatedOIB>
  <DomainObject.Predmet.OstaliListFormatedWithAdress>
    <izvorni_sadrzaj>
      <item>Alen Dreven, Predavec Križevački 77, 48214 Predavec Križevački punomoćnik sudionika u postupku SALUS VALEO d.o.o.</item>
    </izvorni_sadrzaj>
    <derivirana_varijabla naziv="DomainObject.Predmet.OstaliListFormatedWithAdress_1">
      <item>Alen Dreven, Predavec Križevački 77, 48214 Predavec Križevački punomoćnik sudionika u postupku SALUS VALEO d.o.o.</item>
    </derivirana_varijabla>
  </DomainObject.Predmet.OstaliListFormatedWithAdress>
  <DomainObject.Predmet.OstaliListFormatedWithAdressOIB>
    <izvorni_sadrzaj>
      <item>Alen Dreven, OIB 67989711789, Predavec Križevački 77, 48214 Predavec Križevački punomoćnik sudionika u postupku SALUS VALEO d.o.o.</item>
    </izvorni_sadrzaj>
    <derivirana_varijabla naziv="DomainObject.Predmet.OstaliListFormatedWithAdressOIB_1">
      <item>Alen Dreven, OIB 67989711789, Predavec Križevački 77, 48214 Predavec Križevački punomoćnik sudionika u postupku SALUS VALEO d.o.o.</item>
    </derivirana_varijabla>
  </DomainObject.Predmet.OstaliListFormatedWithAdressOIB>
  <DomainObject.Predmet.OstaliListNazivFormated>
    <izvorni_sadrzaj>
      <item>Alen Dreven</item>
    </izvorni_sadrzaj>
    <derivirana_varijabla naziv="DomainObject.Predmet.OstaliListNazivFormated_1">
      <item>Alen Dreven</item>
    </derivirana_varijabla>
  </DomainObject.Predmet.OstaliListNazivFormated>
  <DomainObject.Predmet.OstaliListNazivFormatedOIB>
    <izvorni_sadrzaj>
      <item>Alen Dreven, OIB 67989711789</item>
    </izvorni_sadrzaj>
    <derivirana_varijabla naziv="DomainObject.Predmet.OstaliListNazivFormatedOIB_1">
      <item>Alen Dreven, OIB 67989711789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SALUS VALEO d.o.o.</izvorni_sadrzaj>
    <derivirana_varijabla naziv="DomainObject.Predmet.ProtustrankaIDrugi_1">SALUS VALEO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SALUS VALEO d.o.o., OIB 15666410100, Ožujska ulica 11, 10000 Zagreb</izvorni_sadrzaj>
    <derivirana_varijabla naziv="DomainObject.Predmet.ProtustrankaIDrugiAdressOIB_1">SALUS VALEO d.o.o., OIB 15666410100, Ožujska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SALUS VALEO d.o.o.</item>
      <item>Alen Dreven</item>
    </izvorni_sadrzaj>
    <derivirana_varijabla naziv="DomainObject.Predmet.SudioniciListNaziv_1">
      <item>FINA Regionalni centar Zagreb</item>
      <item>SALUS VALEO d.o.o.</item>
      <item>Alen Dreven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SALUS VALEO d.o.o., OIB 15666410100, Ožujska ulica 11,10000 Zagreb</item>
      <item>Alen Dreven, OIB 67989711789, Predavec Križevački 77,48214 Predavec Križevački</item>
    </izvorni_sadrzaj>
    <derivirana_varijabla naziv="DomainObject.Predmet.SudioniciListAdressOIB_1">
      <item>FINA Regionalni centar Zagreb, OIB 85821130368, Trg svibanjskih žrtava 1995. br. 1,10000 Zagreb</item>
      <item>SALUS VALEO d.o.o., OIB 15666410100, Ožujska ulica 11,10000 Zagreb</item>
      <item>Alen Dreven, OIB 67989711789, Predavec Križevački 77,48214 Predavec Križevački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15666410100</item>
      <item>, OIB 67989711789</item>
    </izvorni_sadrzaj>
    <derivirana_varijabla naziv="DomainObject.Predmet.SudioniciListNazivOIB_1">
      <item>, OIB 85821130368</item>
      <item>, OIB 15666410100</item>
      <item>, OIB 67989711789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A9485-9136-44B7-A0AD-6FD599893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2088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2016-06-03T07:48:00Z</dcterms:created>
  <dc:creator>Ksenija Nol</dc:creator>
  <cp:lastModifiedBy>Višnja Svečak</cp:lastModifiedBy>
  <cp:lastPrinted>2016-06-03T07:49:00Z</cp:lastPrinted>
  <dcterms:modified xmlns:xsi="http://www.w3.org/2001/XMLSchema-instance" xsi:type="dcterms:W3CDTF">2016-06-03T07:49:00Z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