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66197" w:rsidR="00617553" w:rsidRPr="00617553">
        <w:trPr>
          <w:trHeight w:val="565"/>
        </w:trPr>
        <w:tc>
          <w:tcPr>
            <w:tcW w:type="dxa" w:w="2531"/>
          </w:tcPr>
          <w:p w:rsidRDefault="00617553" w:rsidP="00617553" w:rsidR="00617553" w:rsidRPr="00617553">
            <w:pPr>
              <w:spacing w:after="0"/>
              <w:jc w:val="center"/>
              <w:rPr>
                <w:rFonts w:hAnsi="Times New Roman" w:ascii="Times New Roman"/>
                <w:sz w:val="24"/>
                <w:szCs w:val="24"/>
              </w:rPr>
            </w:pPr>
            <w:bookmarkStart w:name="_GoBack" w:id="0"/>
            <w:bookmarkEnd w:id="0"/>
            <w:r w:rsidRPr="00617553">
              <w:rPr>
                <w:rFonts w:hAnsi="Times New Roman" w:ascii="Times New Roman"/>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17553" w:rsidP="00617553" w:rsidR="00617553" w:rsidRPr="00617553">
            <w:pPr>
              <w:spacing w:lineRule="auto" w:line="240" w:after="0"/>
              <w:jc w:val="center"/>
              <w:rPr>
                <w:rFonts w:hAnsi="Times New Roman" w:ascii="Times New Roman"/>
                <w:sz w:val="24"/>
                <w:szCs w:val="24"/>
              </w:rPr>
            </w:pPr>
            <w:r w:rsidRPr="00617553">
              <w:rPr>
                <w:rFonts w:hAnsi="Times New Roman" w:ascii="Times New Roman"/>
                <w:sz w:val="24"/>
                <w:szCs w:val="24"/>
              </w:rPr>
              <w:t>Republika Hrvatska</w:t>
            </w:r>
          </w:p>
          <w:p w:rsidRDefault="00617553" w:rsidP="00617553" w:rsidR="00617553" w:rsidRPr="00617553">
            <w:pPr>
              <w:spacing w:lineRule="auto" w:line="240" w:after="0"/>
              <w:jc w:val="center"/>
              <w:rPr>
                <w:rFonts w:hAnsi="Times New Roman" w:ascii="Times New Roman"/>
                <w:sz w:val="24"/>
                <w:szCs w:val="24"/>
              </w:rPr>
            </w:pPr>
            <w:r w:rsidRPr="00617553">
              <w:rPr>
                <w:rFonts w:hAnsi="Times New Roman" w:ascii="Times New Roman"/>
                <w:sz w:val="24"/>
                <w:szCs w:val="24"/>
              </w:rPr>
              <w:t>Trgovački sud u Splitu</w:t>
            </w:r>
          </w:p>
          <w:p w:rsidRDefault="00617553" w:rsidP="00617553" w:rsidR="00617553" w:rsidRPr="00617553">
            <w:pPr>
              <w:spacing w:lineRule="auto" w:line="240" w:after="0"/>
              <w:jc w:val="center"/>
              <w:rPr>
                <w:rFonts w:hAnsi="Times New Roman" w:ascii="Times New Roman"/>
                <w:sz w:val="24"/>
                <w:szCs w:val="24"/>
              </w:rPr>
            </w:pPr>
            <w:r w:rsidRPr="00617553">
              <w:rPr>
                <w:rFonts w:hAnsi="Times New Roman" w:ascii="Times New Roman"/>
                <w:sz w:val="24"/>
                <w:szCs w:val="24"/>
              </w:rPr>
              <w:t xml:space="preserve">Split, </w:t>
            </w:r>
            <w:proofErr w:type="spellStart"/>
            <w:r w:rsidRPr="00617553">
              <w:rPr>
                <w:rFonts w:hAnsi="Times New Roman" w:ascii="Times New Roman"/>
                <w:sz w:val="24"/>
                <w:szCs w:val="24"/>
              </w:rPr>
              <w:t>Sukoišanska</w:t>
            </w:r>
            <w:proofErr w:type="spellEnd"/>
            <w:r w:rsidRPr="00617553">
              <w:rPr>
                <w:rFonts w:hAnsi="Times New Roman" w:ascii="Times New Roman"/>
                <w:sz w:val="24"/>
                <w:szCs w:val="24"/>
              </w:rPr>
              <w:t xml:space="preserve"> 6</w:t>
            </w:r>
          </w:p>
        </w:tc>
      </w:tr>
    </w:tbl>
    <w:p w14:textId="62c0f47" w14:paraId="62c0f47" w:rsidRDefault="00617553" w:rsidP="00617553" w:rsidR="00617553" w:rsidRPr="00617553">
      <w:pPr>
        <w:spacing w:after="0"/>
        <w:jc w:val="right"/>
        <w15:collapsed w:val="false"/>
        <w:rPr>
          <w:rFonts w:cs="Times New Roman" w:hAnsi="Times New Roman" w:ascii="Times New Roman"/>
          <w:sz w:val="24"/>
          <w:szCs w:val="24"/>
        </w:rPr>
      </w:pPr>
      <w:r w:rsidRPr="00617553">
        <w:rPr>
          <w:rFonts w:cs="Times New Roman" w:hAnsi="Times New Roman" w:ascii="Times New Roman"/>
          <w:sz w:val="24"/>
          <w:szCs w:val="24"/>
        </w:rPr>
        <w:t>Poslovni broj: 4. St-</w:t>
      </w:r>
      <w:r w:rsidR="005B5C41">
        <w:rPr>
          <w:rFonts w:cs="Times New Roman" w:hAnsi="Times New Roman" w:ascii="Times New Roman"/>
          <w:sz w:val="24"/>
          <w:szCs w:val="24"/>
        </w:rPr>
        <w:t>2/2013-182</w:t>
      </w:r>
    </w:p>
    <w:p w:rsidRDefault="00617553" w:rsidP="00617553" w:rsidR="00617553" w:rsidRPr="00617553">
      <w:pPr>
        <w:spacing w:after="0"/>
        <w:rPr>
          <w:rFonts w:cs="Times New Roman" w:hAnsi="Times New Roman" w:ascii="Times New Roman"/>
          <w:spacing w:val="100"/>
          <w:sz w:val="24"/>
          <w:szCs w:val="24"/>
        </w:rPr>
      </w:pPr>
    </w:p>
    <w:p w:rsidRDefault="00617553" w:rsidP="00617553" w:rsidR="00617553" w:rsidRPr="00617553">
      <w:pPr>
        <w:spacing w:after="0"/>
        <w:jc w:val="center"/>
        <w:rPr>
          <w:rFonts w:cs="Times New Roman" w:hAnsi="Times New Roman" w:ascii="Times New Roman"/>
          <w:spacing w:val="100"/>
          <w:sz w:val="24"/>
          <w:szCs w:val="24"/>
        </w:rPr>
      </w:pPr>
      <w:r w:rsidRPr="00617553">
        <w:rPr>
          <w:rFonts w:cs="Times New Roman" w:hAnsi="Times New Roman" w:ascii="Times New Roman"/>
          <w:spacing w:val="100"/>
          <w:sz w:val="24"/>
          <w:szCs w:val="24"/>
        </w:rPr>
        <w:t>REPUBLIKA HRVATSKA</w:t>
      </w:r>
    </w:p>
    <w:p w:rsidRDefault="00617553" w:rsidP="00617553" w:rsidR="00617553" w:rsidRPr="00617553">
      <w:pPr>
        <w:spacing w:after="0"/>
        <w:jc w:val="center"/>
        <w:rPr>
          <w:rFonts w:cs="Times New Roman" w:hAnsi="Times New Roman" w:ascii="Times New Roman"/>
          <w:spacing w:val="100"/>
          <w:sz w:val="24"/>
          <w:szCs w:val="24"/>
        </w:rPr>
      </w:pPr>
    </w:p>
    <w:p w:rsidRDefault="00617553" w:rsidP="00617553" w:rsidR="00617553" w:rsidRPr="00617553">
      <w:pPr>
        <w:spacing w:after="0"/>
        <w:jc w:val="center"/>
        <w:rPr>
          <w:rFonts w:cs="Times New Roman" w:hAnsi="Times New Roman" w:ascii="Times New Roman"/>
          <w:spacing w:val="100"/>
          <w:sz w:val="24"/>
          <w:szCs w:val="24"/>
        </w:rPr>
      </w:pPr>
      <w:r w:rsidRPr="00617553">
        <w:rPr>
          <w:rFonts w:cs="Times New Roman" w:hAnsi="Times New Roman" w:ascii="Times New Roman"/>
          <w:spacing w:val="100"/>
          <w:sz w:val="24"/>
          <w:szCs w:val="24"/>
        </w:rPr>
        <w:t>RJEŠENJE</w:t>
      </w:r>
    </w:p>
    <w:p w:rsidRDefault="00F940F8" w:rsidP="00F940F8" w:rsidR="00F940F8">
      <w:pPr>
        <w:pStyle w:val="Bezproreda"/>
        <w:rPr>
          <w:rFonts w:cs="Times New Roman" w:hAnsi="Times New Roman" w:ascii="Times New Roman"/>
          <w:sz w:val="24"/>
          <w:szCs w:val="24"/>
        </w:rPr>
      </w:pPr>
    </w:p>
    <w:p w:rsidRDefault="005B5C41" w:rsidP="005B5C41" w:rsidR="005B5C41" w:rsidRPr="005B5C41">
      <w:pPr>
        <w:spacing w:lineRule="auto" w:line="240"/>
        <w:ind w:firstLine="708"/>
        <w:jc w:val="both"/>
        <w:rPr>
          <w:rFonts w:cs="Times New Roman" w:hAnsi="Times New Roman" w:ascii="Times New Roman"/>
          <w:sz w:val="24"/>
          <w:szCs w:val="24"/>
        </w:rPr>
      </w:pPr>
      <w:r w:rsidRPr="005B5C41">
        <w:rPr>
          <w:rFonts w:cs="Times New Roman" w:hAnsi="Times New Roman" w:ascii="Times New Roman"/>
          <w:sz w:val="24"/>
          <w:szCs w:val="24"/>
        </w:rPr>
        <w:t xml:space="preserve">Trgovački sud u Splitu, po sucu ovog suda Katarini Mikulić, u stečajnom postupku nad stečajnim dužnikom KERUM d.o.o. u stečaju, </w:t>
      </w:r>
      <w:proofErr w:type="spellStart"/>
      <w:r w:rsidRPr="005B5C41">
        <w:rPr>
          <w:rFonts w:cs="Times New Roman" w:hAnsi="Times New Roman" w:ascii="Times New Roman"/>
          <w:sz w:val="24"/>
          <w:szCs w:val="24"/>
        </w:rPr>
        <w:t>Zrinjsko</w:t>
      </w:r>
      <w:proofErr w:type="spellEnd"/>
      <w:r w:rsidRPr="005B5C41">
        <w:rPr>
          <w:rFonts w:cs="Times New Roman" w:hAnsi="Times New Roman" w:ascii="Times New Roman"/>
          <w:sz w:val="24"/>
          <w:szCs w:val="24"/>
        </w:rPr>
        <w:t xml:space="preserve"> </w:t>
      </w:r>
      <w:proofErr w:type="spellStart"/>
      <w:r w:rsidRPr="005B5C41">
        <w:rPr>
          <w:rFonts w:cs="Times New Roman" w:hAnsi="Times New Roman" w:ascii="Times New Roman"/>
          <w:sz w:val="24"/>
          <w:szCs w:val="24"/>
        </w:rPr>
        <w:t>Frankopanska</w:t>
      </w:r>
      <w:proofErr w:type="spellEnd"/>
      <w:r w:rsidRPr="005B5C41">
        <w:rPr>
          <w:rFonts w:cs="Times New Roman" w:hAnsi="Times New Roman" w:ascii="Times New Roman"/>
          <w:sz w:val="24"/>
          <w:szCs w:val="24"/>
        </w:rPr>
        <w:t xml:space="preserve"> 68, Split, OIB: 66124057408, </w:t>
      </w:r>
      <w:r>
        <w:rPr>
          <w:rFonts w:cs="Times New Roman" w:hAnsi="Times New Roman" w:ascii="Times New Roman"/>
          <w:sz w:val="24"/>
          <w:szCs w:val="24"/>
        </w:rPr>
        <w:t>18</w:t>
      </w:r>
      <w:r w:rsidRPr="005B5C41">
        <w:rPr>
          <w:rFonts w:cs="Times New Roman" w:hAnsi="Times New Roman" w:ascii="Times New Roman"/>
          <w:sz w:val="24"/>
          <w:szCs w:val="24"/>
        </w:rPr>
        <w:t xml:space="preserve">. travnja 2019. </w:t>
      </w:r>
    </w:p>
    <w:p w:rsidRDefault="00F940F8" w:rsidP="00F940F8" w:rsidR="00F940F8">
      <w:pPr>
        <w:pStyle w:val="Bezproreda"/>
        <w:ind w:firstLine="708"/>
        <w:jc w:val="both"/>
        <w:rPr>
          <w:rFonts w:cs="Times New Roman" w:hAnsi="Times New Roman" w:ascii="Times New Roman"/>
          <w:sz w:val="24"/>
          <w:szCs w:val="24"/>
        </w:rPr>
      </w:pP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617553" w:rsidP="00854A6D"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članku</w:t>
      </w:r>
      <w:r w:rsidR="00F940F8">
        <w:rPr>
          <w:rFonts w:cs="Times New Roman" w:hAnsi="Times New Roman" w:ascii="Times New Roman"/>
          <w:sz w:val="24"/>
          <w:szCs w:val="24"/>
        </w:rPr>
        <w:t xml:space="preserve"> </w:t>
      </w:r>
      <w:r w:rsidR="00E977CA">
        <w:rPr>
          <w:rFonts w:cs="Times New Roman" w:hAnsi="Times New Roman" w:ascii="Times New Roman"/>
          <w:sz w:val="24"/>
          <w:szCs w:val="24"/>
        </w:rPr>
        <w:t>224</w:t>
      </w:r>
      <w:r w:rsidR="00F940F8">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sidR="00F940F8">
        <w:rPr>
          <w:rFonts w:cs="Times New Roman" w:hAnsi="Times New Roman" w:ascii="Times New Roman"/>
          <w:sz w:val="24"/>
          <w:szCs w:val="24"/>
        </w:rPr>
        <w:t xml:space="preserve"> </w:t>
      </w:r>
      <w:r w:rsidR="003A07F3">
        <w:rPr>
          <w:rFonts w:cs="Times New Roman" w:hAnsi="Times New Roman" w:ascii="Times New Roman"/>
          <w:sz w:val="24"/>
          <w:szCs w:val="24"/>
        </w:rPr>
        <w:t xml:space="preserve">i 104/17 </w:t>
      </w:r>
      <w:r w:rsidR="00F940F8">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sidR="00F940F8">
        <w:rPr>
          <w:rFonts w:cs="Times New Roman" w:hAnsi="Times New Roman" w:ascii="Times New Roman"/>
          <w:sz w:val="24"/>
          <w:szCs w:val="24"/>
        </w:rPr>
        <w:t xml:space="preserve"> danom </w:t>
      </w:r>
      <w:r w:rsidR="005B5C41">
        <w:rPr>
          <w:rFonts w:cs="Times New Roman" w:hAnsi="Times New Roman" w:ascii="Times New Roman"/>
          <w:sz w:val="24"/>
          <w:szCs w:val="24"/>
        </w:rPr>
        <w:t>18. travnja</w:t>
      </w:r>
      <w:r>
        <w:rPr>
          <w:rFonts w:cs="Times New Roman" w:hAnsi="Times New Roman" w:ascii="Times New Roman"/>
          <w:sz w:val="24"/>
          <w:szCs w:val="24"/>
        </w:rPr>
        <w:t xml:space="preserve"> 2019</w:t>
      </w:r>
      <w:r w:rsidR="003A07F3">
        <w:rPr>
          <w:rFonts w:cs="Times New Roman" w:hAnsi="Times New Roman" w:ascii="Times New Roman"/>
          <w:sz w:val="24"/>
          <w:szCs w:val="24"/>
        </w:rPr>
        <w:t>.</w:t>
      </w:r>
      <w:r w:rsidR="002B0F4D">
        <w:rPr>
          <w:rFonts w:cs="Times New Roman" w:hAnsi="Times New Roman" w:ascii="Times New Roman"/>
          <w:sz w:val="24"/>
          <w:szCs w:val="24"/>
        </w:rPr>
        <w:t xml:space="preserve"> izlaže se izvješće o gospodarskom položaju dužnika i njegovim uzrocima, o tijeku stečajnog postupka i stanju stečajne mase te </w:t>
      </w:r>
      <w:r w:rsidR="00F574B6">
        <w:rPr>
          <w:rFonts w:cs="Times New Roman" w:hAnsi="Times New Roman" w:ascii="Times New Roman"/>
          <w:sz w:val="24"/>
          <w:szCs w:val="24"/>
        </w:rPr>
        <w:t xml:space="preserve">tablica prijavljenih tražbina, </w:t>
      </w:r>
      <w:proofErr w:type="spellStart"/>
      <w:r w:rsidR="00F574B6">
        <w:rPr>
          <w:rFonts w:cs="Times New Roman" w:hAnsi="Times New Roman" w:ascii="Times New Roman"/>
          <w:sz w:val="24"/>
          <w:szCs w:val="24"/>
        </w:rPr>
        <w:t>razlučnih</w:t>
      </w:r>
      <w:proofErr w:type="spellEnd"/>
      <w:r w:rsidR="00F574B6">
        <w:rPr>
          <w:rFonts w:cs="Times New Roman" w:hAnsi="Times New Roman" w:ascii="Times New Roman"/>
          <w:sz w:val="24"/>
          <w:szCs w:val="24"/>
        </w:rPr>
        <w:t xml:space="preserve"> i izlučnih prava</w:t>
      </w:r>
      <w:r w:rsidR="002B0F4D">
        <w:rPr>
          <w:rFonts w:cs="Times New Roman" w:hAnsi="Times New Roman" w:ascii="Times New Roman"/>
          <w:sz w:val="24"/>
          <w:szCs w:val="24"/>
        </w:rPr>
        <w:t xml:space="preserve"> </w:t>
      </w:r>
      <w:r w:rsidR="00EF6B29">
        <w:rPr>
          <w:rFonts w:cs="Times New Roman" w:hAnsi="Times New Roman" w:ascii="Times New Roman"/>
          <w:sz w:val="24"/>
          <w:szCs w:val="24"/>
        </w:rPr>
        <w:t xml:space="preserve">na uvid svim sudionicima do održavanja ispitnog i izvještajnog ročišta koje će se održati dana </w:t>
      </w:r>
      <w:r w:rsidR="005B5C41">
        <w:rPr>
          <w:rFonts w:cs="Times New Roman" w:hAnsi="Times New Roman" w:ascii="Times New Roman"/>
          <w:sz w:val="24"/>
          <w:szCs w:val="24"/>
        </w:rPr>
        <w:t>3. svibnja</w:t>
      </w:r>
      <w:r>
        <w:rPr>
          <w:rFonts w:cs="Times New Roman" w:hAnsi="Times New Roman" w:ascii="Times New Roman"/>
          <w:sz w:val="24"/>
          <w:szCs w:val="24"/>
        </w:rPr>
        <w:t xml:space="preserve"> 2019.</w:t>
      </w:r>
      <w:r w:rsidR="00EF6B29">
        <w:rPr>
          <w:rFonts w:cs="Times New Roman" w:hAnsi="Times New Roman" w:ascii="Times New Roman"/>
          <w:sz w:val="24"/>
          <w:szCs w:val="24"/>
        </w:rPr>
        <w:t xml:space="preserve"> u </w:t>
      </w:r>
      <w:r w:rsidR="005B5C41">
        <w:rPr>
          <w:rFonts w:cs="Times New Roman" w:hAnsi="Times New Roman" w:ascii="Times New Roman"/>
          <w:sz w:val="24"/>
          <w:szCs w:val="24"/>
        </w:rPr>
        <w:t>12</w:t>
      </w:r>
      <w:r w:rsidR="002B0F4D">
        <w:rPr>
          <w:rFonts w:cs="Times New Roman" w:hAnsi="Times New Roman" w:ascii="Times New Roman"/>
          <w:sz w:val="24"/>
          <w:szCs w:val="24"/>
        </w:rPr>
        <w:t>:</w:t>
      </w:r>
      <w:r w:rsidR="00854A6D">
        <w:rPr>
          <w:rFonts w:cs="Times New Roman" w:hAnsi="Times New Roman" w:ascii="Times New Roman"/>
          <w:sz w:val="24"/>
          <w:szCs w:val="24"/>
        </w:rPr>
        <w:t>00</w:t>
      </w:r>
      <w:r w:rsidR="002B0F4D">
        <w:rPr>
          <w:rFonts w:cs="Times New Roman" w:hAnsi="Times New Roman" w:ascii="Times New Roman"/>
          <w:sz w:val="24"/>
          <w:szCs w:val="24"/>
        </w:rPr>
        <w:t xml:space="preserve"> sati, dok se prijave tražbina s prilozima zbog obima istih neće dostaviti sudskoj pisarnici već se uvid u iste može izvršiti u referadi </w:t>
      </w:r>
      <w:proofErr w:type="spellStart"/>
      <w:r w:rsidR="002B0F4D">
        <w:rPr>
          <w:rFonts w:cs="Times New Roman" w:hAnsi="Times New Roman" w:ascii="Times New Roman"/>
          <w:sz w:val="24"/>
          <w:szCs w:val="24"/>
        </w:rPr>
        <w:t>uredujućeg</w:t>
      </w:r>
      <w:proofErr w:type="spellEnd"/>
      <w:r w:rsidR="002B0F4D">
        <w:rPr>
          <w:rFonts w:cs="Times New Roman" w:hAnsi="Times New Roman" w:ascii="Times New Roman"/>
          <w:sz w:val="24"/>
          <w:szCs w:val="24"/>
        </w:rPr>
        <w:t xml:space="preserve"> suca do </w:t>
      </w:r>
      <w:r w:rsidR="005B5C41">
        <w:rPr>
          <w:rFonts w:cs="Times New Roman" w:hAnsi="Times New Roman" w:ascii="Times New Roman"/>
          <w:sz w:val="24"/>
          <w:szCs w:val="24"/>
        </w:rPr>
        <w:t>3. svibnja</w:t>
      </w:r>
      <w:r>
        <w:rPr>
          <w:rFonts w:cs="Times New Roman" w:hAnsi="Times New Roman" w:ascii="Times New Roman"/>
          <w:sz w:val="24"/>
          <w:szCs w:val="24"/>
        </w:rPr>
        <w:t xml:space="preserve"> 2019</w:t>
      </w:r>
      <w:r w:rsidR="003112C5">
        <w:rPr>
          <w:rFonts w:cs="Times New Roman" w:hAnsi="Times New Roman" w:ascii="Times New Roman"/>
          <w:sz w:val="24"/>
          <w:szCs w:val="24"/>
        </w:rPr>
        <w:t>.</w:t>
      </w:r>
      <w:r w:rsidR="002B0F4D">
        <w:rPr>
          <w:rFonts w:cs="Times New Roman" w:hAnsi="Times New Roman" w:ascii="Times New Roman"/>
          <w:sz w:val="24"/>
          <w:szCs w:val="24"/>
        </w:rPr>
        <w:t xml:space="preserve"> u </w:t>
      </w:r>
      <w:r w:rsidR="005B5C41">
        <w:rPr>
          <w:rFonts w:cs="Times New Roman" w:hAnsi="Times New Roman" w:ascii="Times New Roman"/>
          <w:sz w:val="24"/>
          <w:szCs w:val="24"/>
        </w:rPr>
        <w:t>12</w:t>
      </w:r>
      <w:r w:rsidR="002B0F4D">
        <w:rPr>
          <w:rFonts w:cs="Times New Roman" w:hAnsi="Times New Roman" w:ascii="Times New Roman"/>
          <w:sz w:val="24"/>
          <w:szCs w:val="24"/>
        </w:rPr>
        <w:t>:</w:t>
      </w:r>
      <w:r w:rsidR="00854A6D">
        <w:rPr>
          <w:rFonts w:cs="Times New Roman" w:hAnsi="Times New Roman" w:ascii="Times New Roman"/>
          <w:sz w:val="24"/>
          <w:szCs w:val="24"/>
        </w:rPr>
        <w:t>00</w:t>
      </w:r>
      <w:r w:rsidR="002B0F4D">
        <w:rPr>
          <w:rFonts w:cs="Times New Roman" w:hAnsi="Times New Roman" w:ascii="Times New Roman"/>
          <w:sz w:val="24"/>
          <w:szCs w:val="24"/>
        </w:rPr>
        <w:t xml:space="preserve"> sati.</w:t>
      </w: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617553">
        <w:rPr>
          <w:rFonts w:cs="Times New Roman" w:hAnsi="Times New Roman" w:ascii="Times New Roman"/>
          <w:sz w:val="24"/>
          <w:szCs w:val="24"/>
        </w:rPr>
        <w:t xml:space="preserve">, </w:t>
      </w:r>
      <w:r w:rsidR="005B5C41">
        <w:rPr>
          <w:rFonts w:cs="Times New Roman" w:hAnsi="Times New Roman" w:ascii="Times New Roman"/>
          <w:sz w:val="24"/>
          <w:szCs w:val="24"/>
        </w:rPr>
        <w:t xml:space="preserve">18. travnja </w:t>
      </w:r>
      <w:r w:rsidR="00617553">
        <w:rPr>
          <w:rFonts w:cs="Times New Roman" w:hAnsi="Times New Roman" w:ascii="Times New Roman"/>
          <w:sz w:val="24"/>
          <w:szCs w:val="24"/>
        </w:rPr>
        <w:t xml:space="preserve"> 2019. </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3A07F3"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Katarina Mikulić </w:t>
      </w:r>
    </w:p>
    <w:p w:rsidRDefault="003112C5"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3A07F3"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sudska pisarnica</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mrežna stranica e-Oglasna ploča sudova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u spis</w:t>
      </w: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B0F4D"/>
    <w:rsid w:val="002E01D9"/>
    <w:rsid w:val="003112C5"/>
    <w:rsid w:val="003A07F3"/>
    <w:rsid w:val="003C2F22"/>
    <w:rsid w:val="00417EA6"/>
    <w:rsid w:val="005B5C41"/>
    <w:rsid w:val="005D18C7"/>
    <w:rsid w:val="00617553"/>
    <w:rsid w:val="0069426F"/>
    <w:rsid w:val="0071519E"/>
    <w:rsid w:val="007F7A84"/>
    <w:rsid w:val="00814EDB"/>
    <w:rsid w:val="00815142"/>
    <w:rsid w:val="00853B3E"/>
    <w:rsid w:val="00854A6D"/>
    <w:rsid w:val="008E3CDD"/>
    <w:rsid w:val="00981D37"/>
    <w:rsid w:val="00A51DE9"/>
    <w:rsid w:val="00AD4978"/>
    <w:rsid w:val="00B7506F"/>
    <w:rsid w:val="00CD40DF"/>
    <w:rsid w:val="00DD0D50"/>
    <w:rsid w:val="00E977C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Reetkatablice" w:type="table">
    <w:name w:val="Table Grid"/>
    <w:basedOn w:val="Obinatablica"/>
    <w:uiPriority w:val="59"/>
    <w:rsid w:val="0061755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D4978"/>
    <w:rPr>
      <w:color w:val="808080"/>
      <w:bdr w:space="0" w:sz="0" w:color="auto" w:val="none"/>
      <w:shd w:fill="auto" w:color="auto" w:val="clear"/>
    </w:rPr>
  </w:style>
  <w:style w:customStyle="true" w:styleId="eSPISCCParagraphDefaultFont" w:type="character">
    <w:name w:val="eSPIS_CC_Paragraph Default Font"/>
    <w:basedOn w:val="Zadanifontodlomka"/>
    <w:rsid w:val="00AD497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D497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D497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497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Reetkatablice" w:type="table">
    <w:name w:val="Table Grid"/>
    <w:basedOn w:val="Obinatablica"/>
    <w:uiPriority w:val="59"/>
    <w:rsid w:val="0061755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D4978"/>
    <w:rPr>
      <w:color w:val="808080"/>
      <w:bdr w:color="auto" w:space="0" w:sz="0" w:val="none"/>
      <w:shd w:color="auto" w:fill="auto" w:val="clear"/>
    </w:rPr>
  </w:style>
  <w:style w:customStyle="1" w:styleId="eSPISCCParagraphDefaultFont" w:type="character">
    <w:name w:val="eSPIS_CC_Paragraph Default Font"/>
    <w:basedOn w:val="Zadanifontodlomka"/>
    <w:rsid w:val="00AD497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D497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D497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497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2013.</izvorni_sadrzaj>
    <derivirana_varijabla naziv="DomainObject.Predmet.DatumOsnivanja_1">3.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St-2/2013</izvorni_sadrzaj>
    <derivirana_varijabla naziv="DomainObject.Predmet.OznakaBroj_1">St-2/2013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  St- 177/12, 204/12, 209/12, 226/12, 241/12</izvorni_sadrzaj>
    <derivirana_varijabla naziv="DomainObject.Predmet.PrimjedbaSuca_1">14  St- 177/12, 204/12, 209/12, 226/12, 241/12</derivirana_varijabla>
  </DomainObject.Predmet.PrimjedbaSuca>
  <DomainObject.Predmet.ProtustrankaFormated>
    <izvorni_sadrzaj>  KERUM društvo s ograničenom odgovornošću, za unutarnju i vanjsku trgovinu, promet i usluge u stečaju</izvorni_sadrzaj>
    <derivirana_varijabla naziv="DomainObject.Predmet.ProtustrankaFormated_1">  KERUM društvo s ograničenom odgovornošću, za unutarnju i vanjsku trgovinu, promet i usluge u stečaju</derivirana_varijabla>
  </DomainObject.Predmet.ProtustrankaFormated>
  <DomainObject.Predmet.ProtustrankaFormatedOIB>
    <izvorni_sadrzaj>  KERUM društvo s ograničenom odgovornošću, za unutarnju i vanjsku trgovinu, promet i usluge u stečaju, OIB 66124057408</izvorni_sadrzaj>
    <derivirana_varijabla naziv="DomainObject.Predmet.ProtustrankaFormatedOIB_1">  KERUM društvo s ograničenom odgovornošću, za unutarnju i vanjsku trgovinu, promet i usluge u stečaju, OIB 66124057408</derivirana_varijabla>
  </DomainObject.Predmet.ProtustrankaFormatedOIB>
  <DomainObject.Predmet.ProtustrankaFormatedWithAdress>
    <izvorni_sadrzaj> KERUM društvo s ograničenom odgovornošću, za unutarnju i vanjsku trgovinu, promet i usluge u stečaju, Zrinjsko Frankopanska 68, 21000 Split</izvorni_sadrzaj>
    <derivirana_varijabla naziv="DomainObject.Predmet.ProtustrankaFormatedWithAdress_1"> KERUM društvo s ograničenom odgovornošću, za unutarnju i vanjsku trgovinu, promet i usluge u stečaju, Zrinjsko Frankopanska 68, 21000 Split</derivirana_varijabla>
  </DomainObject.Predmet.ProtustrankaFormatedWithAdress>
  <DomainObject.Predmet.ProtustrankaFormatedWithAdressOIB>
    <izvorni_sadrzaj> KERUM društvo s ograničenom odgovornošću, za unutarnju i vanjsku trgovinu, promet i usluge u stečaju, OIB 66124057408, Zrinjsko Frankopanska 68, 21000 Split</izvorni_sadrzaj>
    <derivirana_varijabla naziv="DomainObject.Predmet.ProtustrankaFormatedWithAdressOIB_1"> KERUM društvo s ograničenom odgovornošću, za unutarnju i vanjsku trgovinu, promet i usluge u stečaju, OIB 66124057408, Zrinjsko Frankopanska 68, 21000 Split</derivirana_varijabla>
  </DomainObject.Predmet.ProtustrankaFormatedWithAdressOIB>
  <DomainObject.Predmet.ProtustrankaWithAdress>
    <izvorni_sadrzaj>KERUM društvo s ograničenom odgovornošću, za unutarnju i vanjsku trgovinu, promet i usluge u stečaju Zrinjsko Frankopanska 68, 21000 Split</izvorni_sadrzaj>
    <derivirana_varijabla naziv="DomainObject.Predmet.ProtustrankaWithAdress_1">KERUM društvo s ograničenom odgovornošću, za unutarnju i vanjsku trgovinu, promet i usluge u stečaju Zrinjsko Frankopanska 68, 21000 Split</derivirana_varijabla>
  </DomainObject.Predmet.ProtustrankaWithAdress>
  <DomainObject.Predmet.ProtustrankaWithAdressOIB>
    <izvorni_sadrzaj>KERUM društvo s ograničenom odgovornošću, za unutarnju i vanjsku trgovinu, promet i usluge u stečaju, OIB 66124057408, Zrinjsko Frankopanska 68, 21000 Split</izvorni_sadrzaj>
    <derivirana_varijabla naziv="DomainObject.Predmet.ProtustrankaWithAdressOIB_1">KERUM društvo s ograničenom odgovornošću, za unutarnju i vanjsku trgovinu, promet i usluge u stečaju, OIB 66124057408, Zrinjsko Frankopanska 68, 21000 Split</derivirana_varijabla>
  </DomainObject.Predmet.ProtustrankaWithAdressOIB>
  <DomainObject.Predmet.ProtustrankaNazivFormated>
    <izvorni_sadrzaj>KERUM društvo s ograničenom odgovornošću, za unutarnju i vanjsku trgovinu, promet i usluge u stečaju</izvorni_sadrzaj>
    <derivirana_varijabla naziv="DomainObject.Predmet.ProtustrankaNazivFormated_1">KERUM društvo s ograničenom odgovornošću, za unutarnju i vanjsku trgovinu, promet i usluge u stečaju</derivirana_varijabla>
  </DomainObject.Predmet.ProtustrankaNazivFormated>
  <DomainObject.Predmet.ProtustrankaNazivFormatedOIB>
    <izvorni_sadrzaj>KERUM društvo s ograničenom odgovornošću, za unutarnju i vanjsku trgovinu, promet i usluge u stečaju, OIB 66124057408</izvorni_sadrzaj>
    <derivirana_varijabla naziv="DomainObject.Predmet.ProtustrankaNazivFormatedOIB_1">KERUM društvo s ograničenom odgovornošću, za unutarnju i vanjsku trgovinu, promet i usluge u stečaju,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 TOWN d.o.o. za ugostiteljstvo u stečaju zastupanog po punomoćniku Ivo Bučan; MILS, MLJEKARA SPLIT dioničko društvo u stečaju zastupanog po punomoćniku Ivo Bučan; VODOVOD d.o.o. za usluge opskrbe pitkom vodom; LAGER BAŠIĆ, d.o.o. za proizvodnju, trgovinu i usluge zastupanog po punomoćniku Tomislav Dumenčić; MARJAN VOĆE d.o.o. za trgovinu, ugostiteljstvo i usluge; Komunalno društvo GRAD d.o.o.; TEKSTILPROMET d.d., trgovina na veliko i malo; REKORD-TIM d. o. o. za proizvodnju, trgovinu na veliko i malo, uvoz-izvoz; NIRS, društvo s ograničenom odgovornošću za proizvodnju i trgovinu; Fructus KRESTO d.o.o. za trgovinu; MEĐIMURKA trgovačko društvo na veliko i malo, uvoz-izvoz, dioničko društvo; PERUTNINA PTUJ - PIPO d.o.o. za proizvodnju i trgovinu; PODRAVSKA BANKA dioničko društvo; Hrvatski Telekom d.d.; ALLIANZ ZAGREB dioničko društvo za osiguranje; HEP-Operator distribucijskog sustava d.o.o. za distribuciju i opskrbu električne energije; FRIDRIH društvo s ograničenom odgovornošću za proizvodnju preradu i trgovinu gljiva; Ivan Šušnjara; HEP ELEKTRA d.o.o. za opskrbu električnom energijom; ISTARSKA PIVOVARA d.o.o. za proizvodnju, usluge i trgovinu zastupanog po punomoćniku Marko Krpan; Kutjevo dioničko društvo za proizvodnju i promet poljoprivrednih i prehrambenih proizvoda; NARODNE NOVINE, dioničko društvo za izdavanje i tiskanje Službenog lista Republike Hrvatske, službenih i drugih obrazaca te  zastupanog po punomoćniku Vesna Alaburić; FORUM, društvo s ograničenom odgovornošću za izdavačku djelatnost; PAŠKA SIRANA dioničko društvo za proizvodnju, preradu, otkup i  prodaju poljoprivrednih proizvoda; AGRAM BANKA, dioničko društvo; DIOKOM  NOVI d.o.o. za proizvodnju i trgovinu u stečaju zastupanog po punomoćniku Anči Bašić; ZAVOD ZA JAVNO ZDRAVSTVO DUBROVAČKO-NERETVANSKE ŽUPANIJE; Saponia kemijska, prehrambena i farmaceutska industrija d.d.; DICENTRA d.o.o. za trgovinu i usluge; REVICON za računovodstvo, poslovno savjetovanje, društvo s ograničenom odgovornošću; PIK VRBOVEC-MESNA INDUSTRIJA, dioničko društvo za proizvodnju i promet mesa i mesnih prerađevina; Hrvatske vode,Vodnogospodarski odjel za slivove sjevernog Jadrana; AUTOKUĆA VRDOLJAK trgovina i usluge, export-import d.o.o.; DOC DUBROVNIK d.o.o. za trgovinu, turizam i usluge; Hrvatske vode,Vodnogospodarski odjel za gornju Savu; MESNA INDUSTRIJA BRAĆA PIVAC proizvodnja i prerada mesa, trgovina, usluge, turizam, ugostiteljstvo i turistička agencija d.o.o; EMO-ADRIA d.o.o. za trgovinu, proizvodnju, usluge i turizam; CVJETKO društvo s ograničenom odgovornošću, za trgovinu i usluge, turistička agencija; KORDIĆ KOMERC d.o.o. za trgovinu; Delamaris Zagreb društvo s ograničenom odgovornošću za trgovinu i usluge; ADRIATIC OSIGURANJE dioničko društvo; Grad Trogir; INA-INDUSTRIJA NAFTE, d.d. zastupanog po punomoćniku ODVJETNIČKO DRUŠTVO STANIĆ I PARTNERI društvo s ograničenom odgovornošću; MAKRO d.o.o. za trgovinu, građevinarstvo, inženjering, usluge na području prometa, prijevoz i turizam; Ivica Jelavić-Šako,vlasnik obrta Jelavić; ELECTRONIC SECURITY d.o.o. tehnička zaštita imovine; ZELENI GRAD ŠIBENIK društvo s ograničenom odgovornošću za komunalne djelatnosti; Grad Zadar; P P K karlovačka mesna industrija, dioničko društvo; Joško Kodžoman,vl.obrta za pekarstvo Klas; ARABESCA društvo s ograničenom odgovornošću za trgovinu, proizvodnju, usluge i ugostiteljstvo; MAGROS komercijalni konzalting d. o. o. u stečaju; Grad Zagreb; GRAFIKA-GRAFOPRINT d.o.o. za grafičku djelatnost i trgovinu; Zavod za javno zdravstvo Ličko-senjske županije; VIVAT FINA VINA d.o.o. za trgovinu i usluge; ZDENKA-mliječni proizvodi društvo s ograničenom odgovornošću za proizvodnju mliječnih proizvoda, trgovinu i usluge; PREHRAMBENO INDUSTRIJSKI KOMBINAT dioničko društvo za proizvodnju, preradu i trgovinu; ZAGREBAČKI HOLDING, društvo s ograničenom odgovornošću za javni prijevoz, opskrbu vodom, održavanje čistoće, putnička a zastupanog po punomoćniku Odvjetničko društvo Potočnjak &amp; Šušnjar društvo s ograničenom odgovornošću; Adriatic Croatia International Club, za djelatnost marina d. d. zastupanog po punomoćniku Dubravko Luetić; TEKOM d.o.o. za usluge, servis i prodaju; ESTRA društvo s ograničenom odgovornošću za trgovinu na veliko i malo; ADRIA RESORTS društvo s ograničenom odgovornošću za turizam i ugostiteljstvo te ostale poslovne djelatnosti; DUPIN d.o.o. za unutarnju i vanjsku trgovinu i usluge; KOTANYI d.o.o. za trgovinu; ŽITOPROIZVOD dioničko društvo; NAŠE KLASJE društvo s ograničenom odgovornošću za proizvodnju, trgovinu i usluge; FRAGARIA d.o.o. za unutarnju i vanjsku trgovinu, proizvodnju voća i povrća; EUROM d.o.o. za marketing, trgovinu, uvoz-izvoz, građenje i zastupanje inozemnih tvrtki u stečaju; Grad Dubrovnik; Marijan Huzjak,vl.MYGROS; Tea Gabelica,vl.obrta FINOĆA; ROX društvo s ograničenom odgovornošću za trgovinu i usluge zastupanog po punomoćniku Odvjetničko društvo ŽUPAN, BABIĆ &amp; ANTUNOVIĆ društvo s ograničenom odgovornošću; Suvlasnici stambene zgrade Milana Amruša 1 u Zagrebu zastupanog po punomoćniku GRADSKO STAMBENO KOMUNALNO GOSPODARSTVO društvo s ograničenom odgovornošću za usluge, građevinarstvo i trgovinu; Suvlasnici stambene zgrade u Zagrebu, Kamaufova 2 zastupanog po punomoćniku GRADSKO STAMBENO KOMUNALNO GOSPODARSTVO društvo s ograničenom odgovornošću za usluge, građevinarstvo i trgovinu; Hrvatske vode, pravna osoba za upravljanje vodama; Mijo Maleš,vl. pekarskog obrta zastupanog po punomoćniku Marija Jerončić Mandić; OSILOVAC d.o.o. za poljoprivrednu proizvodnju; TUTTI FRUTTI - FMB, društvo s ograničenom odgovornošću za proizvodnju, usluge i trgovinu zastupanog po punomoćniku Damir Jurković; Martin Omrčen,vl.obrta GRAFOPAK zastupanog po punomoćniku Boris Bulj; Marija Mornar; Zlatko Marin,vl.Marin ugostiteljska oprema; TROGIR HOLDING d.o.o. za komunalne djelatnosti, parking i usluge; DISA, d.o.o. za trgovinu i poslovne usluge; AUTOline d.o.o. za trgovinu i usluge - u stečaju zastupanog po punomoćniku Marija Vujčić Turkulin; Mesna industrija-Vajda, dioničko društvo Čakovec; BOSMATTOM proizvodnja, trgovina i usluge, export-import, društvo s ograničenom odgovornošću; SALVIA, društvo s ograničenom odgovornošću za trgovinu, usluge, proizvodnju, uvoz-izvoz; SLOBODNA DALMACIJA izdavačka i tiskarska djelatnost, dioničko društvo zastupanog po punomoćniku Odvjetničko društvo Hanžeković &amp; Partneri društvo s ograničenom odgovornošću; Jadranka Džolić,vl.obrta BOLIJA zastupane po punomoćniku Ante Ćurković; ACCRA d.o.o. za proizvodnju i trgovinu; BRODOMERKUR trgovina i usluge, dioničko društvo; SWISSLION d.o.o. za proizvodnju, trgovinu i distribuciju; IVOX trgovina i usluge d.o.o.; Damir Sršen,vl.Obrta za trgovinu PRINTER; Nedjeljko Tešija,vl.Obrta za prijevoz,građevinarstvo, trgovinu i usluge zastupanog po punomoćniku Dejan Bilić; Mercedes-Benz Leasing Hrvatska d.o.o. za leasing nekretnina, vozila i strojeva zastupanog po punomoćniku Dubravka Ferić; HŽ INFRASTRUKTURA d.o.o. za upravljanje, održavanje i izgradnju željezničke infrastrukture; VODOVOD I KANALIZACIJA, društvo s ograničenom odgovornošću za vodoopskrbu, odvodnju i pročišćavanje otpadnih voda; Hrvatska radiotelevizija zastupanog po punomoćniku Odvjetničko društvo Hanžeković &amp; Partneri društvo s ograničenom odgovornošću; SIRANA GLIGORA d.o.o. za proizvodnju, trgovinu, turizam i poljoprivredu zastupanog po punomoćniku Zoran Iviš; BOŽJAKOVINA, dioničko društvo za proizvodnju i promet poljoprivrednim proizvodima; EURO DAUS dioničko društvo za trgovinu i servis vozila; HEP-Operator distribucijskog sustava d.o.o., Elektra Šibenik; JAMNICA dioničko društvo za proizvodnju mineralnih voda; BOBIS d.o.o. za proizvodnju kolača, trajnog peciva i kruha; KUK-CO društvo s ograničenom odgovornošću za građevinarstvo, trgovinu i usluge; BEST WEST, trgovina i turistička agencija, d.o.o.; CESTAR društvo s ograničenom odgovornošću za građevinarstvo; MATADURA, d.o.o. za usluge u nautičkom turizmu zastupanog po punomoćniku Zoran Iviš; SONEX društvo sa ograničenom odgovornošću za proizvodnju i trgovinu zastupanog po punomoćniku Zoran Iviš; Ivica Babić,vl.obrta BABIĆ; GR CARTOTECNICA Srl.; PJACA ROSA d.o.o. za ugostiteljstvo i turizam; CRO-GO d.o.o. za proizvodnju i trgovinu zastupanog po punomoćniku Ante Kukoč; LEDO dioničko društvo za proizvodnju i promet sladoleda i smrznute hrane; Grad Split; COCA-COLA HBC HRVATSKA - društvo s ograničenom odgovornošću za proizvodnju, prodaju i distribuciju bezalkoholnih pića zastupanog po punomoćniku Odvjetničko društvo RAVLIĆ &amp; ŠURJAK društvo s ograničenom odgovornošću; JADRAN - GALENSKI LABORATORIJ d. d.; RADIN-GRAFIKA d.o.o. za trgovinu; JEDINSTVO, poljoprivredna zadruga - "u stečaju"; GS1 Croatia; STJE MA PROMET d.o.o. za trgovinu i prijevoz, uvoz-izvoz; Stečajna masa iza SUTLA poljoprivredna zadruga - u stečaju zastupanog po punomoćniku Jaka Ćurić; ALCA ZAGREB trgovačko društvo s ograničenom odgovornošću za uvoz, izvoz i trgovinu na veliko i malo; PČELARSTVO DARUVAR društvo s ograničenom odgovornošću za proizvodnju, trgovinu i usluge zastupanog po punomoćniku Damir Bulatović; VODOVOD I ODVODNJA društvo s ograničenom odgovornošću za vodoopskrbu, te odvodnju i pročišćavanje otpadnih voda; AFRODITA COMMERC d.o.o. za trgovinu, proizvodnju i usluge zastupanog po punomoćniku Antonija Galić; MLJEKARA BOSNIĆ d.o.o. za usluge; TRGOMIX, društvo s ograničenom odgovornošću za trgovinu, export-import; VODOOPSKRBA I ODVODNJA društvo s ograničenom odgovornošću za javnu vodoopskrbu i odvodnju; CROATIA osiguranje d.d.; Granolio d.d. za proizvodnju, trgovinu i usluge zastupanog po punomoćniku BUTERIN&amp;POSAVEC odvjetničko društvo, društvo s ograničenom odgovornošću; PECTEN d.o.o. mrijest, uzgoj i trgovina ribe i školjkaša; NOVOTERM, d.o.o. za proizvodnju i trgovinu zastupanog po punomoćniku Zoran Iviš; Beiersdorf - trgovina na veliko parfemima i kozmetikom d.o.o. zastupanog po punomoćniku Ibrica Zulfikarpašić; Financijska agencija; STANO-UPRAVA društvo s ograničenom odgovornošću za organizaciju upravljanja i održavanja stambenih zgrada, poslovnih prosto; PPD CROATIA društvo s ograničenom odgovornošću za trgovinu i usluge; AWT INTERNATIONAL Trgovina i usluge, d.o.o. zastupanog po punomoćniku Josip Šimović; Suvlasnici stambene zgrade u Zagrebu, Praška 10 zastupanog po punomoćniku GRADSKO STAMBENO KOMUNALNO GOSPODARSTVO društvo s ograničenom odgovornošću za usluge, građevinarstvo i trgovinu; KIM Mljekara Karlovac društvo s ograničenom odgovornošću; GILAN društvo s ograničenom odgovornošću za graditeljstvo; KGH TEHNIKA d.o.o. za projektiranje, inženjering, graditeljstvo, konzalting i trgovinu; PRERADA d.o.o. za trgovinu, pekarstvo i proizvodnju tjestenine; Čakovečki mlinovi, dioničko društvo za proizvodnju i promet prehrambenih proizvoda,Čakovec; FRANCK prehrambena industrija, dioničko društvo; NASTAVNI ZAVOD ZA JAVNO ZDRAVSTVO SPLITSKO-DALMATINSKE ŽUPANIJE; GRAD STARI GRAD; Dragan Kondić,vl.obrta Pekarnice VODICE zastupanog po punomoćniku Hrvoje Acinger; KOMUNALNO STARI GRAD, društvo s ograničenom odgovornošću za komunalnu djelatnost; Duje Bašćevan zastupanog po punomoćniku Odvjetničko društvo FRANKO KOTLAR, ANA VIDOV &amp; partneri, društvo s ograničenom odgovornošću; AUTOCOMMERCE HRVATSKA d.o.o. za promet robe na vanjskom i unutrašnjem tržištu zastupanog po punomoćniku Odvjetničko društvo Balatinec i Nikolić društvo s ograničenom odgovornošću; Grad Rijeka; EUROCOM d.o.o. za promet roba i usluga zastupanog po punomoćniku Odvjetničko društvo BRLEČIĆ &amp; partneri, javno trgovačko društvo za obavljanje odvjetničkih poslova; CLARUM d. o. o. za proizvodnju, trgovinu i usluge; Meteor Grupa - Labud društvo s ograničenom odgovornošću za proizvodnju sredstava za čišćenje, higijenskih i kemijskih pro zastupanog po punomoćniku Hrvoje Matić; INSTITUT IGH, dioničko društvo za istraživanje i razvoj u graditeljstvu; JETONIS &amp; CO, d.o.o. za trgovinu i ugostiteljstvo u stečaju; LOGISTIKA VIOLETA d.o.o. za proizvodnju, trgovinu i usluge; BADEL 1862 dioničko društvo, vina, alkoholna i bezalkoholna pića; ZVIJEZDA dioničko društvo za proizvodnju, trgovinu i usluge; ŠAFRAM, društvo s ograničenom odgovornošću za proizvodnju; Hrvatsko društvo skladatelja; PODRAVKA prehrambena industrija, d.d.; DUKAT mliječna industrija dioničko društvo; BIO-ŽUNEC društvo s ograničenom odgovornošću za trgovinu i usluge; MAKARSKI KOMUNALAC društvo s ograničenom odgovornošću za obavljanje komunalnih poslova; NIKAS trgovina, zastupanje i posredovanje, d. o. o. zastupanog po punomoćniku ODVJETNIČKO DRUŠTVO STANIĆ I PARTNERI društvo s ograničenom odgovornošću; DALMAMED, društvo s ograničenom odgovornošću za proizvodnju i promet pčelinjim proizvodima, repromaterijalom za pčelarstvo; PIP pčelarstvo, priroda, tehnika, d.o.o.; ZAGREBAČKA BANKA DIONIČKO DRUŠTVO; SARDINA društvo sa ograničenom odgovornošću za ulov, preradu i konzerviranje ribe i marikulturu zastupanog po punomoćniku ZOU I.RESTOVIĆ,V.GARAFULIĆ KUKOČ I I.RESTOVIĆ; GRIKULA društvo s ograničenom odgovornošću za trgovinu, ugostiteljstvo i turizam zastupanog po punomoćniku ZOU I.RESTOVIĆ,V.GARAFULIĆ KUKOČ I I.RESTOVIĆ; Jure Kerum zastupanog po punomoćniku Nevio Sanader; KOTEKS import-export dioničko društvo za unutarnju i vanjsku trgovinu; Ministarstvo pravosuđa RH; Ministarstvo financija RH; JOKER d.o.o. za rekreaciju i usluge; ORBICO d.o.o. za trgovinu zastupanog po punomoćniku Mirka Vuletić; ANAMARIJA-COMPANY, društvo s ograničenom odgovornošću za proizvodnju, trgovinu i usluge zastupanog po punomoćniku ODVJETNIČKO DRUŠTVO BABIĆ &amp; ČIBARIĆ društvo s ograničenom odgovornošću; B2  KAPITAL d.o.o. za poslovne usluge; RADION, društvo s ograničenom odgovornošću za trgovinu, uslužnu djelatnost, ugositeljstvo, turizam i export-import zastupanog po punomoćniku Marina Skorić; GRADINA-BAŠKA VODA društvo s ograničenom odgovornošću za komunalnu djelatnost zastupanog po punomoćniku Ana Štrbac Agić; Nina Gruica; Ecija Listeš; Marija Leskur; Željka Kerum Topalušić; Josip Komar; Sanja Mijan; Jure Šerić</izvorni_sadrzaj>
    <derivirana_varijabla naziv="DomainObject.Predmet.StrankaFormated_1">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 TOWN d.o.o. za ugostiteljstvo u stečaju zastupanog po punomoćniku Ivo Bučan; MILS, MLJEKARA SPLIT dioničko društvo u stečaju zastupanog po punomoćniku Ivo Bučan; VODOVOD d.o.o. za usluge opskrbe pitkom vodom; LAGER BAŠIĆ, d.o.o. za proizvodnju, trgovinu i usluge zastupanog po punomoćniku Tomislav Dumenčić; MARJAN VOĆE d.o.o. za trgovinu, ugostiteljstvo i usluge; Komunalno društvo GRAD d.o.o.; TEKSTILPROMET d.d., trgovina na veliko i malo; REKORD-TIM d. o. o. za proizvodnju, trgovinu na veliko i malo, uvoz-izvoz; NIRS, društvo s ograničenom odgovornošću za proizvodnju i trgovinu; Fructus KRESTO d.o.o. za trgovinu; MEĐIMURKA trgovačko društvo na veliko i malo, uvoz-izvoz, dioničko društvo; PERUTNINA PTUJ - PIPO d.o.o. za proizvodnju i trgovinu; PODRAVSKA BANKA dioničko društvo; Hrvatski Telekom d.d.; ALLIANZ ZAGREB dioničko društvo za osiguranje; HEP-Operator distribucijskog sustava d.o.o. za distribuciju i opskrbu električne energije; FRIDRIH društvo s ograničenom odgovornošću za proizvodnju preradu i trgovinu gljiva; Ivan Šušnjara; HEP ELEKTRA d.o.o. za opskrbu električnom energijom; ISTARSKA PIVOVARA d.o.o. za proizvodnju, usluge i trgovinu zastupanog po punomoćniku Marko Krpan; Kutjevo dioničko društvo za proizvodnju i promet poljoprivrednih i prehrambenih proizvoda; NARODNE NOVINE, dioničko društvo za izdavanje i tiskanje Službenog lista Republike Hrvatske, službenih i drugih obrazaca te  zastupanog po punomoćniku Vesna Alaburić; FORUM, društvo s ograničenom odgovornošću za izdavačku djelatnost; PAŠKA SIRANA dioničko društvo za proizvodnju, preradu, otkup i  prodaju poljoprivrednih proizvoda; AGRAM BANKA, dioničko društvo; DIOKOM  NOVI d.o.o. za proizvodnju i trgovinu u stečaju zastupanog po punomoćniku Anči Bašić; ZAVOD ZA JAVNO ZDRAVSTVO DUBROVAČKO-NERETVANSKE ŽUPANIJE; Saponia kemijska, prehrambena i farmaceutska industrija d.d.; DICENTRA d.o.o. za trgovinu i usluge; REVICON za računovodstvo, poslovno savjetovanje, društvo s ograničenom odgovornošću; PIK VRBOVEC-MESNA INDUSTRIJA, dioničko društvo za proizvodnju i promet mesa i mesnih prerađevina; Hrvatske vode,Vodnogospodarski odjel za slivove sjevernog Jadrana; AUTOKUĆA VRDOLJAK trgovina i usluge, export-import d.o.o.; DOC DUBROVNIK d.o.o. za trgovinu, turizam i usluge; Hrvatske vode,Vodnogospodarski odjel za gornju Savu; MESNA INDUSTRIJA BRAĆA PIVAC proizvodnja i prerada mesa, trgovina, usluge, turizam, ugostiteljstvo i turistička agencija d.o.o; EMO-ADRIA d.o.o. za trgovinu, proizvodnju, usluge i turizam; CVJETKO društvo s ograničenom odgovornošću, za trgovinu i usluge, turistička agencija; KORDIĆ KOMERC d.o.o. za trgovinu; Delamaris Zagreb društvo s ograničenom odgovornošću za trgovinu i usluge; ADRIATIC OSIGURANJE dioničko društvo; Grad Trogir; INA-INDUSTRIJA NAFTE, d.d. zastupanog po punomoćniku ODVJETNIČKO DRUŠTVO STANIĆ I PARTNERI društvo s ograničenom odgovornošću; MAKRO d.o.o. za trgovinu, građevinarstvo, inženjering, usluge na području prometa, prijevoz i turizam; Ivica Jelavić-Šako,vlasnik obrta Jelavić; ELECTRONIC SECURITY d.o.o. tehnička zaštita imovine; ZELENI GRAD ŠIBENIK društvo s ograničenom odgovornošću za komunalne djelatnosti; Grad Zadar; P P K karlovačka mesna industrija, dioničko društvo; Joško Kodžoman,vl.obrta za pekarstvo Klas; ARABESCA društvo s ograničenom odgovornošću za trgovinu, proizvodnju, usluge i ugostiteljstvo; MAGROS komercijalni konzalting d. o. o. u stečaju; Grad Zagreb; GRAFIKA-GRAFOPRINT d.o.o. za grafičku djelatnost i trgovinu; Zavod za javno zdravstvo Ličko-senjske županije; VIVAT FINA VINA d.o.o. za trgovinu i usluge; ZDENKA-mliječni proizvodi društvo s ograničenom odgovornošću za proizvodnju mliječnih proizvoda, trgovinu i usluge; PREHRAMBENO INDUSTRIJSKI KOMBINAT dioničko društvo za proizvodnju, preradu i trgovinu; ZAGREBAČKI HOLDING, društvo s ograničenom odgovornošću za javni prijevoz, opskrbu vodom, održavanje čistoće, putnička a zastupanog po punomoćniku Odvjetničko društvo Potočnjak &amp; Šušnjar društvo s ograničenom odgovornošću; Adriatic Croatia International Club, za djelatnost marina d. d. zastupanog po punomoćniku Dubravko Luetić; TEKOM d.o.o. za usluge, servis i prodaju; ESTRA društvo s ograničenom odgovornošću za trgovinu na veliko i malo; ADRIA RESORTS društvo s ograničenom odgovornošću za turizam i ugostiteljstvo te ostale poslovne djelatnosti; DUPIN d.o.o. za unutarnju i vanjsku trgovinu i usluge; KOTANYI d.o.o. za trgovinu; ŽITOPROIZVOD dioničko društvo; NAŠE KLASJE društvo s ograničenom odgovornošću za proizvodnju, trgovinu i usluge; FRAGARIA d.o.o. za unutarnju i vanjsku trgovinu, proizvodnju voća i povrća; EUROM d.o.o. za marketing, trgovinu, uvoz-izvoz, građenje i zastupanje inozemnih tvrtki u stečaju; Grad Dubrovnik; Marijan Huzjak,vl.MYGROS; Tea Gabelica,vl.obrta FINOĆA; ROX društvo s ograničenom odgovornošću za trgovinu i usluge zastupanog po punomoćniku Odvjetničko društvo ŽUPAN, BABIĆ &amp; ANTUNOVIĆ društvo s ograničenom odgovornošću; Suvlasnici stambene zgrade Milana Amruša 1 u Zagrebu zastupanog po punomoćniku GRADSKO STAMBENO KOMUNALNO GOSPODARSTVO društvo s ograničenom odgovornošću za usluge, građevinarstvo i trgovinu; Suvlasnici stambene zgrade u Zagrebu, Kamaufova 2 zastupanog po punomoćniku GRADSKO STAMBENO KOMUNALNO GOSPODARSTVO društvo s ograničenom odgovornošću za usluge, građevinarstvo i trgovinu; Hrvatske vode, pravna osoba za upravljanje vodama; Mijo Maleš,vl. pekarskog obrta zastupanog po punomoćniku Marija Jerončić Mandić; OSILOVAC d.o.o. za poljoprivrednu proizvodnju; TUTTI FRUTTI - FMB, društvo s ograničenom odgovornošću za proizvodnju, usluge i trgovinu zastupanog po punomoćniku Damir Jurković; Martin Omrčen,vl.obrta GRAFOPAK zastupanog po punomoćniku Boris Bulj; Marija Mornar; Zlatko Marin,vl.Marin ugostiteljska oprema; TROGIR HOLDING d.o.o. za komunalne djelatnosti, parking i usluge; DISA, d.o.o. za trgovinu i poslovne usluge; AUTOline d.o.o. za trgovinu i usluge - u stečaju zastupanog po punomoćniku Marija Vujčić Turkulin; Mesna industrija-Vajda, dioničko društvo Čakovec; BOSMATTOM proizvodnja, trgovina i usluge, export-import, društvo s ograničenom odgovornošću; SALVIA, društvo s ograničenom odgovornošću za trgovinu, usluge, proizvodnju, uvoz-izvoz; SLOBODNA DALMACIJA izdavačka i tiskarska djelatnost, dioničko društvo zastupanog po punomoćniku Odvjetničko društvo Hanžeković &amp; Partneri društvo s ograničenom odgovornošću; Jadranka Džolić,vl.obrta BOLIJA zastupane po punomoćniku Ante Ćurković; ACCRA d.o.o. za proizvodnju i trgovinu; BRODOMERKUR trgovina i usluge, dioničko društvo; SWISSLION d.o.o. za proizvodnju, trgovinu i distribuciju; IVOX trgovina i usluge d.o.o.; Damir Sršen,vl.Obrta za trgovinu PRINTER; Nedjeljko Tešija,vl.Obrta za prijevoz,građevinarstvo, trgovinu i usluge zastupanog po punomoćniku Dejan Bilić; Mercedes-Benz Leasing Hrvatska d.o.o. za leasing nekretnina, vozila i strojeva zastupanog po punomoćniku Dubravka Ferić; HŽ INFRASTRUKTURA d.o.o. za upravljanje, održavanje i izgradnju željezničke infrastrukture; VODOVOD I KANALIZACIJA, društvo s ograničenom odgovornošću za vodoopskrbu, odvodnju i pročišćavanje otpadnih voda; Hrvatska radiotelevizija zastupanog po punomoćniku Odvjetničko društvo Hanžeković &amp; Partneri društvo s ograničenom odgovornošću; SIRANA GLIGORA d.o.o. za proizvodnju, trgovinu, turizam i poljoprivredu zastupanog po punomoćniku Zoran Iviš; BOŽJAKOVINA, dioničko društvo za proizvodnju i promet poljoprivrednim proizvodima; EURO DAUS dioničko društvo za trgovinu i servis vozila; HEP-Operator distribucijskog sustava d.o.o., Elektra Šibenik; JAMNICA dioničko društvo za proizvodnju mineralnih voda; BOBIS d.o.o. za proizvodnju kolača, trajnog peciva i kruha; KUK-CO društvo s ograničenom odgovornošću za građevinarstvo, trgovinu i usluge; BEST WEST, trgovina i turistička agencija, d.o.o.; CESTAR društvo s ograničenom odgovornošću za građevinarstvo; MATADURA, d.o.o. za usluge u nautičkom turizmu zastupanog po punomoćniku Zoran Iviš; SONEX društvo sa ograničenom odgovornošću za proizvodnju i trgovinu zastupanog po punomoćniku Zoran Iviš; Ivica Babić,vl.obrta BABIĆ; GR CARTOTECNICA Srl.; PJACA ROSA d.o.o. za ugostiteljstvo i turizam; CRO-GO d.o.o. za proizvodnju i trgovinu zastupanog po punomoćniku Ante Kukoč; LEDO dioničko društvo za proizvodnju i promet sladoleda i smrznute hrane; Grad Split; COCA-COLA HBC HRVATSKA - društvo s ograničenom odgovornošću za proizvodnju, prodaju i distribuciju bezalkoholnih pića zastupanog po punomoćniku Odvjetničko društvo RAVLIĆ &amp; ŠURJAK društvo s ograničenom odgovornošću; JADRAN - GALENSKI LABORATORIJ d. d.; RADIN-GRAFIKA d.o.o. za trgovinu; JEDINSTVO, poljoprivredna zadruga - "u stečaju"; GS1 Croatia; STJE MA PROMET d.o.o. za trgovinu i prijevoz, uvoz-izvoz; Stečajna masa iza SUTLA poljoprivredna zadruga - u stečaju zastupanog po punomoćniku Jaka Ćurić; ALCA ZAGREB trgovačko društvo s ograničenom odgovornošću za uvoz, izvoz i trgovinu na veliko i malo; PČELARSTVO DARUVAR društvo s ograničenom odgovornošću za proizvodnju, trgovinu i usluge zastupanog po punomoćniku Damir Bulatović; VODOVOD I ODVODNJA društvo s ograničenom odgovornošću za vodoopskrbu, te odvodnju i pročišćavanje otpadnih voda; AFRODITA COMMERC d.o.o. za trgovinu, proizvodnju i usluge zastupanog po punomoćniku Antonija Galić; MLJEKARA BOSNIĆ d.o.o. za usluge; TRGOMIX, društvo s ograničenom odgovornošću za trgovinu, export-import; VODOOPSKRBA I ODVODNJA društvo s ograničenom odgovornošću za javnu vodoopskrbu i odvodnju; CROATIA osiguranje d.d.; Granolio d.d. za proizvodnju, trgovinu i usluge zastupanog po punomoćniku BUTERIN&amp;POSAVEC odvjetničko društvo, društvo s ograničenom odgovornošću; PECTEN d.o.o. mrijest, uzgoj i trgovina ribe i školjkaša; NOVOTERM, d.o.o. za proizvodnju i trgovinu zastupanog po punomoćniku Zoran Iviš; Beiersdorf - trgovina na veliko parfemima i kozmetikom d.o.o. zastupanog po punomoćniku Ibrica Zulfikarpašić; Financijska agencija; STANO-UPRAVA društvo s ograničenom odgovornošću za organizaciju upravljanja i održavanja stambenih zgrada, poslovnih prosto; PPD CROATIA društvo s ograničenom odgovornošću za trgovinu i usluge; AWT INTERNATIONAL Trgovina i usluge, d.o.o. zastupanog po punomoćniku Josip Šimović; Suvlasnici stambene zgrade u Zagrebu, Praška 10 zastupanog po punomoćniku GRADSKO STAMBENO KOMUNALNO GOSPODARSTVO društvo s ograničenom odgovornošću za usluge, građevinarstvo i trgovinu; KIM Mljekara Karlovac društvo s ograničenom odgovornošću; GILAN društvo s ograničenom odgovornošću za graditeljstvo; KGH TEHNIKA d.o.o. za projektiranje, inženjering, graditeljstvo, konzalting i trgovinu; PRERADA d.o.o. za trgovinu, pekarstvo i proizvodnju tjestenine; Čakovečki mlinovi, dioničko društvo za proizvodnju i promet prehrambenih proizvoda,Čakovec; FRANCK prehrambena industrija, dioničko društvo; NASTAVNI ZAVOD ZA JAVNO ZDRAVSTVO SPLITSKO-DALMATINSKE ŽUPANIJE; GRAD STARI GRAD; Dragan Kondić,vl.obrta Pekarnice VODICE zastupanog po punomoćniku Hrvoje Acinger; KOMUNALNO STARI GRAD, društvo s ograničenom odgovornošću za komunalnu djelatnost; Duje Bašćevan zastupanog po punomoćniku Odvjetničko društvo FRANKO KOTLAR, ANA VIDOV &amp; partneri, društvo s ograničenom odgovornošću; AUTOCOMMERCE HRVATSKA d.o.o. za promet robe na vanjskom i unutrašnjem tržištu zastupanog po punomoćniku Odvjetničko društvo Balatinec i Nikolić društvo s ograničenom odgovornošću; Grad Rijeka; EUROCOM d.o.o. za promet roba i usluga zastupanog po punomoćniku Odvjetničko društvo BRLEČIĆ &amp; partneri, javno trgovačko društvo za obavljanje odvjetničkih poslova; CLARUM d. o. o. za proizvodnju, trgovinu i usluge; Meteor Grupa - Labud društvo s ograničenom odgovornošću za proizvodnju sredstava za čišćenje, higijenskih i kemijskih pro zastupanog po punomoćniku Hrvoje Matić; INSTITUT IGH, dioničko društvo za istraživanje i razvoj u graditeljstvu; JETONIS &amp; CO, d.o.o. za trgovinu i ugostiteljstvo u stečaju; LOGISTIKA VIOLETA d.o.o. za proizvodnju, trgovinu i usluge; BADEL 1862 dioničko društvo, vina, alkoholna i bezalkoholna pića; ZVIJEZDA dioničko društvo za proizvodnju, trgovinu i usluge; ŠAFRAM, društvo s ograničenom odgovornošću za proizvodnju; Hrvatsko društvo skladatelja; PODRAVKA prehrambena industrija, d.d.; DUKAT mliječna industrija dioničko društvo; BIO-ŽUNEC društvo s ograničenom odgovornošću za trgovinu i usluge; MAKARSKI KOMUNALAC društvo s ograničenom odgovornošću za obavljanje komunalnih poslova; NIKAS trgovina, zastupanje i posredovanje, d. o. o. zastupanog po punomoćniku ODVJETNIČKO DRUŠTVO STANIĆ I PARTNERI društvo s ograničenom odgovornošću; DALMAMED, društvo s ograničenom odgovornošću za proizvodnju i promet pčelinjim proizvodima, repromaterijalom za pčelarstvo; PIP pčelarstvo, priroda, tehnika, d.o.o.; ZAGREBAČKA BANKA DIONIČKO DRUŠTVO; SARDINA društvo sa ograničenom odgovornošću za ulov, preradu i konzerviranje ribe i marikulturu zastupanog po punomoćniku ZOU I.RESTOVIĆ,V.GARAFULIĆ KUKOČ I I.RESTOVIĆ; GRIKULA društvo s ograničenom odgovornošću za trgovinu, ugostiteljstvo i turizam zastupanog po punomoćniku ZOU I.RESTOVIĆ,V.GARAFULIĆ KUKOČ I I.RESTOVIĆ; Jure Kerum zastupanog po punomoćniku Nevio Sanader; KOTEKS import-export dioničko društvo za unutarnju i vanjsku trgovinu; Ministarstvo pravosuđa RH; Ministarstvo financija RH; JOKER d.o.o. za rekreaciju i usluge; ORBICO d.o.o. za trgovinu zastupanog po punomoćniku Mirka Vuletić; ANAMARIJA-COMPANY, društvo s ograničenom odgovornošću za proizvodnju, trgovinu i usluge zastupanog po punomoćniku ODVJETNIČKO DRUŠTVO BABIĆ &amp; ČIBARIĆ društvo s ograničenom odgovornošću; B2  KAPITAL d.o.o. za poslovne usluge; RADION, društvo s ograničenom odgovornošću za trgovinu, uslužnu djelatnost, ugositeljstvo, turizam i export-import zastupanog po punomoćniku Marina Skorić; GRADINA-BAŠKA VODA društvo s ograničenom odgovornošću za komunalnu djelatnost zastupanog po punomoćniku Ana Štrbac Agić; Nina Gruica; Ecija Listeš; Marija Leskur; Željka Kerum Topalušić; Josip Komar; Sanja Mijan; Jure Šerić</derivirana_varijabla>
  </DomainObject.Predmet.StrankaFormated>
  <DomainObject.Predmet.StrankaFormatedOIB>
    <izvorni_sadrzaj>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 TOWN d.o.o. za ugostiteljstvo u stečaju, OIB 29453005461 zastupanog po punomoćniku Ivo Bučan; MILS, MLJEKARA SPLIT dioničko društvo u stečaju, OIB 08214458449 zastupanog po punomoćniku Ivo Bučan; VODOVOD d.o.o. za usluge opskrbe pitkom vodom, OIB 89406825003; LAGER BAŠIĆ, d.o.o. za proizvodnju, trgovinu i usluge, OIB 49617677906 zastupanog po punomoćniku Tomislav Dumenčić; MARJAN VOĆE d.o.o. za trgovinu, ugostiteljstvo i usluge, OIB 10152071100; Komunalno društvo GRAD d.o.o., OIB 79182010236; TEKSTILPROMET d.d., trgovina na veliko i malo, OIB 16529207670; REKORD-TIM d. o. o. za proizvodnju, trgovinu na veliko i malo, uvoz-izvoz, OIB 46917701294; NIRS, društvo s ograničenom odgovornošću za proizvodnju i trgovinu, OIB 48019802063; Fructus KRESTO d.o.o. za trgovinu, OIB 65422076638; MEĐIMURKA trgovačko društvo na veliko i malo, uvoz-izvoz, dioničko društvo, OIB 22481023589; PERUTNINA PTUJ - PIPO d.o.o. za proizvodnju i trgovinu, OIB 07977096210; PODRAVSKA BANKA dioničko društvo, OIB 97326283154; Hrvatski Telekom d.d., OIB 81793146560; ALLIANZ ZAGREB dioničko društvo za osiguranje, OIB 23759810849; HEP-Operator distribucijskog sustava d.o.o. za distribuciju i opskrbu električne energije, OIB 46830600751; FRIDRIH društvo s ograničenom odgovornošću za proizvodnju preradu i trgovinu gljiva, OIB 02186824032; Ivan Šušnjara, OIB 34728253773; HEP ELEKTRA d.o.o. za opskrbu električnom energijom, OIB 43965974818; ISTARSKA PIVOVARA d.o.o. za proizvodnju, usluge i trgovinu, OIB 34031012034 zastupanog po punomoćniku Marko Krpan; Kutjevo dioničko društvo za proizvodnju i promet poljoprivrednih i prehrambenih proizvoda, OIB 21918659912; NARODNE NOVINE, dioničko društvo za izdavanje i tiskanje Službenog lista Republike Hrvatske, službenih i drugih obrazaca te , OIB 64546066176 zastupanog po punomoćniku Vesna Alaburić; FORUM, društvo s ograničenom odgovornošću za izdavačku djelatnost, OIB 33127072619; PAŠKA SIRANA dioničko društvo za proizvodnju, preradu, otkup i  prodaju poljoprivrednih proizvoda, OIB 69220072166; AGRAM BANKA, dioničko društvo, OIB 70663193635; DIOKOM  NOVI d.o.o. za proizvodnju i trgovinu u stečaju, OIB 14723663506 zastupanog po punomoćniku Anči Bašić; ZAVOD ZA JAVNO ZDRAVSTVO DUBROVAČKO-NERETVANSKE ŽUPANIJE, OIB 55488649150; Saponia kemijska, prehrambena i farmaceutska industrija d.d., OIB 37879152548; DICENTRA d.o.o. za trgovinu i usluge, OIB 79709472695; REVICON za računovodstvo, poslovno savjetovanje, društvo s ograničenom odgovornošću, OIB 63814286623; PIK VRBOVEC-MESNA INDUSTRIJA, dioničko društvo za proizvodnju i promet mesa i mesnih prerađevina, OIB 78909170415; Hrvatske vode,Vodnogospodarski odjel za slivove sjevernog Jadrana, OIB 28921383001; AUTOKUĆA VRDOLJAK trgovina i usluge, export-import d.o.o., OIB 50405970468; DOC DUBROVNIK d.o.o. za trgovinu, turizam i usluge, OIB 34772818044; Hrvatske vode,Vodnogospodarski odjel za gornju Savu, OIB 28921383001; MESNA INDUSTRIJA BRAĆA PIVAC proizvodnja i prerada mesa, trgovina, usluge, turizam, ugostiteljstvo i turistička agencija d.o.o, OIB 28128148322; EMO-ADRIA d.o.o. za trgovinu, proizvodnju, usluge i turizam, OIB 03274326051; CVJETKO društvo s ograničenom odgovornošću, za trgovinu i usluge, turistička agencija, OIB 22817303312; KORDIĆ KOMERC d.o.o. za trgovinu, OIB 57280774429; Delamaris Zagreb društvo s ograničenom odgovornošću za trgovinu i usluge, OIB 68566741868; ADRIATIC OSIGURANJE dioničko društvo, OIB 94472454976; Grad Trogir, OIB 84400309496; INA-INDUSTRIJA NAFTE, d.d., OIB 27759560625 zastupanog po punomoćniku ODVJETNIČKO DRUŠTVO STANIĆ I PARTNERI društvo s ograničenom odgovornošću; MAKRO d.o.o. za trgovinu, građevinarstvo, inženjering, usluge na području prometa, prijevoz i turizam, OIB 53696769296; Ivica Jelavić-Šako,vlasnik obrta Jelavić, OIB 26255355420; ELECTRONIC SECURITY d.o.o. tehnička zaštita imovine, OIB 03489581187; ZELENI GRAD ŠIBENIK društvo s ograničenom odgovornošću za komunalne djelatnosti, OIB 54873130289; Grad Zadar, OIB 09933651854; P P K karlovačka mesna industrija, dioničko društvo, OIB 18257277698; Joško Kodžoman,vl.obrta za pekarstvo Klas, OIB 33933761681; ARABESCA društvo s ograničenom odgovornošću za trgovinu, proizvodnju, usluge i ugostiteljstvo, OIB 74781787524; MAGROS komercijalni konzalting d. o. o. u stečaju, OIB 33296756165; Grad Zagreb, OIB 61817894937; GRAFIKA-GRAFOPRINT d.o.o. za grafičku djelatnost i trgovinu, OIB 57236264858; Zavod za javno zdravstvo Ličko-senjske županije, OIB 96210828522; VIVAT FINA VINA d.o.o. za trgovinu i usluge, OIB 22847118886; ZDENKA-mliječni proizvodi društvo s ograničenom odgovornošću za proizvodnju mliječnih proizvoda, trgovinu i usluge, OIB 45651553790; PREHRAMBENO INDUSTRIJSKI KOMBINAT dioničko društvo za proizvodnju, preradu i trgovinu, OIB 40174736344; ZAGREBAČKI HOLDING, društvo s ograničenom odgovornošću za javni prijevoz, opskrbu vodom, održavanje čistoće, putnička a, OIB 85584865987 zastupanog po punomoćniku Odvjetničko društvo Potočnjak &amp; Šušnjar društvo s ograničenom odgovornošću; Adriatic Croatia International Club, za djelatnost marina d. d., OIB 17195049659 zastupanog po punomoćniku Dubravko Luetić; TEKOM d.o.o. za usluge, servis i prodaju, OIB 28897968600; ESTRA društvo s ograničenom odgovornošću za trgovinu na veliko i malo, OIB 33346605838; ADRIA RESORTS društvo s ograničenom odgovornošću za turizam i ugostiteljstvo te ostale poslovne djelatnosti, OIB 16582230172; DUPIN d.o.o. za unutarnju i vanjsku trgovinu i usluge, OIB 31062429092; KOTANYI d.o.o. za trgovinu, OIB 54657631085; ŽITOPROIZVOD dioničko društvo, OIB 05694036121; NAŠE KLASJE društvo s ograničenom odgovornošću za proizvodnju, trgovinu i usluge, OIB 62858712399; FRAGARIA d.o.o. za unutarnju i vanjsku trgovinu, proizvodnju voća i povrća, OIB 27157012635; EUROM d.o.o. za marketing, trgovinu, uvoz-izvoz, građenje i zastupanje inozemnih tvrtki u stečaju, OIB 59179135873; Grad Dubrovnik, OIB 21712494719; Marijan Huzjak,vl.MYGROS, OIB 24517653545; Tea Gabelica,vl.obrta FINOĆA, OIB 33064145719; ROX društvo s ograničenom odgovornošću za trgovinu i usluge, OIB 20534431136 zastupanog po punomoćniku Odvjetničko društvo ŽUPAN, BABIĆ &amp; ANTUNOVIĆ društvo s ograničenom odgovornošću; Suvlasnici stambene zgrade Milana Amruša 1 u Zagrebu zastupanog po punomoćniku GRADSKO STAMBENO KOMUNALNO GOSPODARSTVO društvo s ograničenom odgovornošću za usluge, građevinarstvo i trgovinu; Suvlasnici stambene zgrade u Zagrebu, Kamaufova 2 zastupanog po punomoćniku GRADSKO STAMBENO KOMUNALNO GOSPODARSTVO društvo s ograničenom odgovornošću za usluge, građevinarstvo i trgovinu; Hrvatske vode, pravna osoba za upravljanje vodama, OIB 28921383001; Mijo Maleš,vl. pekarskog obrta, OIB 04301850335 zastupanog po punomoćniku Marija Jerončić Mandić; OSILOVAC d.o.o. za poljoprivrednu proizvodnju, OIB 54035700225; TUTTI FRUTTI - FMB, društvo s ograničenom odgovornošću za proizvodnju, usluge i trgovinu, OIB 27202871867 zastupanog po punomoćniku Damir Jurković; Martin Omrčen,vl.obrta GRAFOPAK, OIB 63144984624 zastupanog po punomoćniku Boris Bulj; Marija Mornar, OIB 99421479089; Zlatko Marin,vl.Marin ugostiteljska oprema, OIB 92123845489; TROGIR HOLDING d.o.o. za komunalne djelatnosti, parking i usluge, OIB 09746817380; DISA, d.o.o. za trgovinu i poslovne usluge, OIB 64196709712; AUTOline d.o.o. za trgovinu i usluge - u stečaju, OIB 08308145610 zastupanog po punomoćniku Marija Vujčić Turkulin; Mesna industrija-Vajda, dioničko društvo Čakovec, OIB 16257048014; BOSMATTOM proizvodnja, trgovina i usluge, export-import, društvo s ograničenom odgovornošću, OIB 81681479354; SALVIA, društvo s ograničenom odgovornošću za trgovinu, usluge, proizvodnju, uvoz-izvoz, OIB 52538924684; SLOBODNA DALMACIJA izdavačka i tiskarska djelatnost, dioničko društvo, OIB 35075764438 zastupanog po punomoćniku Odvjetničko društvo Hanžeković &amp; Partneri društvo s ograničenom odgovornošću; Jadranka Džolić,vl.obrta BOLIJA, OIB 43648390090 zastupane po punomoćniku Ante Ćurković; ACCRA d.o.o. za proizvodnju i trgovinu, OIB 82434971257; BRODOMERKUR trgovina i usluge, dioničko društvo, OIB 33956120458; SWISSLION d.o.o. za proizvodnju, trgovinu i distribuciju, OIB 73281698607; IVOX trgovina i usluge d.o.o., OIB 44889398819; Damir Sršen,vl.Obrta za trgovinu PRINTER, OIB 92535305797; Nedjeljko Tešija,vl.Obrta za prijevoz,građevinarstvo, trgovinu i usluge, OIB 63318738680 zastupanog po punomoćniku Dejan Bilić; Mercedes-Benz Leasing Hrvatska d.o.o. za leasing nekretnina, vozila i strojeva, OIB 17080997510 zastupanog po punomoćniku Dubravka Ferić; HŽ INFRASTRUKTURA d.o.o. za upravljanje, održavanje i izgradnju željezničke infrastrukture, OIB 39901919995; VODOVOD I KANALIZACIJA, društvo s ograničenom odgovornošću za vodoopskrbu, odvodnju i pročišćavanje otpadnih voda, OIB 56826138353; Hrvatska radiotelevizija, OIB 68419124305 zastupanog po punomoćniku Odvjetničko društvo Hanžeković &amp; Partneri društvo s ograničenom odgovornošću; SIRANA GLIGORA d.o.o. za proizvodnju, trgovinu, turizam i poljoprivredu, OIB 15932947595 zastupanog po punomoćniku Zoran Iviš; BOŽJAKOVINA, dioničko društvo za proizvodnju i promet poljoprivrednim proizvodima, OIB 66671729980; EURO DAUS dioničko društvo za trgovinu i servis vozila, OIB 19212513210; HEP-Operator distribucijskog sustava d.o.o., Elektra Šibenik, OIB 46830600751; JAMNICA dioničko društvo za proizvodnju mineralnih voda, OIB 05050436541; BOBIS d.o.o. za proizvodnju kolača, trajnog peciva i kruha, OIB 88148846119; KUK-CO društvo s ograničenom odgovornošću za građevinarstvo, trgovinu i usluge, OIB 89961975037; BEST WEST, trgovina i turistička agencija, d.o.o., OIB 84901963108; CESTAR društvo s ograničenom odgovornošću za građevinarstvo, OIB 27471262195; MATADURA, d.o.o. za usluge u nautičkom turizmu, OIB 58650688055 zastupanog po punomoćniku Zoran Iviš; SONEX društvo sa ograničenom odgovornošću za proizvodnju i trgovinu, OIB 17972204121 zastupanog po punomoćniku Zoran Iviš; Ivica Babić,vl.obrta BABIĆ, OIB 76688891305; GR CARTOTECNICA Srl.; PJACA ROSA d.o.o. za ugostiteljstvo i turizam, OIB 35737638587; CRO-GO d.o.o. za proizvodnju i trgovinu, OIB 79478632402 zastupanog po punomoćniku Ante Kukoč; LEDO dioničko društvo za proizvodnju i promet sladoleda i smrznute hrane, OIB 87955947581; Grad Split, OIB 78755598868; COCA-COLA HBC HRVATSKA - društvo s ograničenom odgovornošću za proizvodnju, prodaju i distribuciju bezalkoholnih pića, OIB 00228269289 zastupanog po punomoćniku Odvjetničko društvo RAVLIĆ &amp; ŠURJAK društvo s ograničenom odgovornošću; JADRAN - GALENSKI LABORATORIJ d. d., OIB 20950636972; RADIN-GRAFIKA d.o.o. za trgovinu, OIB 51934286030; JEDINSTVO, poljoprivredna zadruga - "u stečaju", OIB 30698530431; GS1 Croatia, OIB 03365973101; STJE MA PROMET d.o.o. za trgovinu i prijevoz, uvoz-izvoz, OIB 46368164888; Stečajna masa iza SUTLA poljoprivredna zadruga - u stečaju, OIB 70727110918 zastupanog po punomoćniku Jaka Ćurić; ALCA ZAGREB trgovačko društvo s ograničenom odgovornošću za uvoz, izvoz i trgovinu na veliko i malo, OIB 58353015102; PČELARSTVO DARUVAR društvo s ograničenom odgovornošću za proizvodnju, trgovinu i usluge, OIB 72519049956 zastupanog po punomoćniku Damir Bulatović; VODOVOD I ODVODNJA društvo s ograničenom odgovornošću za vodoopskrbu, te odvodnju i pročišćavanje otpadnih voda, OIB 26251326399; AFRODITA COMMERC d.o.o. za trgovinu, proizvodnju i usluge, OIB 13262076150 zastupanog po punomoćniku Antonija Galić; MLJEKARA BOSNIĆ d.o.o. za usluge, OIB 51716528859; TRGOMIX, društvo s ograničenom odgovornošću za trgovinu, export-import, OIB 70233534019; VODOOPSKRBA I ODVODNJA društvo s ograničenom odgovornošću za javnu vodoopskrbu i odvodnju, OIB 83416546499; CROATIA osiguranje d.d., OIB 26187994862; Granolio d.d. za proizvodnju, trgovinu i usluge, OIB 59064993527 zastupanog po punomoćniku BUTERIN&amp;POSAVEC odvjetničko društvo, društvo s ograničenom odgovornošću; PECTEN d.o.o. mrijest, uzgoj i trgovina ribe i školjkaša, OIB 68556376253; NOVOTERM, d.o.o. za proizvodnju i trgovinu, OIB 78311345235 zastupanog po punomoćniku Zoran Iviš; Beiersdorf - trgovina na veliko parfemima i kozmetikom d.o.o., OIB 57315927742 zastupanog po punomoćniku Ibrica Zulfikarpašić; Financijska agencija, OIB 85821130368; STANO-UPRAVA društvo s ograničenom odgovornošću za organizaciju upravljanja i održavanja stambenih zgrada, poslovnih prosto, OIB 17418170125; PPD CROATIA društvo s ograničenom odgovornošću za trgovinu i usluge, OIB 42729559546; AWT INTERNATIONAL Trgovina i usluge, d.o.o., OIB 57159149897 zastupanog po punomoćniku Josip Šimović; Suvlasnici stambene zgrade u Zagrebu, Praška 10 zastupanog po punomoćniku GRADSKO STAMBENO KOMUNALNO GOSPODARSTVO društvo s ograničenom odgovornošću za usluge, građevinarstvo i trgovinu; KIM Mljekara Karlovac društvo s ograničenom odgovornošću, OIB 93458739954; GILAN društvo s ograničenom odgovornošću za graditeljstvo, OIB 35846084789; KGH TEHNIKA d.o.o. za projektiranje, inženjering, graditeljstvo, konzalting i trgovinu, OIB 77498607505; PRERADA d.o.o. za trgovinu, pekarstvo i proizvodnju tjestenine, OIB 39254660740; Čakovečki mlinovi, dioničko društvo za proizvodnju i promet prehrambenih proizvoda,Čakovec, OIB 20262622069; FRANCK prehrambena industrija, dioničko društvo, OIB 07676693758; NASTAVNI ZAVOD ZA JAVNO ZDRAVSTVO SPLITSKO-DALMATINSKE ŽUPANIJE, OIB 54948902275; GRAD STARI GRAD, OIB 95584171878; Dragan Kondić,vl.obrta Pekarnice VODICE, OIB 51213845914 zastupanog po punomoćniku Hrvoje Acinger; KOMUNALNO STARI GRAD, društvo s ograničenom odgovornošću za komunalnu djelatnost, OIB 32328464260; Duje Bašćevan, OIB 17659769140 zastupanog po punomoćniku Odvjetničko društvo FRANKO KOTLAR, ANA VIDOV &amp; partneri, društvo s ograničenom odgovornošću; AUTOCOMMERCE HRVATSKA d.o.o. za promet robe na vanjskom i unutrašnjem tržištu, OIB 36844439304 zastupanog po punomoćniku Odvjetničko društvo Balatinec i Nikolić društvo s ograničenom odgovornošću; Grad Rijeka, OIB 54382731928; EUROCOM d.o.o. za promet roba i usluga, OIB 61781931283 zastupanog po punomoćniku Odvjetničko društvo BRLEČIĆ &amp; partneri, javno trgovačko društvo za obavljanje odvjetničkih poslova; CLARUM d. o. o. za proizvodnju, trgovinu i usluge, OIB 36280841645; Meteor Grupa - Labud društvo s ograničenom odgovornošću za proizvodnju sredstava za čišćenje, higijenskih i kemijskih pro, OIB 23359164583 zastupanog po punomoćniku Hrvoje Matić; INSTITUT IGH, dioničko društvo za istraživanje i razvoj u graditeljstvu, OIB 79766124714; JETONIS &amp; CO, d.o.o. za trgovinu i ugostiteljstvo u stečaju, OIB 59314720300; LOGISTIKA VIOLETA d.o.o. za proizvodnju, trgovinu i usluge, OIB 62874063131; BADEL 1862 dioničko društvo, vina, alkoholna i bezalkoholna pića, OIB 36749512860; ZVIJEZDA dioničko društvo za proizvodnju, trgovinu i usluge, OIB 91492011748; ŠAFRAM, društvo s ograničenom odgovornošću za proizvodnju, OIB 58257645837; Hrvatsko društvo skladatelja, OIB 56668956985; PODRAVKA prehrambena industrija, d.d., OIB 18928523252; DUKAT mliječna industrija dioničko društvo, OIB 25457712630; BIO-ŽUNEC društvo s ograničenom odgovornošću za trgovinu i usluge, OIB 02926123910; MAKARSKI KOMUNALAC društvo s ograničenom odgovornošću za obavljanje komunalnih poslova, OIB 12733878804; NIKAS trgovina, zastupanje i posredovanje, d. o. o., OIB 34588947552 zastupanog po punomoćniku ODVJETNIČKO DRUŠTVO STANIĆ I PARTNERI društvo s ograničenom odgovornošću; DALMAMED, društvo s ograničenom odgovornošću za proizvodnju i promet pčelinjim proizvodima, repromaterijalom za pčelarstvo, OIB 47157658264; PIP pčelarstvo, priroda, tehnika, d.o.o., OIB 37364743662; ZAGREBAČKA BANKA DIONIČKO DRUŠTVO, OIB 92963223473; SARDINA društvo sa ograničenom odgovornošću za ulov, preradu i konzerviranje ribe i marikulturu, OIB 91062886911 zastupanog po punomoćniku ZOU I.RESTOVIĆ,V.GARAFULIĆ KUKOČ I I.RESTOVIĆ; GRIKULA društvo s ograničenom odgovornošću za trgovinu, ugostiteljstvo i turizam, OIB 46058793842 zastupanog po punomoćniku ZOU I.RESTOVIĆ,V.GARAFULIĆ KUKOČ I I.RESTOVIĆ; Jure Kerum, OIB 71411862557 zastupanog po punomoćniku Nevio Sanader; KOTEKS import-export dioničko društvo za unutarnju i vanjsku trgovinu, OIB 57001982985; Ministarstvo pravosuđa RH, OIB 26635293339; Ministarstvo financija RH, OIB 18683136487; JOKER d.o.o. za rekreaciju i usluge, OIB 49168006090; ORBICO d.o.o. za trgovinu, OIB 85611744662 zastupanog po punomoćniku Mirka Vuletić; ANAMARIJA-COMPANY, društvo s ograničenom odgovornošću za proizvodnju, trgovinu i usluge, OIB 72416125182 zastupanog po punomoćniku ODVJETNIČKO DRUŠTVO BABIĆ &amp; ČIBARIĆ društvo s ograničenom odgovornošću; B2  KAPITAL d.o.o. za poslovne usluge, OIB 57509775367; RADION, društvo s ograničenom odgovornošću za trgovinu, uslužnu djelatnost, ugositeljstvo, turizam i export-import, OIB 22025239366 zastupanog po punomoćniku Marina Skorić; GRADINA-BAŠKA VODA društvo s ograničenom odgovornošću za komunalnu djelatnost, OIB 57015795940 zastupanog po punomoćniku Ana Štrbac Agić; Nina Gruica, OIB 84599538591; Ecija Listeš, OIB 07123815706; Marija Leskur, OIB 53314276719; Željka Kerum Topalušić, OIB 91750792954; Josip Komar, OIB 87818533251; Sanja Mijan, OIB 36526404804; Jure Šerić, OIB 02148172532</izvorni_sadrzaj>
    <derivirana_varijabla naziv="DomainObject.Predmet.StrankaFormatedOIB_1">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 TOWN d.o.o. za ugostiteljstvo u stečaju, OIB 29453005461 zastupanog po punomoćniku Ivo Bučan; MILS, MLJEKARA SPLIT dioničko društvo u stečaju, OIB 08214458449 zastupanog po punomoćniku Ivo Bučan; VODOVOD d.o.o. za usluge opskrbe pitkom vodom, OIB 89406825003; LAGER BAŠIĆ, d.o.o. za proizvodnju, trgovinu i usluge, OIB 49617677906 zastupanog po punomoćniku Tomislav Dumenčić; MARJAN VOĆE d.o.o. za trgovinu, ugostiteljstvo i usluge, OIB 10152071100; Komunalno društvo GRAD d.o.o., OIB 79182010236; TEKSTILPROMET d.d., trgovina na veliko i malo, OIB 16529207670; REKORD-TIM d. o. o. za proizvodnju, trgovinu na veliko i malo, uvoz-izvoz, OIB 46917701294; NIRS, društvo s ograničenom odgovornošću za proizvodnju i trgovinu, OIB 48019802063; Fructus KRESTO d.o.o. za trgovinu, OIB 65422076638; MEĐIMURKA trgovačko društvo na veliko i malo, uvoz-izvoz, dioničko društvo, OIB 22481023589; PERUTNINA PTUJ - PIPO d.o.o. za proizvodnju i trgovinu, OIB 07977096210; PODRAVSKA BANKA dioničko društvo, OIB 97326283154; Hrvatski Telekom d.d., OIB 81793146560; ALLIANZ ZAGREB dioničko društvo za osiguranje, OIB 23759810849; HEP-Operator distribucijskog sustava d.o.o. za distribuciju i opskrbu električne energije, OIB 46830600751; FRIDRIH društvo s ograničenom odgovornošću za proizvodnju preradu i trgovinu gljiva, OIB 02186824032; Ivan Šušnjara, OIB 34728253773; HEP ELEKTRA d.o.o. za opskrbu električnom energijom, OIB 43965974818; ISTARSKA PIVOVARA d.o.o. za proizvodnju, usluge i trgovinu, OIB 34031012034 zastupanog po punomoćniku Marko Krpan; Kutjevo dioničko društvo za proizvodnju i promet poljoprivrednih i prehrambenih proizvoda, OIB 21918659912; NARODNE NOVINE, dioničko društvo za izdavanje i tiskanje Službenog lista Republike Hrvatske, službenih i drugih obrazaca te , OIB 64546066176 zastupanog po punomoćniku Vesna Alaburić; FORUM, društvo s ograničenom odgovornošću za izdavačku djelatnost, OIB 33127072619; PAŠKA SIRANA dioničko društvo za proizvodnju, preradu, otkup i  prodaju poljoprivrednih proizvoda, OIB 69220072166; AGRAM BANKA, dioničko društvo, OIB 70663193635; DIOKOM  NOVI d.o.o. za proizvodnju i trgovinu u stečaju, OIB 14723663506 zastupanog po punomoćniku Anči Bašić; ZAVOD ZA JAVNO ZDRAVSTVO DUBROVAČKO-NERETVANSKE ŽUPANIJE, OIB 55488649150; Saponia kemijska, prehrambena i farmaceutska industrija d.d., OIB 37879152548; DICENTRA d.o.o. za trgovinu i usluge, OIB 79709472695; REVICON za računovodstvo, poslovno savjetovanje, društvo s ograničenom odgovornošću, OIB 63814286623; PIK VRBOVEC-MESNA INDUSTRIJA, dioničko društvo za proizvodnju i promet mesa i mesnih prerađevina, OIB 78909170415; Hrvatske vode,Vodnogospodarski odjel za slivove sjevernog Jadrana, OIB 28921383001; AUTOKUĆA VRDOLJAK trgovina i usluge, export-import d.o.o., OIB 50405970468; DOC DUBROVNIK d.o.o. za trgovinu, turizam i usluge, OIB 34772818044; Hrvatske vode,Vodnogospodarski odjel za gornju Savu, OIB 28921383001; MESNA INDUSTRIJA BRAĆA PIVAC proizvodnja i prerada mesa, trgovina, usluge, turizam, ugostiteljstvo i turistička agencija d.o.o, OIB 28128148322; EMO-ADRIA d.o.o. za trgovinu, proizvodnju, usluge i turizam, OIB 03274326051; CVJETKO društvo s ograničenom odgovornošću, za trgovinu i usluge, turistička agencija, OIB 22817303312; KORDIĆ KOMERC d.o.o. za trgovinu, OIB 57280774429; Delamaris Zagreb društvo s ograničenom odgovornošću za trgovinu i usluge, OIB 68566741868; ADRIATIC OSIGURANJE dioničko društvo, OIB 94472454976; Grad Trogir, OIB 84400309496; INA-INDUSTRIJA NAFTE, d.d., OIB 27759560625 zastupanog po punomoćniku ODVJETNIČKO DRUŠTVO STANIĆ I PARTNERI društvo s ograničenom odgovornošću; MAKRO d.o.o. za trgovinu, građevinarstvo, inženjering, usluge na području prometa, prijevoz i turizam, OIB 53696769296; Ivica Jelavić-Šako,vlasnik obrta Jelavić, OIB 26255355420; ELECTRONIC SECURITY d.o.o. tehnička zaštita imovine, OIB 03489581187; ZELENI GRAD ŠIBENIK društvo s ograničenom odgovornošću za komunalne djelatnosti, OIB 54873130289; Grad Zadar, OIB 09933651854; P P K karlovačka mesna industrija, dioničko društvo, OIB 18257277698; Joško Kodžoman,vl.obrta za pekarstvo Klas, OIB 33933761681; ARABESCA društvo s ograničenom odgovornošću za trgovinu, proizvodnju, usluge i ugostiteljstvo, OIB 74781787524; MAGROS komercijalni konzalting d. o. o. u stečaju, OIB 33296756165; Grad Zagreb, OIB 61817894937; GRAFIKA-GRAFOPRINT d.o.o. za grafičku djelatnost i trgovinu, OIB 57236264858; Zavod za javno zdravstvo Ličko-senjske županije, OIB 96210828522; VIVAT FINA VINA d.o.o. za trgovinu i usluge, OIB 22847118886; ZDENKA-mliječni proizvodi društvo s ograničenom odgovornošću za proizvodnju mliječnih proizvoda, trgovinu i usluge, OIB 45651553790; PREHRAMBENO INDUSTRIJSKI KOMBINAT dioničko društvo za proizvodnju, preradu i trgovinu, OIB 40174736344; ZAGREBAČKI HOLDING, društvo s ograničenom odgovornošću za javni prijevoz, opskrbu vodom, održavanje čistoće, putnička a, OIB 85584865987 zastupanog po punomoćniku Odvjetničko društvo Potočnjak &amp; Šušnjar društvo s ograničenom odgovornošću; Adriatic Croatia International Club, za djelatnost marina d. d., OIB 17195049659 zastupanog po punomoćniku Dubravko Luetić; TEKOM d.o.o. za usluge, servis i prodaju, OIB 28897968600; ESTRA društvo s ograničenom odgovornošću za trgovinu na veliko i malo, OIB 33346605838; ADRIA RESORTS društvo s ograničenom odgovornošću za turizam i ugostiteljstvo te ostale poslovne djelatnosti, OIB 16582230172; DUPIN d.o.o. za unutarnju i vanjsku trgovinu i usluge, OIB 31062429092; KOTANYI d.o.o. za trgovinu, OIB 54657631085; ŽITOPROIZVOD dioničko društvo, OIB 05694036121; NAŠE KLASJE društvo s ograničenom odgovornošću za proizvodnju, trgovinu i usluge, OIB 62858712399; FRAGARIA d.o.o. za unutarnju i vanjsku trgovinu, proizvodnju voća i povrća, OIB 27157012635; EUROM d.o.o. za marketing, trgovinu, uvoz-izvoz, građenje i zastupanje inozemnih tvrtki u stečaju, OIB 59179135873; Grad Dubrovnik, OIB 21712494719; Marijan Huzjak,vl.MYGROS, OIB 24517653545; Tea Gabelica,vl.obrta FINOĆA, OIB 33064145719; ROX društvo s ograničenom odgovornošću za trgovinu i usluge, OIB 20534431136 zastupanog po punomoćniku Odvjetničko društvo ŽUPAN, BABIĆ &amp; ANTUNOVIĆ društvo s ograničenom odgovornošću; Suvlasnici stambene zgrade Milana Amruša 1 u Zagrebu zastupanog po punomoćniku GRADSKO STAMBENO KOMUNALNO GOSPODARSTVO društvo s ograničenom odgovornošću za usluge, građevinarstvo i trgovinu; Suvlasnici stambene zgrade u Zagrebu, Kamaufova 2 zastupanog po punomoćniku GRADSKO STAMBENO KOMUNALNO GOSPODARSTVO društvo s ograničenom odgovornošću za usluge, građevinarstvo i trgovinu; Hrvatske vode, pravna osoba za upravljanje vodama, OIB 28921383001; Mijo Maleš,vl. pekarskog obrta, OIB 04301850335 zastupanog po punomoćniku Marija Jerončić Mandić; OSILOVAC d.o.o. za poljoprivrednu proizvodnju, OIB 54035700225; TUTTI FRUTTI - FMB, društvo s ograničenom odgovornošću za proizvodnju, usluge i trgovinu, OIB 27202871867 zastupanog po punomoćniku Damir Jurković; Martin Omrčen,vl.obrta GRAFOPAK, OIB 63144984624 zastupanog po punomoćniku Boris Bulj; Marija Mornar, OIB 99421479089; Zlatko Marin,vl.Marin ugostiteljska oprema, OIB 92123845489; TROGIR HOLDING d.o.o. za komunalne djelatnosti, parking i usluge, OIB 09746817380; DISA, d.o.o. za trgovinu i poslovne usluge, OIB 64196709712; AUTOline d.o.o. za trgovinu i usluge - u stečaju, OIB 08308145610 zastupanog po punomoćniku Marija Vujčić Turkulin; Mesna industrija-Vajda, dioničko društvo Čakovec, OIB 16257048014; BOSMATTOM proizvodnja, trgovina i usluge, export-import, društvo s ograničenom odgovornošću, OIB 81681479354; SALVIA, društvo s ograničenom odgovornošću za trgovinu, usluge, proizvodnju, uvoz-izvoz, OIB 52538924684; SLOBODNA DALMACIJA izdavačka i tiskarska djelatnost, dioničko društvo, OIB 35075764438 zastupanog po punomoćniku Odvjetničko društvo Hanžeković &amp; Partneri društvo s ograničenom odgovornošću; Jadranka Džolić,vl.obrta BOLIJA, OIB 43648390090 zastupane po punomoćniku Ante Ćurković; ACCRA d.o.o. za proizvodnju i trgovinu, OIB 82434971257; BRODOMERKUR trgovina i usluge, dioničko društvo, OIB 33956120458; SWISSLION d.o.o. za proizvodnju, trgovinu i distribuciju, OIB 73281698607; IVOX trgovina i usluge d.o.o., OIB 44889398819; Damir Sršen,vl.Obrta za trgovinu PRINTER, OIB 92535305797; Nedjeljko Tešija,vl.Obrta za prijevoz,građevinarstvo, trgovinu i usluge, OIB 63318738680 zastupanog po punomoćniku Dejan Bilić; Mercedes-Benz Leasing Hrvatska d.o.o. za leasing nekretnina, vozila i strojeva, OIB 17080997510 zastupanog po punomoćniku Dubravka Ferić; HŽ INFRASTRUKTURA d.o.o. za upravljanje, održavanje i izgradnju željezničke infrastrukture, OIB 39901919995; VODOVOD I KANALIZACIJA, društvo s ograničenom odgovornošću za vodoopskrbu, odvodnju i pročišćavanje otpadnih voda, OIB 56826138353; Hrvatska radiotelevizija, OIB 68419124305 zastupanog po punomoćniku Odvjetničko društvo Hanžeković &amp; Partneri društvo s ograničenom odgovornošću; SIRANA GLIGORA d.o.o. za proizvodnju, trgovinu, turizam i poljoprivredu, OIB 15932947595 zastupanog po punomoćniku Zoran Iviš; BOŽJAKOVINA, dioničko društvo za proizvodnju i promet poljoprivrednim proizvodima, OIB 66671729980; EURO DAUS dioničko društvo za trgovinu i servis vozila, OIB 19212513210; HEP-Operator distribucijskog sustava d.o.o., Elektra Šibenik, OIB 46830600751; JAMNICA dioničko društvo za proizvodnju mineralnih voda, OIB 05050436541; BOBIS d.o.o. za proizvodnju kolača, trajnog peciva i kruha, OIB 88148846119; KUK-CO društvo s ograničenom odgovornošću za građevinarstvo, trgovinu i usluge, OIB 89961975037; BEST WEST, trgovina i turistička agencija, d.o.o., OIB 84901963108; CESTAR društvo s ograničenom odgovornošću za građevinarstvo, OIB 27471262195; MATADURA, d.o.o. za usluge u nautičkom turizmu, OIB 58650688055 zastupanog po punomoćniku Zoran Iviš; SONEX društvo sa ograničenom odgovornošću za proizvodnju i trgovinu, OIB 17972204121 zastupanog po punomoćniku Zoran Iviš; Ivica Babić,vl.obrta BABIĆ, OIB 76688891305; GR CARTOTECNICA Srl.; PJACA ROSA d.o.o. za ugostiteljstvo i turizam, OIB 35737638587; CRO-GO d.o.o. za proizvodnju i trgovinu, OIB 79478632402 zastupanog po punomoćniku Ante Kukoč; LEDO dioničko društvo za proizvodnju i promet sladoleda i smrznute hrane, OIB 87955947581; Grad Split, OIB 78755598868; COCA-COLA HBC HRVATSKA - društvo s ograničenom odgovornošću za proizvodnju, prodaju i distribuciju bezalkoholnih pića, OIB 00228269289 zastupanog po punomoćniku Odvjetničko društvo RAVLIĆ &amp; ŠURJAK društvo s ograničenom odgovornošću; JADRAN - GALENSKI LABORATORIJ d. d., OIB 20950636972; RADIN-GRAFIKA d.o.o. za trgovinu, OIB 51934286030; JEDINSTVO, poljoprivredna zadruga - "u stečaju", OIB 30698530431; GS1 Croatia, OIB 03365973101; STJE MA PROMET d.o.o. za trgovinu i prijevoz, uvoz-izvoz, OIB 46368164888; Stečajna masa iza SUTLA poljoprivredna zadruga - u stečaju, OIB 70727110918 zastupanog po punomoćniku Jaka Ćurić; ALCA ZAGREB trgovačko društvo s ograničenom odgovornošću za uvoz, izvoz i trgovinu na veliko i malo, OIB 58353015102; PČELARSTVO DARUVAR društvo s ograničenom odgovornošću za proizvodnju, trgovinu i usluge, OIB 72519049956 zastupanog po punomoćniku Damir Bulatović; VODOVOD I ODVODNJA društvo s ograničenom odgovornošću za vodoopskrbu, te odvodnju i pročišćavanje otpadnih voda, OIB 26251326399; AFRODITA COMMERC d.o.o. za trgovinu, proizvodnju i usluge, OIB 13262076150 zastupanog po punomoćniku Antonija Galić; MLJEKARA BOSNIĆ d.o.o. za usluge, OIB 51716528859; TRGOMIX, društvo s ograničenom odgovornošću za trgovinu, export-import, OIB 70233534019; VODOOPSKRBA I ODVODNJA društvo s ograničenom odgovornošću za javnu vodoopskrbu i odvodnju, OIB 83416546499; CROATIA osiguranje d.d., OIB 26187994862; Granolio d.d. za proizvodnju, trgovinu i usluge, OIB 59064993527 zastupanog po punomoćniku BUTERIN&amp;POSAVEC odvjetničko društvo, društvo s ograničenom odgovornošću; PECTEN d.o.o. mrijest, uzgoj i trgovina ribe i školjkaša, OIB 68556376253; NOVOTERM, d.o.o. za proizvodnju i trgovinu, OIB 78311345235 zastupanog po punomoćniku Zoran Iviš; Beiersdorf - trgovina na veliko parfemima i kozmetikom d.o.o., OIB 57315927742 zastupanog po punomoćniku Ibrica Zulfikarpašić; Financijska agencija, OIB 85821130368; STANO-UPRAVA društvo s ograničenom odgovornošću za organizaciju upravljanja i održavanja stambenih zgrada, poslovnih prosto, OIB 17418170125; PPD CROATIA društvo s ograničenom odgovornošću za trgovinu i usluge, OIB 42729559546; AWT INTERNATIONAL Trgovina i usluge, d.o.o., OIB 57159149897 zastupanog po punomoćniku Josip Šimović; Suvlasnici stambene zgrade u Zagrebu, Praška 10 zastupanog po punomoćniku GRADSKO STAMBENO KOMUNALNO GOSPODARSTVO društvo s ograničenom odgovornošću za usluge, građevinarstvo i trgovinu; KIM Mljekara Karlovac društvo s ograničenom odgovornošću, OIB 93458739954; GILAN društvo s ograničenom odgovornošću za graditeljstvo, OIB 35846084789; KGH TEHNIKA d.o.o. za projektiranje, inženjering, graditeljstvo, konzalting i trgovinu, OIB 77498607505; PRERADA d.o.o. za trgovinu, pekarstvo i proizvodnju tjestenine, OIB 39254660740; Čakovečki mlinovi, dioničko društvo za proizvodnju i promet prehrambenih proizvoda,Čakovec, OIB 20262622069; FRANCK prehrambena industrija, dioničko društvo, OIB 07676693758; NASTAVNI ZAVOD ZA JAVNO ZDRAVSTVO SPLITSKO-DALMATINSKE ŽUPANIJE, OIB 54948902275; GRAD STARI GRAD, OIB 95584171878; Dragan Kondić,vl.obrta Pekarnice VODICE, OIB 51213845914 zastupanog po punomoćniku Hrvoje Acinger; KOMUNALNO STARI GRAD, društvo s ograničenom odgovornošću za komunalnu djelatnost, OIB 32328464260; Duje Bašćevan, OIB 17659769140 zastupanog po punomoćniku Odvjetničko društvo FRANKO KOTLAR, ANA VIDOV &amp; partneri, društvo s ograničenom odgovornošću; AUTOCOMMERCE HRVATSKA d.o.o. za promet robe na vanjskom i unutrašnjem tržištu, OIB 36844439304 zastupanog po punomoćniku Odvjetničko društvo Balatinec i Nikolić društvo s ograničenom odgovornošću; Grad Rijeka, OIB 54382731928; EUROCOM d.o.o. za promet roba i usluga, OIB 61781931283 zastupanog po punomoćniku Odvjetničko društvo BRLEČIĆ &amp; partneri, javno trgovačko društvo za obavljanje odvjetničkih poslova; CLARUM d. o. o. za proizvodnju, trgovinu i usluge, OIB 36280841645; Meteor Grupa - Labud društvo s ograničenom odgovornošću za proizvodnju sredstava za čišćenje, higijenskih i kemijskih pro, OIB 23359164583 zastupanog po punomoćniku Hrvoje Matić; INSTITUT IGH, dioničko društvo za istraživanje i razvoj u graditeljstvu, OIB 79766124714; JETONIS &amp; CO, d.o.o. za trgovinu i ugostiteljstvo u stečaju, OIB 59314720300; LOGISTIKA VIOLETA d.o.o. za proizvodnju, trgovinu i usluge, OIB 62874063131; BADEL 1862 dioničko društvo, vina, alkoholna i bezalkoholna pića, OIB 36749512860; ZVIJEZDA dioničko društvo za proizvodnju, trgovinu i usluge, OIB 91492011748; ŠAFRAM, društvo s ograničenom odgovornošću za proizvodnju, OIB 58257645837; Hrvatsko društvo skladatelja, OIB 56668956985; PODRAVKA prehrambena industrija, d.d., OIB 18928523252; DUKAT mliječna industrija dioničko društvo, OIB 25457712630; BIO-ŽUNEC društvo s ograničenom odgovornošću za trgovinu i usluge, OIB 02926123910; MAKARSKI KOMUNALAC društvo s ograničenom odgovornošću za obavljanje komunalnih poslova, OIB 12733878804; NIKAS trgovina, zastupanje i posredovanje, d. o. o., OIB 34588947552 zastupanog po punomoćniku ODVJETNIČKO DRUŠTVO STANIĆ I PARTNERI društvo s ograničenom odgovornošću; DALMAMED, društvo s ograničenom odgovornošću za proizvodnju i promet pčelinjim proizvodima, repromaterijalom za pčelarstvo, OIB 47157658264; PIP pčelarstvo, priroda, tehnika, d.o.o., OIB 37364743662; ZAGREBAČKA BANKA DIONIČKO DRUŠTVO, OIB 92963223473; SARDINA društvo sa ograničenom odgovornošću za ulov, preradu i konzerviranje ribe i marikulturu, OIB 91062886911 zastupanog po punomoćniku ZOU I.RESTOVIĆ,V.GARAFULIĆ KUKOČ I I.RESTOVIĆ; GRIKULA društvo s ograničenom odgovornošću za trgovinu, ugostiteljstvo i turizam, OIB 46058793842 zastupanog po punomoćniku ZOU I.RESTOVIĆ,V.GARAFULIĆ KUKOČ I I.RESTOVIĆ; Jure Kerum, OIB 71411862557 zastupanog po punomoćniku Nevio Sanader; KOTEKS import-export dioničko društvo za unutarnju i vanjsku trgovinu, OIB 57001982985; Ministarstvo pravosuđa RH, OIB 26635293339; Ministarstvo financija RH, OIB 18683136487; JOKER d.o.o. za rekreaciju i usluge, OIB 49168006090; ORBICO d.o.o. za trgovinu, OIB 85611744662 zastupanog po punomoćniku Mirka Vuletić; ANAMARIJA-COMPANY, društvo s ograničenom odgovornošću za proizvodnju, trgovinu i usluge, OIB 72416125182 zastupanog po punomoćniku ODVJETNIČKO DRUŠTVO BABIĆ &amp; ČIBARIĆ društvo s ograničenom odgovornošću; B2  KAPITAL d.o.o. za poslovne usluge, OIB 57509775367; RADION, društvo s ograničenom odgovornošću za trgovinu, uslužnu djelatnost, ugositeljstvo, turizam i export-import, OIB 22025239366 zastupanog po punomoćniku Marina Skorić; GRADINA-BAŠKA VODA društvo s ograničenom odgovornošću za komunalnu djelatnost, OIB 57015795940 zastupanog po punomoćniku Ana Štrbac Agić; Nina Gruica, OIB 84599538591; Ecija Listeš, OIB 07123815706; Marija Leskur, OIB 53314276719; Željka Kerum Topalušić, OIB 91750792954; Josip Komar, OIB 87818533251; Sanja Mijan, OIB 36526404804; Jure Šerić, OIB 02148172532</derivirana_varijabla>
  </DomainObject.Predmet.StrankaFormatedOIB>
  <DomainObject.Predmet.StrankaFormatedWithAdress>
    <izvorni_sadrzaj>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 TOWN d.o.o. za ugostiteljstvo u stečaju, Zrinjsko-Frankopanska 68, 21000 Split zastupanog po punomoćniku Ivo Bučan; MILS, MLJEKARA SPLIT dioničko društvo u stečaju, Komulovića Put 4, 21000 Split zastupanog po punomoćniku Ivo Bučan; VODOVOD d.o.o. za usluge opskrbe pitkom vodom, Špire Brusine 17, 23000 Zadar; LAGER BAŠIĆ, d.o.o. za proizvodnju, trgovinu i usluge, Trgovačka ulica 3, 10255 Donji Stupnik zastupanog po punomoćniku Tomislav Dumenčić; MARJAN VOĆE d.o.o. za trgovinu, ugostiteljstvo i usluge, Kozari 8/A, 10000 Zagreb; Komunalno društvo GRAD d.o.o., Petra Jakšića 17, 21400 Supetar; TEKSTILPROMET d.d., trgovina na veliko i malo, Ulica grada Gospića 1/A, 10000 Zagreb; REKORD-TIM d. o. o. za proizvodnju, trgovinu na veliko i malo, uvoz-izvoz, Zagrebačka 44, 35250 Oriovac; NIRS, društvo s ograničenom odgovornošću za proizvodnju i trgovinu, Dračevac 4/D, 21000 Split; Fructus KRESTO d.o.o. za trgovinu, Trg Republike 6, 40000 Čakovec; MEĐIMURKA trgovačko društvo na veliko i malo, uvoz-izvoz, dioničko društvo, Trg Republike 6, 40000 Čakovec; PERUTNINA PTUJ - PIPO d.o.o. za proizvodnju i trgovinu, Ind.zona Istok,Rudolfa Steinera 7, 40000 Čakovec; PODRAVSKA BANKA dioničko društvo, Opatička 3, 48000 Koprivnica; Hrvatski Telekom d.d., Roberta Frangeša Mihanovića 9, 10000 Zagreb; ALLIANZ ZAGREB dioničko društvo za osiguranje, Heinzelova 70, 10000 Zagreb; HEP-Operator distribucijskog sustava d.o.o. za distribuciju i opskrbu električne energije, Ulica grada Vukovara 37, 10000 Zagreb; FRIDRIH društvo s ograničenom odgovornošću za proizvodnju preradu i trgovinu gljiva, Kobiljak, Budenečki put 2, 10360 Sesvete; Ivan Šušnjara, Ulica Domovinskog Rata 11, 21240 Vedrine; HEP ELEKTRA d.o.o. za opskrbu električnom energijom, Ulica grada Vukovara 37, 10000 Zagreb; ISTARSKA PIVOVARA d.o.o. za proizvodnju, usluge i trgovinu, Sv.Ivan - Dol 6, 52420 Buzet zastupanog po punomoćniku Marko Krpan; Kutjevo dioničko društvo za proizvodnju i promet poljoprivrednih i prehrambenih proizvoda, Kralja Tomislava 1, 34340 Kutjevo; NARODNE NOVINE, dioničko društvo za izdavanje i tiskanje Službenog lista Republike Hrvatske, službenih i drugih obrazaca te , Savski Gaj XIII. put 6, 10000 Zagreb zastupanog po punomoćniku Vesna Alaburić; FORUM, društvo s ograničenom odgovornošću za izdavačku djelatnost, Industrijska zona IK, 23000 Murvica; PAŠKA SIRANA dioničko društvo za proizvodnju, preradu, otkup i  prodaju poljoprivrednih proizvoda, Zadarska 5, 23250 Pag; AGRAM BANKA, dioničko društvo, Ulica grada Vukovara 74, 10000 Zagreb; DIOKOM  NOVI d.o.o. za proizvodnju i trgovinu u stečaju, Plano/bb, 21220 Plano zastupanog po punomoćniku Anči Bašić; ZAVOD ZA JAVNO ZDRAVSTVO DUBROVAČKO-NERETVANSKE ŽUPANIJE, Dr.Ante Šercera 4/A, 20000 Dubrovnik; Saponia kemijska, prehrambena i farmaceutska industrija d.d., Matije Gupca 2, 31000 Osijek; DICENTRA d.o.o. za trgovinu i usluge, Vijeća Europe 36, 32000 Vukovar; REVICON za računovodstvo, poslovno savjetovanje, društvo s ograničenom odgovornošću, Gorička 6, 21000 Split; PIK VRBOVEC-MESNA INDUSTRIJA, dioničko društvo za proizvodnju i promet mesa i mesnih prerađevina, Zagrebačka 148, 10340 Vrbovec; Hrvatske vode,Vodnogospodarski odjel za slivove sjevernog Jadrana, Ulica Grada Vukovara 220, 10000 Zagreb; AUTOKUĆA VRDOLJAK trgovina i usluge, export-import d.o.o., Ulica Domovinskog Rata 65, 21000 Split; DOC DUBROVNIK d.o.o. za trgovinu, turizam i usluge, Kralja Tomislava 7, 20000 Dubrovnik; Hrvatske vode,Vodnogospodarski odjel za gornju Savu, Ulica Grada Vukovara 220, 10000 Zagreb; MESNA INDUSTRIJA BRAĆA PIVAC proizvodnja i prerada mesa, trgovina, usluge, turizam, ugostiteljstvo i turistička agencija d.o.o, Težačka 13, 21276 Vrgorac; EMO-ADRIA d.o.o. za trgovinu, proizvodnju, usluge i turizam, Bašini 3, 21210 Solin; CVJETKO društvo s ograničenom odgovornošću, za trgovinu i usluge, turistička agencija, Put Trščenice 41, 21000 Split; KORDIĆ KOMERC d.o.o. za trgovinu, Zrinsko-Frankopanska 6, 21400 Supetar; Delamaris Zagreb društvo s ograničenom odgovornošću za trgovinu i usluge, Drežnička 13, 10000 Zagreb; ADRIATIC OSIGURANJE dioničko društvo, Listopadska 2, 10000 Zagreb; Grad Trogir, Trg Ivana Pavla II br.1, 21220 Trogir; INA-INDUSTRIJA NAFTE, d.d., Avenija V. Holjevca 10, 10000 Zagreb zastupanog po punomoćniku ODVJETNIČKO DRUŠTVO STANIĆ I PARTNERI društvo s ograničenom odgovornošću; MAKRO d.o.o. za trgovinu, građevinarstvo, inženjering, usluge na području prometa, prijevoz i turizam, Matice Hrvatske 5, 21204 Dugopolje; Ivica Jelavić-Šako,vlasnik obrta Jelavić, Solinske Mladeži 54, 21210 Solin; ELECTRONIC SECURITY d.o.o. tehnička zaštita imovine, Kroz Smrdečac 7, 21000 Split; ZELENI GRAD ŠIBENIK društvo s ograničenom odgovornošću za komunalne djelatnosti, Stjepana Radića 100, 22000 Šibenik; Grad Zadar, Narodni trg 1, 23000 Zadar; P P K karlovačka mesna industrija, dioničko društvo, Selce 33, 47000 Karlovac; Joško Kodžoman,vl.obrta za pekarstvo Klas, Ulica Jerka Mišetića 10, 21450 Hvar; ARABESCA društvo s ograničenom odgovornošću za trgovinu, proizvodnju, usluge i ugostiteljstvo, Ljudevita Posavskog 9, 10360 Sesvete; MAGROS komercijalni konzalting d. o. o. u stečaju, Ulica Vladimira Nazora 3, 51410 Opatija; Grad Zagreb, Trg Stjepana Radića 1, 10000 Zagreb; GRAFIKA-GRAFOPRINT d.o.o. za grafičku djelatnost i trgovinu, Podrebar 3/A, 10437 Bestovje; Zavod za javno zdravstvo Ličko-senjske županije, Senjskih Žrtava 2, 53000 Gospić; VIVAT FINA VINA d.o.o. za trgovinu i usluge, Ulica Frana Folnegovića 1 B, 10000 Zagreb; ZDENKA-mliječni proizvodi društvo s ograničenom odgovornošću za proizvodnju mliječnih proizvoda, trgovinu i usluge, Trg Kralja Tomislava 15, 43290 Veliki Zdenci; PREHRAMBENO INDUSTRIJSKI KOMBINAT dioničko društvo za proizvodnju, preradu i trgovinu, Krešimirova 26, 51000 Rijeka; ZAGREBAČKI HOLDING, društvo s ograničenom odgovornošću za javni prijevoz, opskrbu vodom, održavanje čistoće, putnička a, Ulica grada Vukovara 41, 10000 Zagreb zastupanog po punomoćniku Odvjetničko društvo Potočnjak &amp; Šušnjar društvo s ograničenom odgovornošću; Adriatic Croatia International Club, za djelatnost marina d. d., Rudolfa Strohala 2, 51000 Rijeka zastupanog po punomoćniku Dubravko Luetić; TEKOM d.o.o. za usluge, servis i prodaju, Čakovečka 61, 40000 Strahoninec; ESTRA društvo s ograničenom odgovornošću za trgovinu na veliko i malo, R.Končara 39, 40000 Novo Selo Rok; ADRIA RESORTS društvo s ograničenom odgovornošću za turizam i ugostiteljstvo te ostale poslovne djelatnosti, Obala V.Nazora 1, 52210 Rovinj; DUPIN d.o.o. za unutarnju i vanjsku trgovinu i usluge, Dvorničićeva 22, 10000 Zagreb; KOTANYI d.o.o. za trgovinu, Savska cesta 116, 10000 Zagreb; ŽITOPROIZVOD dioničko društvo, Banija 69, 47000 Karlovac; NAŠE KLASJE društvo s ograničenom odgovornošću za proizvodnju, trgovinu i usluge, Raška 35, 10000 Zagreb; FRAGARIA d.o.o. za unutarnju i vanjsku trgovinu, proizvodnju voća i povrća, V. Ravnice br. 2, 10000 Zagreb; EUROM d.o.o. za marketing, trgovinu, uvoz-izvoz, građenje i zastupanje inozemnih tvrtki u stečaju, Borongajska 81/a, 10000 Zagreb; Grad Dubrovnik, Pred Dvorom 1, 20000 Dubrovnik; Marijan Huzjak,vl.MYGROS, Martina Pušteka 10a, 42223 Donja Poljana; Tea Gabelica,vl.obrta FINOĆA, Put Strinje 80, 21212 Kaštel Sućurac; ROX društvo s ograničenom odgovornošću za trgovinu i usluge, Slavonska avenija 100, 10000 Zagreb zastupanog po punomoćniku Odvjetničko društvo ŽUPAN, BABIĆ &amp; ANTUNOVIĆ društvo s ograničenom odgovornošću; Suvlasnici stambene zgrade Milana Amruša 1 u Zagrebu, Milana Amruša 1, 10000 Zagreb zastupanog po punomoćniku GRADSKO STAMBENO KOMUNALNO GOSPODARSTVO društvo s ograničenom odgovornošću za usluge, građevinarstvo i trgovinu; Suvlasnici stambene zgrade u Zagrebu, Kamaufova 2, Kamaufova 2, 10000 Zagreb zastupanog po punomoćniku GRADSKO STAMBENO KOMUNALNO GOSPODARSTVO društvo s ograničenom odgovornošću za usluge, građevinarstvo i trgovinu; Hrvatske vode, pravna osoba za upravljanje vodama, Ulica Grada Vukovara 220, 10000 Zagreb; Mijo Maleš,vl. pekarskog obrta, Zamrće 1, 21214 Kaštel Gomilica zastupanog po punomoćniku Marija Jerončić Mandić; OSILOVAC d.o.o. za poljoprivrednu proizvodnju, Ferićeva 16, 31512 Feričanci; TUTTI FRUTTI - FMB, društvo s ograničenom odgovornošću za proizvodnju, usluge i trgovinu, Brusići 16, 51500 Krk zastupanog po punomoćniku Damir Jurković; Martin Omrčen,vl.obrta GRAFOPAK, Sarajevska 23, 21000 Split zastupanog po punomoćniku Boris Bulj; Marija Mornar, Grge Novaka 101, 21000 Split; Zlatko Marin,vl.Marin ugostiteljska oprema, Dubrovačka 11, 21204 Dugopolje; TROGIR HOLDING d.o.o. za komunalne djelatnosti, parking i usluge, Put Mulina 2, 21220 Trogir; DISA, d.o.o. za trgovinu i poslovne usluge, Ive Tijardovića 26, 21000 Split; AUTOline d.o.o. za trgovinu i usluge - u stečaju, Kovinska 5, 10000 Zagreb zastupanog po punomoćniku Marija Vujčić Turkulin; Mesna industrija-Vajda, dioničko društvo Čakovec, Zagrebačka 4, 40000 Čakovec; BOSMATTOM proizvodnja, trgovina i usluge, export-import, društvo s ograničenom odgovornošću, Kraljice Jelene 19, 21204 Dugopolje; SALVIA, društvo s ograničenom odgovornošću za trgovinu, usluge, proizvodnju, uvoz-izvoz, Radnička cesta 80, 10000 Zagreb; SLOBODNA DALMACIJA izdavačka i tiskarska djelatnost, dioničko društvo zastupanog po punomoćniku Odvjetničko društvo Hanžeković &amp; Partneri društvo s ograničenom odgovornošću; Jadranka Džolić,vl.obrta BOLIJA, Obala kralja Tomislava 11, 21217 Kaštel Stari zastupane po punomoćniku Ante Ćurković; ACCRA d.o.o. za proizvodnju i trgovinu, Luka II broj 1, 21310 Duće; BRODOMERKUR trgovina i usluge, dioničko društvo, Solinska 47, 21000 Split; SWISSLION d.o.o. za proizvodnju, trgovinu i distribuciju, Marijana Cvetkovića 2, 44000 Sisak; IVOX trgovina i usluge d.o.o., Maksimirska 33, 10000 Zagreb; Damir Sršen,vl.Obrta za trgovinu PRINTER, Doverska 17, 21000 Split; Nedjeljko Tešija,vl.Obrta za prijevoz,građevinarstvo, trgovinu i usluge, Gizdići 12, 21231 Klis zastupanog po punomoćniku Dejan Bilić; Mercedes-Benz Leasing Hrvatska d.o.o. za leasing nekretnina, vozila i strojeva, Kovinska 5, 10000 Zagreb zastupanog po punomoćniku Dubravka Ferić; HŽ INFRASTRUKTURA d.o.o. za upravljanje, održavanje i izgradnju željezničke infrastrukture, Mihanovićeva 12, 10000 Zagreb; VODOVOD I KANALIZACIJA, društvo s ograničenom odgovornošću za vodoopskrbu, odvodnju i pročišćavanje otpadnih voda, Hercegovačka 8, 21000 Split; Hrvatska radiotelevizija, Prisavlje 3, 10000 Zagreb zastupanog po punomoćniku Odvjetničko društvo Hanžeković &amp; Partneri društvo s ograničenom odgovornošću; SIRANA GLIGORA d.o.o. za proizvodnju, trgovinu, turizam i poljoprivredu, Figurica 22/A, 23250 Kolan zastupanog po punomoćniku Zoran Iviš; BOŽJAKOVINA, dioničko društvo za proizvodnju i promet poljoprivrednim proizvodima, Božjakovečka 6, 10370 Božjakovina; EURO DAUS dioničko društvo za trgovinu i servis vozila, Put Mostina 1, 21000 Split; HEP-Operator distribucijskog sustava d.o.o., Elektra Šibenik, Ante Šupuka 1, 22000 Šibenik; JAMNICA dioničko društvo za proizvodnju mineralnih voda, Getaldićeva 3, 10000 Zagreb; BOBIS d.o.o. za proizvodnju kolača, trajnog peciva i kruha, 4. Gardijske 51, 21000 Split; KUK-CO društvo s ograničenom odgovornošću za građevinarstvo, trgovinu i usluge, Ulica Don Lovre Katića 25, 21210 Solin; BEST WEST, trgovina i turistička agencija, d.o.o., 4. Gardijske 51, 21000 Kamen; CESTAR društvo s ograničenom odgovornošću za građevinarstvo, Matice Hrvatske 1, 21000 Split; MATADURA, d.o.o. za usluge u nautičkom turizmu, Put Žnjana 18/A, 21000 Split zastupanog po punomoćniku Zoran Iviš; SONEX društvo sa ograničenom odgovornošću za proizvodnju i trgovinu, F. Tuđmana 7A, 21212 Kaštel Sućurac zastupanog po punomoćniku Zoran Iviš; Ivica Babić,vl.obrta BABIĆ, Kopilica 19, 21000 Split; GR CARTOTECNICA Srl., Via Dante 25, Piazzola sul Brenta (Padova); PJACA ROSA d.o.o. za ugostiteljstvo i turizam, Narodni trg 1, 21000 Split; CRO-GO d.o.o. za proizvodnju i trgovinu, Don Frane Bulića 64, 21210 Solin zastupanog po punomoćniku Ante Kukoč; LEDO dioničko društvo za proizvodnju i promet sladoleda i smrznute hrane, Čavićeva 1a, 10000 Zagreb; Grad Split, Obala kneza Branimira 17, 21000 Split; COCA-COLA HBC HRVATSKA - društvo s ograničenom odgovornošću za proizvodnju, prodaju i distribuciju bezalkoholnih pića, Sachsova 1, 10000 Zagreb zastupanog po punomoćniku Odvjetničko društvo RAVLIĆ &amp; ŠURJAK društvo s ograničenom odgovornošću; JADRAN - GALENSKI LABORATORIJ d. d., Svilno 20, 51000 Rijeka; RADIN-GRAFIKA d.o.o. za trgovinu, Gospodarska 9, 10431 Sveta Nedelja; JEDINSTVO, poljoprivredna zadruga - "u stečaju", Smokvica/bb, 20271 Smokvica; GS1 Croatia, Preradovićeva 35, 10000 Zagreb; STJE MA PROMET d.o.o. za trgovinu i prijevoz, uvoz-izvoz, Pere Pirkera II. Odvojak 5 C, 10360 Sesvete; Stečajna masa iza SUTLA poljoprivredna zadruga - u stečaju, II Deverićev odvojak 5, 10000 Zagreb zastupanog po punomoćniku Jaka Ćurić; ALCA ZAGREB trgovačko društvo s ograničenom odgovornošću za uvoz, izvoz i trgovinu na veliko i malo, Koledovčina 2, 10000 Zagreb; PČELARSTVO DARUVAR društvo s ograničenom odgovornošću za proizvodnju, trgovinu i usluge, Josipa Jelačića 87 G, 43500 Daruvar zastupanog po punomoćniku Damir Bulatović; VODOVOD I ODVODNJA društvo s ograničenom odgovornošću za vodoopskrbu, te odvodnju i pročišćavanje otpadnih voda, Kralja Zvonimira 50, 22000 Šibenik; AFRODITA COMMERC d.o.o. za trgovinu, proizvodnju i usluge, Getaldićeva 8, 10000 Zagreb zastupanog po punomoćniku Antonija Galić; MLJEKARA BOSNIĆ d.o.o. za usluge, Ulica Dujma Ćubića 15, 21256 Cista Provo; TRGOMIX, društvo s ograničenom odgovornošću za trgovinu, export-import, Križine 22 A, 21000 Split; VODOOPSKRBA I ODVODNJA društvo s ograničenom odgovornošću za javnu vodoopskrbu i odvodnju, Folnegovićeva 1, 10000 Zagreb; CROATIA osiguranje d.d., Vatroslava Jagića 33, 10000 Zagreb; Granolio d.d. za proizvodnju, trgovinu i usluge, Budmanijeva 5, 10000 Zagreb zastupanog po punomoćniku BUTERIN&amp;POSAVEC odvjetničko društvo, društvo s ograničenom odgovornošću; PECTEN d.o.o. mrijest, uzgoj i trgovina ribe i školjkaša, Put Ponikvica 3, 21217 Kaštel Novi; NOVOTERM, d.o.o. za proizvodnju i trgovinu, Zupina 28, 21000 Split zastupanog po punomoćniku Zoran Iviš; Beiersdorf - trgovina na veliko parfemima i kozmetikom d.o.o., Križna 18, 10000 Zagreb zastupanog po punomoćniku Ibrica Zulfikarpašić; Financijska agencija, Ulica grada Vukovara 70, 10000 Zagreb; STANO-UPRAVA društvo s ograničenom odgovornošću za organizaciju upravljanja i održavanja stambenih zgrada, poslovnih prosto, Mike Tripala 6, 21000 Split; PPD CROATIA društvo s ograničenom odgovornošću za trgovinu i usluge, Badalićeva 26 F, 10000 Zagreb; AWT INTERNATIONAL Trgovina i usluge, d.o.o., Slavonska avenija 52/a, 10000 Zagreb zastupanog po punomoćniku Josip Šimović; Suvlasnici stambene zgrade u Zagrebu, Praška 10, Praška 10, 10000 Zagreb zastupanog po punomoćniku GRADSKO STAMBENO KOMUNALNO GOSPODARSTVO društvo s ograničenom odgovornošću za usluge, građevinarstvo i trgovinu; KIM Mljekara Karlovac društvo s ograničenom odgovornošću, Mekušanska cesta 51, 47000 Karlovac; GILAN društvo s ograničenom odgovornošću za graditeljstvo, Poljička cesta 32, 21000 Split; KGH TEHNIKA d.o.o. za projektiranje, inženjering, graditeljstvo, konzalting i trgovinu, Špinutska 10, 21000 Split; PRERADA d.o.o. za trgovinu, pekarstvo i proizvodnju tjestenine, Zagorski Put 27, 21000 Split; Čakovečki mlinovi, dioničko društvo za proizvodnju i promet prehrambenih proizvoda,Čakovec, Mlinska 1, 40000 Čakovec; FRANCK prehrambena industrija, dioničko društvo, Vodovodna 20, 10000 Zagreb; NASTAVNI ZAVOD ZA JAVNO ZDRAVSTVO SPLITSKO-DALMATINSKE ŽUPANIJE, Vukovarska Ulica 46, 21000 Split; GRAD STARI GRAD, Novo Riva 3, 21460 Stari Grad; Dragan Kondić,vl.obrta Pekarnice VODICE, Ul. Miroslava Krleže 4, 23250 Pag zastupanog po punomoćniku Hrvoje Acinger; KOMUNALNO STARI GRAD, društvo s ograničenom odgovornošću za komunalnu djelatnost, Trg Ploča 7, 21460 Stari Grad; Duje Bašćevan, Ulica Matije Gupca 16, 23000 Zadar zastupanog po punomoćniku Odvjetničko društvo FRANKO KOTLAR, ANA VIDOV &amp; partneri, društvo s ograničenom odgovornošću; AUTOCOMMERCE HRVATSKA d.o.o. za promet robe na vanjskom i unutrašnjem tržištu, Kovinska 22, 10000 Zagreb zastupanog po punomoćniku Odvjetničko društvo Balatinec i Nikolić društvo s ograničenom odgovornošću; Grad Rijeka, Korzo 16, 51000 Rijeka; EUROCOM d.o.o. za promet roba i usluga, Donji stupnik, pod bregom 8, 10000 Zagreb zastupanog po punomoćniku Odvjetničko društvo BRLEČIĆ &amp; partneri, javno trgovačko društvo za obavljanje odvjetničkih poslova; CLARUM d. o. o. za proizvodnju, trgovinu i usluge, Ulica I Industrijski Odvojak 9, 35400 Nova Gradiška; Meteor Grupa - Labud društvo s ograničenom odgovornošću za proizvodnju sredstava za čišćenje, higijenskih i kemijskih pro, Radnička cesta 173/r, 10000 Zagreb zastupanog po punomoćniku Hrvoje Matić; INSTITUT IGH, dioničko društvo za istraživanje i razvoj u graditeljstvu, Janka Rakuše 1, 10000 Zagreb; JETONIS &amp; CO, d.o.o. za trgovinu i ugostiteljstvo u stečaju, Četvrt Žarka Dražojevića 13, 21310 Omiš; LOGISTIKA VIOLETA d.o.o. za proizvodnju, trgovinu i usluge, Obrež Zelinski 55, 10380 Sveti Ivan Zelina; BADEL 1862 dioničko društvo, vina, alkoholna i bezalkoholna pića, Vlaška 116, 10000 Zagreb; ZVIJEZDA dioničko društvo za proizvodnju, trgovinu i usluge, Ulica Marijana Čavića 1, 10000 Zagreb; ŠAFRAM, društvo s ograničenom odgovornošću za proizvodnju, Oranice 118, 10000 Zagreb; Hrvatsko društvo skladatelja, Berislavićeva 9, 10000 Zagreb; PODRAVKA prehrambena industrija, d.d., A.Starčevića 32, 48000 Koprivnica; DUKAT mliječna industrija dioničko društvo, Marijana Čavića 9, 10000 Zagreb; BIO-ŽUNEC društvo s ograničenom odgovornošću za trgovinu i usluge, Juršićeva 30, 10370 Rugvica; MAKARSKI KOMUNALAC društvo s ograničenom odgovornošću za obavljanje komunalnih poslova, Trg Tina Ujevića 1, 21300 Makarska; NIKAS trgovina, zastupanje i posredovanje, d. o. o., Jušići 69/d, 51211 Jurdani zastupanog po punomoćniku ODVJETNIČKO DRUŠTVO STANIĆ I PARTNERI društvo s ograničenom odgovornošću; DALMAMED, društvo s ograničenom odgovornošću za proizvodnju i promet pčelinjim proizvodima, repromaterijalom za pčelarstvo, Bijenik 158, 10000 Zagreb; PIP pčelarstvo, priroda, tehnika, d.o.o., Karlovačka 8 d, 10451 Pisarovina; ZAGREBAČKA BANKA DIONIČKO DRUŠTVO, Trg bana Josipa Jelačića 10, 10000 Zagreb; SARDINA društvo sa ograničenom odgovornošću za ulov, preradu i konzerviranje ribe i marikulturu, Ratac 1, 21410 Postira zastupanog po punomoćniku ZOU I.RESTOVIĆ,V.GARAFULIĆ KUKOČ I I.RESTOVIĆ; GRIKULA društvo s ograničenom odgovornošću za trgovinu, ugostiteljstvo i turizam, Deškovićev trg 4, 21412 Pučišća zastupanog po punomoćniku ZOU I.RESTOVIĆ,V.GARAFULIĆ KUKOČ I I.RESTOVIĆ; Jure Kerum, Mostarska 83, 21000 Split zastupanog po punomoćniku Nevio Sanader; KOTEKS import-export dioničko društvo za unutarnju i vanjsku trgovinu, Ulica Kralja Zvonimira 14, 21000 Split; Ministarstvo pravosuđa RH, Ulica grada Vukovara 49, 10000 Zagreb; Ministarstvo financija RH, Katančićeva 5, 10000 Zagreb; JOKER d.o.o. za rekreaciju i usluge, Put Brodarice 6, 21000 Split; ORBICO d.o.o. za trgovinu, Koturaška Cesta 69, 10000 Zagreb zastupanog po punomoćniku Mirka Vuletić; ANAMARIJA-COMPANY, društvo s ograničenom odgovornošću za proizvodnju, trgovinu i usluge, Prelčeva 46, 10360 Sesvete zastupanog po punomoćniku ODVJETNIČKO DRUŠTVO BABIĆ &amp; ČIBARIĆ društvo s ograničenom odgovornošću; B2  KAPITAL d.o.o. za poslovne usluge, Radnička cesta 41, 10000 Zagreb; RADION, društvo s ograničenom odgovornošću za trgovinu, uslužnu djelatnost, ugositeljstvo, turizam i export-import, Benkovačko selo 157, 23420 Benkovac zastupanog po punomoćniku Marina Skorić; GRADINA-BAŠKA VODA društvo s ograničenom odgovornošću za komunalnu djelatnost, Blato 12, 21320 Baška Voda zastupanog po punomoćniku Ana Štrbac Agić; Nina Gruica, Ivana Rendića 15, 21000 Split; Ecija Listeš, Kneza Trpimira 104, 21231 Klis; Marija Leskur, Biskupa Jurja Dobrile 13, 21000 Split; Željka Kerum Topalušić, Mostarska 83, 21000 Split; Josip Komar, TOLANAC 57 (ranije: KAŠTEL STARI, TOLANAC, 0), 21217 Kaštel Stari; Sanja Mijan, Velebitska 2, 21000 Split; Jure Šerić, Dubrovačka 51, 21000 Split</izvorni_sadrzaj>
    <derivirana_varijabla naziv="DomainObject.Predmet.StrankaFormatedWithAdress_1">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 TOWN d.o.o. za ugostiteljstvo u stečaju, Zrinjsko-Frankopanska 68, 21000 Split zastupanog po punomoćniku Ivo Bučan; MILS, MLJEKARA SPLIT dioničko društvo u stečaju, Komulovića Put 4, 21000 Split zastupanog po punomoćniku Ivo Bučan; VODOVOD d.o.o. za usluge opskrbe pitkom vodom, Špire Brusine 17, 23000 Zadar; LAGER BAŠIĆ, d.o.o. za proizvodnju, trgovinu i usluge, Trgovačka ulica 3, 10255 Donji Stupnik zastupanog po punomoćniku Tomislav Dumenčić; MARJAN VOĆE d.o.o. za trgovinu, ugostiteljstvo i usluge, Kozari 8/A, 10000 Zagreb; Komunalno društvo GRAD d.o.o., Petra Jakšića 17, 21400 Supetar; TEKSTILPROMET d.d., trgovina na veliko i malo, Ulica grada Gospića 1/A, 10000 Zagreb; REKORD-TIM d. o. o. za proizvodnju, trgovinu na veliko i malo, uvoz-izvoz, Zagrebačka 44, 35250 Oriovac; NIRS, društvo s ograničenom odgovornošću za proizvodnju i trgovinu, Dračevac 4/D, 21000 Split; Fructus KRESTO d.o.o. za trgovinu, Trg Republike 6, 40000 Čakovec; MEĐIMURKA trgovačko društvo na veliko i malo, uvoz-izvoz, dioničko društvo, Trg Republike 6, 40000 Čakovec; PERUTNINA PTUJ - PIPO d.o.o. za proizvodnju i trgovinu, Ind.zona Istok,Rudolfa Steinera 7, 40000 Čakovec; PODRAVSKA BANKA dioničko društvo, Opatička 3, 48000 Koprivnica; Hrvatski Telekom d.d., Roberta Frangeša Mihanovića 9, 10000 Zagreb; ALLIANZ ZAGREB dioničko društvo za osiguranje, Heinzelova 70, 10000 Zagreb; HEP-Operator distribucijskog sustava d.o.o. za distribuciju i opskrbu električne energije, Ulica grada Vukovara 37, 10000 Zagreb; FRIDRIH društvo s ograničenom odgovornošću za proizvodnju preradu i trgovinu gljiva, Kobiljak, Budenečki put 2, 10360 Sesvete; Ivan Šušnjara, Ulica Domovinskog Rata 11, 21240 Vedrine; HEP ELEKTRA d.o.o. za opskrbu električnom energijom, Ulica grada Vukovara 37, 10000 Zagreb; ISTARSKA PIVOVARA d.o.o. za proizvodnju, usluge i trgovinu, Sv.Ivan - Dol 6, 52420 Buzet zastupanog po punomoćniku Marko Krpan; Kutjevo dioničko društvo za proizvodnju i promet poljoprivrednih i prehrambenih proizvoda, Kralja Tomislava 1, 34340 Kutjevo; NARODNE NOVINE, dioničko društvo za izdavanje i tiskanje Službenog lista Republike Hrvatske, službenih i drugih obrazaca te , Savski Gaj XIII. put 6, 10000 Zagreb zastupanog po punomoćniku Vesna Alaburić; FORUM, društvo s ograničenom odgovornošću za izdavačku djelatnost, Industrijska zona IK, 23000 Murvica; PAŠKA SIRANA dioničko društvo za proizvodnju, preradu, otkup i  prodaju poljoprivrednih proizvoda, Zadarska 5, 23250 Pag; AGRAM BANKA, dioničko društvo, Ulica grada Vukovara 74, 10000 Zagreb; DIOKOM  NOVI d.o.o. za proizvodnju i trgovinu u stečaju, Plano/bb, 21220 Plano zastupanog po punomoćniku Anči Bašić; ZAVOD ZA JAVNO ZDRAVSTVO DUBROVAČKO-NERETVANSKE ŽUPANIJE, Dr.Ante Šercera 4/A, 20000 Dubrovnik; Saponia kemijska, prehrambena i farmaceutska industrija d.d., Matije Gupca 2, 31000 Osijek; DICENTRA d.o.o. za trgovinu i usluge, Vijeća Europe 36, 32000 Vukovar; REVICON za računovodstvo, poslovno savjetovanje, društvo s ograničenom odgovornošću, Gorička 6, 21000 Split; PIK VRBOVEC-MESNA INDUSTRIJA, dioničko društvo za proizvodnju i promet mesa i mesnih prerađevina, Zagrebačka 148, 10340 Vrbovec; Hrvatske vode,Vodnogospodarski odjel za slivove sjevernog Jadrana, Ulica Grada Vukovara 220, 10000 Zagreb; AUTOKUĆA VRDOLJAK trgovina i usluge, export-import d.o.o., Ulica Domovinskog Rata 65, 21000 Split; DOC DUBROVNIK d.o.o. za trgovinu, turizam i usluge, Kralja Tomislava 7, 20000 Dubrovnik; Hrvatske vode,Vodnogospodarski odjel za gornju Savu, Ulica Grada Vukovara 220, 10000 Zagreb; MESNA INDUSTRIJA BRAĆA PIVAC proizvodnja i prerada mesa, trgovina, usluge, turizam, ugostiteljstvo i turistička agencija d.o.o, Težačka 13, 21276 Vrgorac; EMO-ADRIA d.o.o. za trgovinu, proizvodnju, usluge i turizam, Bašini 3, 21210 Solin; CVJETKO društvo s ograničenom odgovornošću, za trgovinu i usluge, turistička agencija, Put Trščenice 41, 21000 Split; KORDIĆ KOMERC d.o.o. za trgovinu, Zrinsko-Frankopanska 6, 21400 Supetar; Delamaris Zagreb društvo s ograničenom odgovornošću za trgovinu i usluge, Drežnička 13, 10000 Zagreb; ADRIATIC OSIGURANJE dioničko društvo, Listopadska 2, 10000 Zagreb; Grad Trogir, Trg Ivana Pavla II br.1, 21220 Trogir; INA-INDUSTRIJA NAFTE, d.d., Avenija V. Holjevca 10, 10000 Zagreb zastupanog po punomoćniku ODVJETNIČKO DRUŠTVO STANIĆ I PARTNERI društvo s ograničenom odgovornošću; MAKRO d.o.o. za trgovinu, građevinarstvo, inženjering, usluge na području prometa, prijevoz i turizam, Matice Hrvatske 5, 21204 Dugopolje; Ivica Jelavić-Šako,vlasnik obrta Jelavić, Solinske Mladeži 54, 21210 Solin; ELECTRONIC SECURITY d.o.o. tehnička zaštita imovine, Kroz Smrdečac 7, 21000 Split; ZELENI GRAD ŠIBENIK društvo s ograničenom odgovornošću za komunalne djelatnosti, Stjepana Radića 100, 22000 Šibenik; Grad Zadar, Narodni trg 1, 23000 Zadar; P P K karlovačka mesna industrija, dioničko društvo, Selce 33, 47000 Karlovac; Joško Kodžoman,vl.obrta za pekarstvo Klas, Ulica Jerka Mišetića 10, 21450 Hvar; ARABESCA društvo s ograničenom odgovornošću za trgovinu, proizvodnju, usluge i ugostiteljstvo, Ljudevita Posavskog 9, 10360 Sesvete; MAGROS komercijalni konzalting d. o. o. u stečaju, Ulica Vladimira Nazora 3, 51410 Opatija; Grad Zagreb, Trg Stjepana Radića 1, 10000 Zagreb; GRAFIKA-GRAFOPRINT d.o.o. za grafičku djelatnost i trgovinu, Podrebar 3/A, 10437 Bestovje; Zavod za javno zdravstvo Ličko-senjske županije, Senjskih Žrtava 2, 53000 Gospić; VIVAT FINA VINA d.o.o. za trgovinu i usluge, Ulica Frana Folnegovića 1 B, 10000 Zagreb; ZDENKA-mliječni proizvodi društvo s ograničenom odgovornošću za proizvodnju mliječnih proizvoda, trgovinu i usluge, Trg Kralja Tomislava 15, 43290 Veliki Zdenci; PREHRAMBENO INDUSTRIJSKI KOMBINAT dioničko društvo za proizvodnju, preradu i trgovinu, Krešimirova 26, 51000 Rijeka; ZAGREBAČKI HOLDING, društvo s ograničenom odgovornošću za javni prijevoz, opskrbu vodom, održavanje čistoće, putnička a, Ulica grada Vukovara 41, 10000 Zagreb zastupanog po punomoćniku Odvjetničko društvo Potočnjak &amp; Šušnjar društvo s ograničenom odgovornošću; Adriatic Croatia International Club, za djelatnost marina d. d., Rudolfa Strohala 2, 51000 Rijeka zastupanog po punomoćniku Dubravko Luetić; TEKOM d.o.o. za usluge, servis i prodaju, Čakovečka 61, 40000 Strahoninec; ESTRA društvo s ograničenom odgovornošću za trgovinu na veliko i malo, R.Končara 39, 40000 Novo Selo Rok; ADRIA RESORTS društvo s ograničenom odgovornošću za turizam i ugostiteljstvo te ostale poslovne djelatnosti, Obala V.Nazora 1, 52210 Rovinj; DUPIN d.o.o. za unutarnju i vanjsku trgovinu i usluge, Dvorničićeva 22, 10000 Zagreb; KOTANYI d.o.o. za trgovinu, Savska cesta 116, 10000 Zagreb; ŽITOPROIZVOD dioničko društvo, Banija 69, 47000 Karlovac; NAŠE KLASJE društvo s ograničenom odgovornošću za proizvodnju, trgovinu i usluge, Raška 35, 10000 Zagreb; FRAGARIA d.o.o. za unutarnju i vanjsku trgovinu, proizvodnju voća i povrća, V. Ravnice br. 2, 10000 Zagreb; EUROM d.o.o. za marketing, trgovinu, uvoz-izvoz, građenje i zastupanje inozemnih tvrtki u stečaju, Borongajska 81/a, 10000 Zagreb; Grad Dubrovnik, Pred Dvorom 1, 20000 Dubrovnik; Marijan Huzjak,vl.MYGROS, Martina Pušteka 10a, 42223 Donja Poljana; Tea Gabelica,vl.obrta FINOĆA, Put Strinje 80, 21212 Kaštel Sućurac; ROX društvo s ograničenom odgovornošću za trgovinu i usluge, Slavonska avenija 100, 10000 Zagreb zastupanog po punomoćniku Odvjetničko društvo ŽUPAN, BABIĆ &amp; ANTUNOVIĆ društvo s ograničenom odgovornošću; Suvlasnici stambene zgrade Milana Amruša 1 u Zagrebu, Milana Amruša 1, 10000 Zagreb zastupanog po punomoćniku GRADSKO STAMBENO KOMUNALNO GOSPODARSTVO društvo s ograničenom odgovornošću za usluge, građevinarstvo i trgovinu; Suvlasnici stambene zgrade u Zagrebu, Kamaufova 2, Kamaufova 2, 10000 Zagreb zastupanog po punomoćniku GRADSKO STAMBENO KOMUNALNO GOSPODARSTVO društvo s ograničenom odgovornošću za usluge, građevinarstvo i trgovinu; Hrvatske vode, pravna osoba za upravljanje vodama, Ulica Grada Vukovara 220, 10000 Zagreb; Mijo Maleš,vl. pekarskog obrta, Zamrće 1, 21214 Kaštel Gomilica zastupanog po punomoćniku Marija Jerončić Mandić; OSILOVAC d.o.o. za poljoprivrednu proizvodnju, Ferićeva 16, 31512 Feričanci; TUTTI FRUTTI - FMB, društvo s ograničenom odgovornošću za proizvodnju, usluge i trgovinu, Brusići 16, 51500 Krk zastupanog po punomoćniku Damir Jurković; Martin Omrčen,vl.obrta GRAFOPAK, Sarajevska 23, 21000 Split zastupanog po punomoćniku Boris Bulj; Marija Mornar, Grge Novaka 101, 21000 Split; Zlatko Marin,vl.Marin ugostiteljska oprema, Dubrovačka 11, 21204 Dugopolje; TROGIR HOLDING d.o.o. za komunalne djelatnosti, parking i usluge, Put Mulina 2, 21220 Trogir; DISA, d.o.o. za trgovinu i poslovne usluge, Ive Tijardovića 26, 21000 Split; AUTOline d.o.o. za trgovinu i usluge - u stečaju, Kovinska 5, 10000 Zagreb zastupanog po punomoćniku Marija Vujčić Turkulin; Mesna industrija-Vajda, dioničko društvo Čakovec, Zagrebačka 4, 40000 Čakovec; BOSMATTOM proizvodnja, trgovina i usluge, export-import, društvo s ograničenom odgovornošću, Kraljice Jelene 19, 21204 Dugopolje; SALVIA, društvo s ograničenom odgovornošću za trgovinu, usluge, proizvodnju, uvoz-izvoz, Radnička cesta 80, 10000 Zagreb; SLOBODNA DALMACIJA izdavačka i tiskarska djelatnost, dioničko društvo zastupanog po punomoćniku Odvjetničko društvo Hanžeković &amp; Partneri društvo s ograničenom odgovornošću; Jadranka Džolić,vl.obrta BOLIJA, Obala kralja Tomislava 11, 21217 Kaštel Stari zastupane po punomoćniku Ante Ćurković; ACCRA d.o.o. za proizvodnju i trgovinu, Luka II broj 1, 21310 Duće; BRODOMERKUR trgovina i usluge, dioničko društvo, Solinska 47, 21000 Split; SWISSLION d.o.o. za proizvodnju, trgovinu i distribuciju, Marijana Cvetkovića 2, 44000 Sisak; IVOX trgovina i usluge d.o.o., Maksimirska 33, 10000 Zagreb; Damir Sršen,vl.Obrta za trgovinu PRINTER, Doverska 17, 21000 Split; Nedjeljko Tešija,vl.Obrta za prijevoz,građevinarstvo, trgovinu i usluge, Gizdići 12, 21231 Klis zastupanog po punomoćniku Dejan Bilić; Mercedes-Benz Leasing Hrvatska d.o.o. za leasing nekretnina, vozila i strojeva, Kovinska 5, 10000 Zagreb zastupanog po punomoćniku Dubravka Ferić; HŽ INFRASTRUKTURA d.o.o. za upravljanje, održavanje i izgradnju željezničke infrastrukture, Mihanovićeva 12, 10000 Zagreb; VODOVOD I KANALIZACIJA, društvo s ograničenom odgovornošću za vodoopskrbu, odvodnju i pročišćavanje otpadnih voda, Hercegovačka 8, 21000 Split; Hrvatska radiotelevizija, Prisavlje 3, 10000 Zagreb zastupanog po punomoćniku Odvjetničko društvo Hanžeković &amp; Partneri društvo s ograničenom odgovornošću; SIRANA GLIGORA d.o.o. za proizvodnju, trgovinu, turizam i poljoprivredu, Figurica 22/A, 23250 Kolan zastupanog po punomoćniku Zoran Iviš; BOŽJAKOVINA, dioničko društvo za proizvodnju i promet poljoprivrednim proizvodima, Božjakovečka 6, 10370 Božjakovina; EURO DAUS dioničko društvo za trgovinu i servis vozila, Put Mostina 1, 21000 Split; HEP-Operator distribucijskog sustava d.o.o., Elektra Šibenik, Ante Šupuka 1, 22000 Šibenik; JAMNICA dioničko društvo za proizvodnju mineralnih voda, Getaldićeva 3, 10000 Zagreb; BOBIS d.o.o. za proizvodnju kolača, trajnog peciva i kruha, 4. Gardijske 51, 21000 Split; KUK-CO društvo s ograničenom odgovornošću za građevinarstvo, trgovinu i usluge, Ulica Don Lovre Katića 25, 21210 Solin; BEST WEST, trgovina i turistička agencija, d.o.o., 4. Gardijske 51, 21000 Kamen; CESTAR društvo s ograničenom odgovornošću za građevinarstvo, Matice Hrvatske 1, 21000 Split; MATADURA, d.o.o. za usluge u nautičkom turizmu, Put Žnjana 18/A, 21000 Split zastupanog po punomoćniku Zoran Iviš; SONEX društvo sa ograničenom odgovornošću za proizvodnju i trgovinu, F. Tuđmana 7A, 21212 Kaštel Sućurac zastupanog po punomoćniku Zoran Iviš; Ivica Babić,vl.obrta BABIĆ, Kopilica 19, 21000 Split; GR CARTOTECNICA Srl., Via Dante 25, Piazzola sul Brenta (Padova); PJACA ROSA d.o.o. za ugostiteljstvo i turizam, Narodni trg 1, 21000 Split; CRO-GO d.o.o. za proizvodnju i trgovinu, Don Frane Bulića 64, 21210 Solin zastupanog po punomoćniku Ante Kukoč; LEDO dioničko društvo za proizvodnju i promet sladoleda i smrznute hrane, Čavićeva 1a, 10000 Zagreb; Grad Split, Obala kneza Branimira 17, 21000 Split; COCA-COLA HBC HRVATSKA - društvo s ograničenom odgovornošću za proizvodnju, prodaju i distribuciju bezalkoholnih pića, Sachsova 1, 10000 Zagreb zastupanog po punomoćniku Odvjetničko društvo RAVLIĆ &amp; ŠURJAK društvo s ograničenom odgovornošću; JADRAN - GALENSKI LABORATORIJ d. d., Svilno 20, 51000 Rijeka; RADIN-GRAFIKA d.o.o. za trgovinu, Gospodarska 9, 10431 Sveta Nedelja; JEDINSTVO, poljoprivredna zadruga - "u stečaju", Smokvica/bb, 20271 Smokvica; GS1 Croatia, Preradovićeva 35, 10000 Zagreb; STJE MA PROMET d.o.o. za trgovinu i prijevoz, uvoz-izvoz, Pere Pirkera II. Odvojak 5 C, 10360 Sesvete; Stečajna masa iza SUTLA poljoprivredna zadruga - u stečaju, II Deverićev odvojak 5, 10000 Zagreb zastupanog po punomoćniku Jaka Ćurić; ALCA ZAGREB trgovačko društvo s ograničenom odgovornošću za uvoz, izvoz i trgovinu na veliko i malo, Koledovčina 2, 10000 Zagreb; PČELARSTVO DARUVAR društvo s ograničenom odgovornošću za proizvodnju, trgovinu i usluge, Josipa Jelačića 87 G, 43500 Daruvar zastupanog po punomoćniku Damir Bulatović; VODOVOD I ODVODNJA društvo s ograničenom odgovornošću za vodoopskrbu, te odvodnju i pročišćavanje otpadnih voda, Kralja Zvonimira 50, 22000 Šibenik; AFRODITA COMMERC d.o.o. za trgovinu, proizvodnju i usluge, Getaldićeva 8, 10000 Zagreb zastupanog po punomoćniku Antonija Galić; MLJEKARA BOSNIĆ d.o.o. za usluge, Ulica Dujma Ćubića 15, 21256 Cista Provo; TRGOMIX, društvo s ograničenom odgovornošću za trgovinu, export-import, Križine 22 A, 21000 Split; VODOOPSKRBA I ODVODNJA društvo s ograničenom odgovornošću za javnu vodoopskrbu i odvodnju, Folnegovićeva 1, 10000 Zagreb; CROATIA osiguranje d.d., Vatroslava Jagića 33, 10000 Zagreb; Granolio d.d. za proizvodnju, trgovinu i usluge, Budmanijeva 5, 10000 Zagreb zastupanog po punomoćniku BUTERIN&amp;POSAVEC odvjetničko društvo, društvo s ograničenom odgovornošću; PECTEN d.o.o. mrijest, uzgoj i trgovina ribe i školjkaša, Put Ponikvica 3, 21217 Kaštel Novi; NOVOTERM, d.o.o. za proizvodnju i trgovinu, Zupina 28, 21000 Split zastupanog po punomoćniku Zoran Iviš; Beiersdorf - trgovina na veliko parfemima i kozmetikom d.o.o., Križna 18, 10000 Zagreb zastupanog po punomoćniku Ibrica Zulfikarpašić; Financijska agencija, Ulica grada Vukovara 70, 10000 Zagreb; STANO-UPRAVA društvo s ograničenom odgovornošću za organizaciju upravljanja i održavanja stambenih zgrada, poslovnih prosto, Mike Tripala 6, 21000 Split; PPD CROATIA društvo s ograničenom odgovornošću za trgovinu i usluge, Badalićeva 26 F, 10000 Zagreb; AWT INTERNATIONAL Trgovina i usluge, d.o.o., Slavonska avenija 52/a, 10000 Zagreb zastupanog po punomoćniku Josip Šimović; Suvlasnici stambene zgrade u Zagrebu, Praška 10, Praška 10, 10000 Zagreb zastupanog po punomoćniku GRADSKO STAMBENO KOMUNALNO GOSPODARSTVO društvo s ograničenom odgovornošću za usluge, građevinarstvo i trgovinu; KIM Mljekara Karlovac društvo s ograničenom odgovornošću, Mekušanska cesta 51, 47000 Karlovac; GILAN društvo s ograničenom odgovornošću za graditeljstvo, Poljička cesta 32, 21000 Split; KGH TEHNIKA d.o.o. za projektiranje, inženjering, graditeljstvo, konzalting i trgovinu, Špinutska 10, 21000 Split; PRERADA d.o.o. za trgovinu, pekarstvo i proizvodnju tjestenine, Zagorski Put 27, 21000 Split; Čakovečki mlinovi, dioničko društvo za proizvodnju i promet prehrambenih proizvoda,Čakovec, Mlinska 1, 40000 Čakovec; FRANCK prehrambena industrija, dioničko društvo, Vodovodna 20, 10000 Zagreb; NASTAVNI ZAVOD ZA JAVNO ZDRAVSTVO SPLITSKO-DALMATINSKE ŽUPANIJE, Vukovarska Ulica 46, 21000 Split; GRAD STARI GRAD, Novo Riva 3, 21460 Stari Grad; Dragan Kondić,vl.obrta Pekarnice VODICE, Ul. Miroslava Krleže 4, 23250 Pag zastupanog po punomoćniku Hrvoje Acinger; KOMUNALNO STARI GRAD, društvo s ograničenom odgovornošću za komunalnu djelatnost, Trg Ploča 7, 21460 Stari Grad; Duje Bašćevan, Ulica Matije Gupca 16, 23000 Zadar zastupanog po punomoćniku Odvjetničko društvo FRANKO KOTLAR, ANA VIDOV &amp; partneri, društvo s ograničenom odgovornošću; AUTOCOMMERCE HRVATSKA d.o.o. za promet robe na vanjskom i unutrašnjem tržištu, Kovinska 22, 10000 Zagreb zastupanog po punomoćniku Odvjetničko društvo Balatinec i Nikolić društvo s ograničenom odgovornošću; Grad Rijeka, Korzo 16, 51000 Rijeka; EUROCOM d.o.o. za promet roba i usluga, Donji stupnik, pod bregom 8, 10000 Zagreb zastupanog po punomoćniku Odvjetničko društvo BRLEČIĆ &amp; partneri, javno trgovačko društvo za obavljanje odvjetničkih poslova; CLARUM d. o. o. za proizvodnju, trgovinu i usluge, Ulica I Industrijski Odvojak 9, 35400 Nova Gradiška; Meteor Grupa - Labud društvo s ograničenom odgovornošću za proizvodnju sredstava za čišćenje, higijenskih i kemijskih pro, Radnička cesta 173/r, 10000 Zagreb zastupanog po punomoćniku Hrvoje Matić; INSTITUT IGH, dioničko društvo za istraživanje i razvoj u graditeljstvu, Janka Rakuše 1, 10000 Zagreb; JETONIS &amp; CO, d.o.o. za trgovinu i ugostiteljstvo u stečaju, Četvrt Žarka Dražojevića 13, 21310 Omiš; LOGISTIKA VIOLETA d.o.o. za proizvodnju, trgovinu i usluge, Obrež Zelinski 55, 10380 Sveti Ivan Zelina; BADEL 1862 dioničko društvo, vina, alkoholna i bezalkoholna pića, Vlaška 116, 10000 Zagreb; ZVIJEZDA dioničko društvo za proizvodnju, trgovinu i usluge, Ulica Marijana Čavića 1, 10000 Zagreb; ŠAFRAM, društvo s ograničenom odgovornošću za proizvodnju, Oranice 118, 10000 Zagreb; Hrvatsko društvo skladatelja, Berislavićeva 9, 10000 Zagreb; PODRAVKA prehrambena industrija, d.d., A.Starčevića 32, 48000 Koprivnica; DUKAT mliječna industrija dioničko društvo, Marijana Čavića 9, 10000 Zagreb; BIO-ŽUNEC društvo s ograničenom odgovornošću za trgovinu i usluge, Juršićeva 30, 10370 Rugvica; MAKARSKI KOMUNALAC društvo s ograničenom odgovornošću za obavljanje komunalnih poslova, Trg Tina Ujevića 1, 21300 Makarska; NIKAS trgovina, zastupanje i posredovanje, d. o. o., Jušići 69/d, 51211 Jurdani zastupanog po punomoćniku ODVJETNIČKO DRUŠTVO STANIĆ I PARTNERI društvo s ograničenom odgovornošću; DALMAMED, društvo s ograničenom odgovornošću za proizvodnju i promet pčelinjim proizvodima, repromaterijalom za pčelarstvo, Bijenik 158, 10000 Zagreb; PIP pčelarstvo, priroda, tehnika, d.o.o., Karlovačka 8 d, 10451 Pisarovina; ZAGREBAČKA BANKA DIONIČKO DRUŠTVO, Trg bana Josipa Jelačića 10, 10000 Zagreb; SARDINA društvo sa ograničenom odgovornošću za ulov, preradu i konzerviranje ribe i marikulturu, Ratac 1, 21410 Postira zastupanog po punomoćniku ZOU I.RESTOVIĆ,V.GARAFULIĆ KUKOČ I I.RESTOVIĆ; GRIKULA društvo s ograničenom odgovornošću za trgovinu, ugostiteljstvo i turizam, Deškovićev trg 4, 21412 Pučišća zastupanog po punomoćniku ZOU I.RESTOVIĆ,V.GARAFULIĆ KUKOČ I I.RESTOVIĆ; Jure Kerum, Mostarska 83, 21000 Split zastupanog po punomoćniku Nevio Sanader; KOTEKS import-export dioničko društvo za unutarnju i vanjsku trgovinu, Ulica Kralja Zvonimira 14, 21000 Split; Ministarstvo pravosuđa RH, Ulica grada Vukovara 49, 10000 Zagreb; Ministarstvo financija RH, Katančićeva 5, 10000 Zagreb; JOKER d.o.o. za rekreaciju i usluge, Put Brodarice 6, 21000 Split; ORBICO d.o.o. za trgovinu, Koturaška Cesta 69, 10000 Zagreb zastupanog po punomoćniku Mirka Vuletić; ANAMARIJA-COMPANY, društvo s ograničenom odgovornošću za proizvodnju, trgovinu i usluge, Prelčeva 46, 10360 Sesvete zastupanog po punomoćniku ODVJETNIČKO DRUŠTVO BABIĆ &amp; ČIBARIĆ društvo s ograničenom odgovornošću; B2  KAPITAL d.o.o. za poslovne usluge, Radnička cesta 41, 10000 Zagreb; RADION, društvo s ograničenom odgovornošću za trgovinu, uslužnu djelatnost, ugositeljstvo, turizam i export-import, Benkovačko selo 157, 23420 Benkovac zastupanog po punomoćniku Marina Skorić; GRADINA-BAŠKA VODA društvo s ograničenom odgovornošću za komunalnu djelatnost, Blato 12, 21320 Baška Voda zastupanog po punomoćniku Ana Štrbac Agić; Nina Gruica, Ivana Rendića 15, 21000 Split; Ecija Listeš, Kneza Trpimira 104, 21231 Klis; Marija Leskur, Biskupa Jurja Dobrile 13, 21000 Split; Željka Kerum Topalušić, Mostarska 83, 21000 Split; Josip Komar, TOLANAC 57 (ranije: KAŠTEL STARI, TOLANAC, 0), 21217 Kaštel Stari; Sanja Mijan, Velebitska 2, 21000 Split; Jure Šerić, Dubrovačka 51, 21000 Split</derivirana_varijabla>
  </DomainObject.Predmet.StrankaFormatedWithAdress>
  <DomainObject.Predmet.StrankaFormatedWithAdressOIB>
    <izvorni_sadrzaj>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 TOWN d.o.o. za ugostiteljstvo u stečaju, OIB 29453005461, Zrinjsko-Frankopanska 68, 21000 Split zastupanog po punomoćniku Ivo Bučan; MILS, MLJEKARA SPLIT dioničko društvo u stečaju, OIB 08214458449, Komulovića Put 4, 21000 Split zastupanog po punomoćniku Ivo Bučan; VODOVOD d.o.o. za usluge opskrbe pitkom vodom, OIB 89406825003, Špire Brusine 17, 23000 Zadar; LAGER BAŠIĆ, d.o.o. za proizvodnju, trgovinu i usluge, OIB 49617677906, Trgovačka ulica 3, 10255 Donji Stupnik zastupanog po punomoćniku Tomislav Dumenčić; MARJAN VOĆE d.o.o. za trgovinu, ugostiteljstvo i usluge, OIB 10152071100, Kozari 8/A, 10000 Zagreb; Komunalno društvo GRAD d.o.o., OIB 79182010236, Petra Jakšića 17, 21400 Supetar; TEKSTILPROMET d.d., trgovina na veliko i malo, OIB 16529207670, Ulica grada Gospića 1/A, 10000 Zagreb; REKORD-TIM d. o. o. za proizvodnju, trgovinu na veliko i malo, uvoz-izvoz, OIB 46917701294, Zagrebačka 44, 35250 Oriovac; NIRS, društvo s ograničenom odgovornošću za proizvodnju i trgovinu, OIB 48019802063, Dračevac 4/D, 21000 Split; Fructus KRESTO d.o.o. za trgovinu, OIB 65422076638, Trg Republike 6, 40000 Čakovec; MEĐIMURKA trgovačko društvo na veliko i malo, uvoz-izvoz, dioničko društvo, OIB 22481023589, Trg Republike 6, 40000 Čakovec; PERUTNINA PTUJ - PIPO d.o.o. za proizvodnju i trgovinu, OIB 07977096210, Ind.zona Istok,Rudolfa Steinera 7, 40000 Čakovec; PODRAVSKA BANKA dioničko društvo, OIB 97326283154, Opatička 3, 48000 Koprivnica; Hrvatski Telekom d.d., OIB 81793146560, Roberta Frangeša Mihanovića 9, 10000 Zagreb; ALLIANZ ZAGREB dioničko društvo za osiguranje, OIB 23759810849, Heinzelova 70, 10000 Zagreb; HEP-Operator distribucijskog sustava d.o.o. za distribuciju i opskrbu električne energije, OIB 46830600751, Ulica grada Vukovara 37, 10000 Zagreb; FRIDRIH društvo s ograničenom odgovornošću za proizvodnju preradu i trgovinu gljiva, OIB 02186824032, Kobiljak, Budenečki put 2, 10360 Sesvete; Ivan Šušnjara, OIB 34728253773, Ulica Domovinskog Rata 11, 21240 Vedrine; HEP ELEKTRA d.o.o. za opskrbu električnom energijom, OIB 43965974818, Ulica grada Vukovara 37, 10000 Zagreb; ISTARSKA PIVOVARA d.o.o. za proizvodnju, usluge i trgovinu, OIB 34031012034, Sv.Ivan - Dol 6, 52420 Buzet zastupanog po punomoćniku Marko Krpan; Kutjevo dioničko društvo za proizvodnju i promet poljoprivrednih i prehrambenih proizvoda, OIB 21918659912, Kralja Tomislava 1, 34340 Kutjevo; NARODNE NOVINE, dioničko društvo za izdavanje i tiskanje Službenog lista Republike Hrvatske, službenih i drugih obrazaca te , OIB 64546066176, Savski Gaj XIII. put 6, 10000 Zagreb zastupanog po punomoćniku Vesna Alaburić; FORUM, društvo s ograničenom odgovornošću za izdavačku djelatnost, OIB 33127072619, Industrijska zona IK, 23000 Murvica; PAŠKA SIRANA dioničko društvo za proizvodnju, preradu, otkup i  prodaju poljoprivrednih proizvoda, OIB 69220072166, Zadarska 5, 23250 Pag; AGRAM BANKA, dioničko društvo, OIB 70663193635, Ulica grada Vukovara 74, 10000 Zagreb; DIOKOM  NOVI d.o.o. za proizvodnju i trgovinu u stečaju, OIB 14723663506, Plano/bb, 21220 Plano zastupanog po punomoćniku Anči Bašić; ZAVOD ZA JAVNO ZDRAVSTVO DUBROVAČKO-NERETVANSKE ŽUPANIJE, OIB 55488649150, Dr.Ante Šercera 4/A, 20000 Dubrovnik; Saponia kemijska, prehrambena i farmaceutska industrija d.d., OIB 37879152548, Matije Gupca 2, 31000 Osijek; DICENTRA d.o.o. za trgovinu i usluge, OIB 79709472695, Vijeća Europe 36, 32000 Vukovar; REVICON za računovodstvo, poslovno savjetovanje, društvo s ograničenom odgovornošću, OIB 63814286623, Gorička 6, 21000 Split; PIK VRBOVEC-MESNA INDUSTRIJA, dioničko društvo za proizvodnju i promet mesa i mesnih prerađevina, OIB 78909170415, Zagrebačka 148, 10340 Vrbovec; Hrvatske vode,Vodnogospodarski odjel za slivove sjevernog Jadrana, OIB 28921383001, Ulica Grada Vukovara 220, 10000 Zagreb; AUTOKUĆA VRDOLJAK trgovina i usluge, export-import d.o.o., OIB 50405970468, Ulica Domovinskog Rata 65, 21000 Split; DOC DUBROVNIK d.o.o. za trgovinu, turizam i usluge, OIB 34772818044, Kralja Tomislava 7, 20000 Dubrovnik; Hrvatske vode,Vodnogospodarski odjel za gornju Savu, OIB 28921383001, Ulica Grada Vukovara 220, 10000 Zagreb; MESNA INDUSTRIJA BRAĆA PIVAC proizvodnja i prerada mesa, trgovina, usluge, turizam, ugostiteljstvo i turistička agencija d.o.o, OIB 28128148322, Težačka 13, 21276 Vrgorac; EMO-ADRIA d.o.o. za trgovinu, proizvodnju, usluge i turizam, OIB 03274326051, Bašini 3, 21210 Solin; CVJETKO društvo s ograničenom odgovornošću, za trgovinu i usluge, turistička agencija, OIB 22817303312, Put Trščenice 41, 21000 Split; KORDIĆ KOMERC d.o.o. za trgovinu, OIB 57280774429, Zrinsko-Frankopanska 6, 21400 Supetar; Delamaris Zagreb društvo s ograničenom odgovornošću za trgovinu i usluge, OIB 68566741868, Drežnička 13, 10000 Zagreb; ADRIATIC OSIGURANJE dioničko društvo, OIB 94472454976, Listopadska 2, 10000 Zagreb; Grad Trogir, OIB 84400309496, Trg Ivana Pavla II br.1, 21220 Trogir; INA-INDUSTRIJA NAFTE, d.d., OIB 27759560625, Avenija V. Holjevca 10, 10000 Zagreb zastupanog po punomoćniku ODVJETNIČKO DRUŠTVO STANIĆ I PARTNERI društvo s ograničenom odgovornošću; MAKRO d.o.o. za trgovinu, građevinarstvo, inženjering, usluge na području prometa, prijevoz i turizam, OIB 53696769296, Matice Hrvatske 5, 21204 Dugopolje; Ivica Jelavić-Šako,vlasnik obrta Jelavić, OIB 26255355420, Solinske Mladeži 54, 21210 Solin; ELECTRONIC SECURITY d.o.o. tehnička zaštita imovine, OIB 03489581187, Kroz Smrdečac 7, 21000 Split; ZELENI GRAD ŠIBENIK društvo s ograničenom odgovornošću za komunalne djelatnosti, OIB 54873130289, Stjepana Radića 100, 22000 Šibenik; Grad Zadar, OIB 09933651854, Narodni trg 1, 23000 Zadar; P P K karlovačka mesna industrija, dioničko društvo, OIB 18257277698, Selce 33, 47000 Karlovac; Joško Kodžoman,vl.obrta za pekarstvo Klas, OIB 33933761681, Ulica Jerka Mišetića 10, 21450 Hvar; ARABESCA društvo s ograničenom odgovornošću za trgovinu, proizvodnju, usluge i ugostiteljstvo, OIB 74781787524, Ljudevita Posavskog 9, 10360 Sesvete; MAGROS komercijalni konzalting d. o. o. u stečaju, OIB 33296756165, Ulica Vladimira Nazora 3, 51410 Opatija; Grad Zagreb, OIB 61817894937, Trg Stjepana Radića 1, 10000 Zagreb; GRAFIKA-GRAFOPRINT d.o.o. za grafičku djelatnost i trgovinu, OIB 57236264858, Podrebar 3/A, 10437 Bestovje; Zavod za javno zdravstvo Ličko-senjske županije, OIB 96210828522, Senjskih Žrtava 2, 53000 Gospić; VIVAT FINA VINA d.o.o. za trgovinu i usluge, OIB 22847118886, Ulica Frana Folnegovića 1 B, 10000 Zagreb; ZDENKA-mliječni proizvodi društvo s ograničenom odgovornošću za proizvodnju mliječnih proizvoda, trgovinu i usluge, OIB 45651553790, Trg Kralja Tomislava 15, 43290 Veliki Zdenci; PREHRAMBENO INDUSTRIJSKI KOMBINAT dioničko društvo za proizvodnju, preradu i trgovinu, OIB 40174736344, Krešimirova 26, 51000 Rijeka; ZAGREBAČKI HOLDING, društvo s ograničenom odgovornošću za javni prijevoz, opskrbu vodom, održavanje čistoće, putnička a, OIB 85584865987, Ulica grada Vukovara 41, 10000 Zagreb zastupanog po punomoćniku Odvjetničko društvo Potočnjak &amp; Šušnjar društvo s ograničenom odgovornošću; Adriatic Croatia International Club, za djelatnost marina d. d., OIB 17195049659, Rudolfa Strohala 2, 51000 Rijeka zastupanog po punomoćniku Dubravko Luetić; TEKOM d.o.o. za usluge, servis i prodaju, OIB 28897968600, Čakovečka 61, 40000 Strahoninec; ESTRA društvo s ograničenom odgovornošću za trgovinu na veliko i malo, OIB 33346605838, R.Končara 39, 40000 Novo Selo Rok; ADRIA RESORTS društvo s ograničenom odgovornošću za turizam i ugostiteljstvo te ostale poslovne djelatnosti, OIB 16582230172, Obala V.Nazora 1, 52210 Rovinj; DUPIN d.o.o. za unutarnju i vanjsku trgovinu i usluge, OIB 31062429092, Dvorničićeva 22, 10000 Zagreb; KOTANYI d.o.o. za trgovinu, OIB 54657631085, Savska cesta 116, 10000 Zagreb; ŽITOPROIZVOD dioničko društvo, OIB 05694036121, Banija 69, 47000 Karlovac; NAŠE KLASJE društvo s ograničenom odgovornošću za proizvodnju, trgovinu i usluge, OIB 62858712399, Raška 35, 10000 Zagreb; FRAGARIA d.o.o. za unutarnju i vanjsku trgovinu, proizvodnju voća i povrća, OIB 27157012635, V. Ravnice br. 2, 10000 Zagreb; EUROM d.o.o. za marketing, trgovinu, uvoz-izvoz, građenje i zastupanje inozemnih tvrtki u stečaju, OIB 59179135873, Borongajska 81/a, 10000 Zagreb; Grad Dubrovnik, OIB 21712494719, Pred Dvorom 1, 20000 Dubrovnik; Marijan Huzjak,vl.MYGROS, OIB 24517653545, Martina Pušteka 10a, 42223 Donja Poljana; Tea Gabelica,vl.obrta FINOĆA, OIB 33064145719, Put Strinje 80, 21212 Kaštel Sućurac; ROX društvo s ograničenom odgovornošću za trgovinu i usluge, OIB 20534431136, Slavonska avenija 100, 10000 Zagreb zastupanog po punomoćniku Odvjetničko društvo ŽUPAN, BABIĆ &amp; ANTUNOVIĆ društvo s ograničenom odgovornošću; Suvlasnici stambene zgrade Milana Amruša 1 u Zagrebu, Milana Amruša 1, 10000 Zagreb zastupanog po punomoćniku GRADSKO STAMBENO KOMUNALNO GOSPODARSTVO društvo s ograničenom odgovornošću za usluge, građevinarstvo i trgovinu; Suvlasnici stambene zgrade u Zagrebu, Kamaufova 2, Kamaufova 2, 10000 Zagreb zastupanog po punomoćniku GRADSKO STAMBENO KOMUNALNO GOSPODARSTVO društvo s ograničenom odgovornošću za usluge, građevinarstvo i trgovinu; Hrvatske vode, pravna osoba za upravljanje vodama, OIB 28921383001, Ulica Grada Vukovara 220, 10000 Zagreb; Mijo Maleš,vl. pekarskog obrta, OIB 04301850335, Zamrće 1, 21214 Kaštel Gomilica zastupanog po punomoćniku Marija Jerončić Mandić; OSILOVAC d.o.o. za poljoprivrednu proizvodnju, OIB 54035700225, Ferićeva 16, 31512 Feričanci; TUTTI FRUTTI - FMB, društvo s ograničenom odgovornošću za proizvodnju, usluge i trgovinu, OIB 27202871867, Brusići 16, 51500 Krk zastupanog po punomoćniku Damir Jurković; Martin Omrčen,vl.obrta GRAFOPAK, OIB 63144984624, Sarajevska 23, 21000 Split zastupanog po punomoćniku Boris Bulj; Marija Mornar, OIB 99421479089, Grge Novaka 101, 21000 Split; Zlatko Marin,vl.Marin ugostiteljska oprema, OIB 92123845489, Dubrovačka 11, 21204 Dugopolje; TROGIR HOLDING d.o.o. za komunalne djelatnosti, parking i usluge, OIB 09746817380, Put Mulina 2, 21220 Trogir; DISA, d.o.o. za trgovinu i poslovne usluge, OIB 64196709712, Ive Tijardovića 26, 21000 Split; AUTOline d.o.o. za trgovinu i usluge - u stečaju, OIB 08308145610, Kovinska 5, 10000 Zagreb zastupanog po punomoćniku Marija Vujčić Turkulin; Mesna industrija-Vajda, dioničko društvo Čakovec, OIB 16257048014, Zagrebačka 4, 40000 Čakovec; BOSMATTOM proizvodnja, trgovina i usluge, export-import, društvo s ograničenom odgovornošću, OIB 81681479354, Kraljice Jelene 19, 21204 Dugopolje; SALVIA, društvo s ograničenom odgovornošću za trgovinu, usluge, proizvodnju, uvoz-izvoz, OIB 52538924684, Radnička cesta 80, 10000 Zagreb; SLOBODNA DALMACIJA izdavačka i tiskarska djelatnost, dioničko društvo, OIB 35075764438 zastupanog po punomoćniku Odvjetničko društvo Hanžeković &amp; Partneri društvo s ograničenom odgovornošću; Jadranka Džolić,vl.obrta BOLIJA, OIB 43648390090, Obala kralja Tomislava 11, 21217 Kaštel Stari zastupane po punomoćniku Ante Ćurković; ACCRA d.o.o. za proizvodnju i trgovinu, OIB 82434971257, Luka II broj 1, 21310 Duće; BRODOMERKUR trgovina i usluge, dioničko društvo, OIB 33956120458, Solinska 47, 21000 Split; SWISSLION d.o.o. za proizvodnju, trgovinu i distribuciju, OIB 73281698607, Marijana Cvetkovića 2, 44000 Sisak; IVOX trgovina i usluge d.o.o., OIB 44889398819, Maksimirska 33, 10000 Zagreb; Damir Sršen,vl.Obrta za trgovinu PRINTER, OIB 92535305797, Doverska 17, 21000 Split; Nedjeljko Tešija,vl.Obrta za prijevoz,građevinarstvo, trgovinu i usluge, OIB 63318738680, Gizdići 12, 21231 Klis zastupanog po punomoćniku Dejan Bilić; Mercedes-Benz Leasing Hrvatska d.o.o. za leasing nekretnina, vozila i strojeva, OIB 17080997510, Kovinska 5, 10000 Zagreb zastupanog po punomoćniku Dubravka Ferić; HŽ INFRASTRUKTURA d.o.o. za upravljanje, održavanje i izgradnju željezničke infrastrukture, OIB 39901919995, Mihanovićeva 12, 10000 Zagreb; VODOVOD I KANALIZACIJA, društvo s ograničenom odgovornošću za vodoopskrbu, odvodnju i pročišćavanje otpadnih voda, OIB 56826138353, Hercegovačka 8, 21000 Split; Hrvatska radiotelevizija, OIB 68419124305, Prisavlje 3, 10000 Zagreb zastupanog po punomoćniku Odvjetničko društvo Hanžeković &amp; Partneri društvo s ograničenom odgovornošću; SIRANA GLIGORA d.o.o. za proizvodnju, trgovinu, turizam i poljoprivredu, OIB 15932947595, Figurica 22/A, 23250 Kolan zastupanog po punomoćniku Zoran Iviš; BOŽJAKOVINA, dioničko društvo za proizvodnju i promet poljoprivrednim proizvodima, OIB 66671729980, Božjakovečka 6, 10370 Božjakovina; EURO DAUS dioničko društvo za trgovinu i servis vozila, OIB 19212513210, Put Mostina 1, 21000 Split; HEP-Operator distribucijskog sustava d.o.o., Elektra Šibenik, OIB 46830600751, Ante Šupuka 1, 22000 Šibenik; JAMNICA dioničko društvo za proizvodnju mineralnih voda, OIB 05050436541, Getaldićeva 3, 10000 Zagreb; BOBIS d.o.o. za proizvodnju kolača, trajnog peciva i kruha, OIB 88148846119, 4. Gardijske 51, 21000 Split; KUK-CO društvo s ograničenom odgovornošću za građevinarstvo, trgovinu i usluge, OIB 89961975037, Ulica Don Lovre Katića 25, 21210 Solin; BEST WEST, trgovina i turistička agencija, d.o.o., OIB 84901963108, 4. Gardijske 51, 21000 Kamen; CESTAR društvo s ograničenom odgovornošću za građevinarstvo, OIB 27471262195, Matice Hrvatske 1, 21000 Split; MATADURA, d.o.o. za usluge u nautičkom turizmu, OIB 58650688055, Put Žnjana 18/A, 21000 Split zastupanog po punomoćniku Zoran Iviš; SONEX društvo sa ograničenom odgovornošću za proizvodnju i trgovinu, OIB 17972204121, F. Tuđmana 7A, 21212 Kaštel Sućurac zastupanog po punomoćniku Zoran Iviš; Ivica Babić,vl.obrta BABIĆ, OIB 76688891305, Kopilica 19, 21000 Split; GR CARTOTECNICA Srl., Via Dante 25, Piazzola sul Brenta (Padova); PJACA ROSA d.o.o. za ugostiteljstvo i turizam, OIB 35737638587, Narodni trg 1, 21000 Split; CRO-GO d.o.o. za proizvodnju i trgovinu, OIB 79478632402, Don Frane Bulića 64, 21210 Solin zastupanog po punomoćniku Ante Kukoč; LEDO dioničko društvo za proizvodnju i promet sladoleda i smrznute hrane, OIB 87955947581, Čavićeva 1a, 10000 Zagreb; Grad Split, OIB 78755598868, Obala kneza Branimira 17, 21000 Split; COCA-COLA HBC HRVATSKA - društvo s ograničenom odgovornošću za proizvodnju, prodaju i distribuciju bezalkoholnih pića, OIB 00228269289, Sachsova 1, 10000 Zagreb zastupanog po punomoćniku Odvjetničko društvo RAVLIĆ &amp; ŠURJAK društvo s ograničenom odgovornošću; JADRAN - GALENSKI LABORATORIJ d. d., OIB 20950636972, Svilno 20, 51000 Rijeka; RADIN-GRAFIKA d.o.o. za trgovinu, OIB 51934286030, Gospodarska 9, 10431 Sveta Nedelja; JEDINSTVO, poljoprivredna zadruga - "u stečaju", OIB 30698530431, Smokvica/bb, 20271 Smokvica; GS1 Croatia, OIB 03365973101, Preradovićeva 35, 10000 Zagreb; STJE MA PROMET d.o.o. za trgovinu i prijevoz, uvoz-izvoz, OIB 46368164888, Pere Pirkera II. Odvojak 5 C, 10360 Sesvete; Stečajna masa iza SUTLA poljoprivredna zadruga - u stečaju, OIB 70727110918, II Deverićev odvojak 5, 10000 Zagreb zastupanog po punomoćniku Jaka Ćurić; ALCA ZAGREB trgovačko društvo s ograničenom odgovornošću za uvoz, izvoz i trgovinu na veliko i malo, OIB 58353015102, Koledovčina 2, 10000 Zagreb; PČELARSTVO DARUVAR društvo s ograničenom odgovornošću za proizvodnju, trgovinu i usluge, OIB 72519049956, Josipa Jelačića 87 G, 43500 Daruvar zastupanog po punomoćniku Damir Bulatović; VODOVOD I ODVODNJA društvo s ograničenom odgovornošću za vodoopskrbu, te odvodnju i pročišćavanje otpadnih voda, OIB 26251326399, Kralja Zvonimira 50, 22000 Šibenik; AFRODITA COMMERC d.o.o. za trgovinu, proizvodnju i usluge, OIB 13262076150, Getaldićeva 8, 10000 Zagreb zastupanog po punomoćniku Antonija Galić; MLJEKARA BOSNIĆ d.o.o. za usluge, OIB 51716528859, Ulica Dujma Ćubića 15, 21256 Cista Provo; TRGOMIX, društvo s ograničenom odgovornošću za trgovinu, export-import, OIB 70233534019, Križine 22 A, 21000 Split; VODOOPSKRBA I ODVODNJA društvo s ograničenom odgovornošću za javnu vodoopskrbu i odvodnju, OIB 83416546499, Folnegovićeva 1, 10000 Zagreb; CROATIA osiguranje d.d., OIB 26187994862, Vatroslava Jagića 33, 10000 Zagreb; Granolio d.d. za proizvodnju, trgovinu i usluge, OIB 59064993527, Budmanijeva 5, 10000 Zagreb zastupanog po punomoćniku BUTERIN&amp;POSAVEC odvjetničko društvo, društvo s ograničenom odgovornošću; PECTEN d.o.o. mrijest, uzgoj i trgovina ribe i školjkaša, OIB 68556376253, Put Ponikvica 3, 21217 Kaštel Novi; NOVOTERM, d.o.o. za proizvodnju i trgovinu, OIB 78311345235, Zupina 28, 21000 Split zastupanog po punomoćniku Zoran Iviš; Beiersdorf - trgovina na veliko parfemima i kozmetikom d.o.o., OIB 57315927742, Križna 18, 10000 Zagreb zastupanog po punomoćniku Ibrica Zulfikarpašić; Financijska agencija, OIB 85821130368, Ulica grada Vukovara 70, 10000 Zagreb; STANO-UPRAVA društvo s ograničenom odgovornošću za organizaciju upravljanja i održavanja stambenih zgrada, poslovnih prosto, OIB 17418170125, Mike Tripala 6, 21000 Split; PPD CROATIA društvo s ograničenom odgovornošću za trgovinu i usluge, OIB 42729559546, Badalićeva 26 F, 10000 Zagreb; AWT INTERNATIONAL Trgovina i usluge, d.o.o., OIB 57159149897, Slavonska avenija 52/a, 10000 Zagreb zastupanog po punomoćniku Josip Šimović; Suvlasnici stambene zgrade u Zagrebu, Praška 10, Praška 10, 10000 Zagreb zastupanog po punomoćniku GRADSKO STAMBENO KOMUNALNO GOSPODARSTVO društvo s ograničenom odgovornošću za usluge, građevinarstvo i trgovinu; KIM Mljekara Karlovac društvo s ograničenom odgovornošću, OIB 93458739954, Mekušanska cesta 51, 47000 Karlovac; GILAN društvo s ograničenom odgovornošću za graditeljstvo, OIB 35846084789, Poljička cesta 32, 21000 Split; KGH TEHNIKA d.o.o. za projektiranje, inženjering, graditeljstvo, konzalting i trgovinu, OIB 77498607505, Špinutska 10, 21000 Split; PRERADA d.o.o. za trgovinu, pekarstvo i proizvodnju tjestenine, OIB 39254660740, Zagorski Put 27, 21000 Split; Čakovečki mlinovi, dioničko društvo za proizvodnju i promet prehrambenih proizvoda,Čakovec, OIB 20262622069, Mlinska 1, 40000 Čakovec; FRANCK prehrambena industrija, dioničko društvo, OIB 07676693758, Vodovodna 20, 10000 Zagreb; NASTAVNI ZAVOD ZA JAVNO ZDRAVSTVO SPLITSKO-DALMATINSKE ŽUPANIJE, OIB 54948902275, Vukovarska Ulica 46, 21000 Split; GRAD STARI GRAD, OIB 95584171878, Novo Riva 3, 21460 Stari Grad; Dragan Kondić,vl.obrta Pekarnice VODICE, OIB 51213845914, Ul. Miroslava Krleže 4, 23250 Pag zastupanog po punomoćniku Hrvoje Acinger; KOMUNALNO STARI GRAD, društvo s ograničenom odgovornošću za komunalnu djelatnost, OIB 32328464260, Trg Ploča 7, 21460 Stari Grad; Duje Bašćevan, OIB 17659769140, Ulica Matije Gupca 16, 23000 Zadar zastupanog po punomoćniku Odvjetničko društvo FRANKO KOTLAR, ANA VIDOV &amp; partneri, društvo s ograničenom odgovornošću; AUTOCOMMERCE HRVATSKA d.o.o. za promet robe na vanjskom i unutrašnjem tržištu, OIB 36844439304, Kovinska 22, 10000 Zagreb zastupanog po punomoćniku Odvjetničko društvo Balatinec i Nikolić društvo s ograničenom odgovornošću; Grad Rijeka, OIB 54382731928, Korzo 16, 51000 Rijeka; EUROCOM d.o.o. za promet roba i usluga, OIB 61781931283, Donji stupnik, pod bregom 8, 10000 Zagreb zastupanog po punomoćniku Odvjetničko društvo BRLEČIĆ &amp; partneri, javno trgovačko društvo za obavljanje odvjetničkih poslova; CLARUM d. o. o. za proizvodnju, trgovinu i usluge, OIB 36280841645, Ulica I Industrijski Odvojak 9, 35400 Nova Gradiška; Meteor Grupa - Labud društvo s ograničenom odgovornošću za proizvodnju sredstava za čišćenje, higijenskih i kemijskih pro, OIB 23359164583, Radnička cesta 173/r, 10000 Zagreb zastupanog po punomoćniku Hrvoje Matić; INSTITUT IGH, dioničko društvo za istraživanje i razvoj u graditeljstvu, OIB 79766124714, Janka Rakuše 1, 10000 Zagreb; JETONIS &amp; CO, d.o.o. za trgovinu i ugostiteljstvo u stečaju, OIB 59314720300, Četvrt Žarka Dražojevića 13, 21310 Omiš; LOGISTIKA VIOLETA d.o.o. za proizvodnju, trgovinu i usluge, OIB 62874063131, Obrež Zelinski 55, 10380 Sveti Ivan Zelina; BADEL 1862 dioničko društvo, vina, alkoholna i bezalkoholna pića, OIB 36749512860, Vlaška 116, 10000 Zagreb; ZVIJEZDA dioničko društvo za proizvodnju, trgovinu i usluge, OIB 91492011748, Ulica Marijana Čavića 1, 10000 Zagreb; ŠAFRAM, društvo s ograničenom odgovornošću za proizvodnju, OIB 58257645837, Oranice 118, 10000 Zagreb; Hrvatsko društvo skladatelja, OIB 56668956985, Berislavićeva 9, 10000 Zagreb; PODRAVKA prehrambena industrija, d.d., OIB 18928523252, A.Starčevića 32, 48000 Koprivnica; DUKAT mliječna industrija dioničko društvo, OIB 25457712630, Marijana Čavića 9, 10000 Zagreb; BIO-ŽUNEC društvo s ograničenom odgovornošću za trgovinu i usluge, OIB 02926123910, Juršićeva 30, 10370 Rugvica; MAKARSKI KOMUNALAC društvo s ograničenom odgovornošću za obavljanje komunalnih poslova, OIB 12733878804, Trg Tina Ujevića 1, 21300 Makarska; NIKAS trgovina, zastupanje i posredovanje, d. o. o., OIB 34588947552, Jušići 69/d, 51211 Jurdani zastupanog po punomoćniku ODVJETNIČKO DRUŠTVO STANIĆ I PARTNERI društvo s ograničenom odgovornošću; DALMAMED, društvo s ograničenom odgovornošću za proizvodnju i promet pčelinjim proizvodima, repromaterijalom za pčelarstvo, OIB 47157658264, Bijenik 158, 10000 Zagreb; PIP pčelarstvo, priroda, tehnika, d.o.o., OIB 37364743662, Karlovačka 8 d, 10451 Pisarovina; ZAGREBAČKA BANKA DIONIČKO DRUŠTVO, OIB 92963223473, Trg bana Josipa Jelačića 10, 10000 Zagreb; SARDINA društvo sa ograničenom odgovornošću za ulov, preradu i konzerviranje ribe i marikulturu, OIB 91062886911, Ratac 1, 21410 Postira zastupanog po punomoćniku ZOU I.RESTOVIĆ,V.GARAFULIĆ KUKOČ I I.RESTOVIĆ; GRIKULA društvo s ograničenom odgovornošću za trgovinu, ugostiteljstvo i turizam, OIB 46058793842, Deškovićev trg 4, 21412 Pučišća zastupanog po punomoćniku ZOU I.RESTOVIĆ,V.GARAFULIĆ KUKOČ I I.RESTOVIĆ; Jure Kerum, OIB 71411862557, Mostarska 83, 21000 Split zastupanog po punomoćniku Nevio Sanader; KOTEKS import-export dioničko društvo za unutarnju i vanjsku trgovinu, OIB 57001982985, Ulica Kralja Zvonimira 14, 21000 Split; Ministarstvo pravosuđa RH, OIB 26635293339, Ulica grada Vukovara 49, 10000 Zagreb; Ministarstvo financija RH, OIB 18683136487, Katančićeva 5, 10000 Zagreb; JOKER d.o.o. za rekreaciju i usluge, OIB 49168006090, Put Brodarice 6, 21000 Split; ORBICO d.o.o. za trgovinu, OIB 85611744662, Koturaška Cesta 69, 10000 Zagreb zastupanog po punomoćniku Mirka Vuletić; ANAMARIJA-COMPANY, društvo s ograničenom odgovornošću za proizvodnju, trgovinu i usluge, OIB 72416125182, Prelčeva 46, 10360 Sesvete zastupanog po punomoćniku ODVJETNIČKO DRUŠTVO BABIĆ &amp; ČIBARIĆ društvo s ograničenom odgovornošću; B2  KAPITAL d.o.o. za poslovne usluge, OIB 57509775367, Radnička cesta 41, 10000 Zagreb; RADION, društvo s ograničenom odgovornošću za trgovinu, uslužnu djelatnost, ugositeljstvo, turizam i export-import, OIB 22025239366, Benkovačko selo 157, 23420 Benkovac zastupanog po punomoćniku Marina Skorić; GRADINA-BAŠKA VODA društvo s ograničenom odgovornošću za komunalnu djelatnost, OIB 57015795940, Blato 12, 21320 Baška Voda zastupanog po punomoćniku Ana Štrbac Agić; Nina Gruica, OIB 84599538591, Ivana Rendića 15, 21000 Split; Ecija Listeš, OIB 07123815706, Kneza Trpimira 104, 21231 Klis; Marija Leskur, OIB 53314276719, Biskupa Jurja Dobrile 13, 21000 Split; Željka Kerum Topalušić, OIB 91750792954, Mostarska 83, 21000 Split; Josip Komar, OIB 87818533251, TOLANAC 57 (ranije: KAŠTEL STARI, TOLANAC, 0), 21217 Kaštel Stari; Sanja Mijan, OIB 36526404804, Velebitska 2, 21000 Split; Jure Šerić, OIB 02148172532, Dubrovačka 51, 21000 Split</izvorni_sadrzaj>
    <derivirana_varijabla naziv="DomainObject.Predmet.StrankaFormatedWithAdressOIB_1">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 TOWN d.o.o. za ugostiteljstvo u stečaju, OIB 29453005461, Zrinjsko-Frankopanska 68, 21000 Split zastupanog po punomoćniku Ivo Bučan; MILS, MLJEKARA SPLIT dioničko društvo u stečaju, OIB 08214458449, Komulovića Put 4, 21000 Split zastupanog po punomoćniku Ivo Bučan; VODOVOD d.o.o. za usluge opskrbe pitkom vodom, OIB 89406825003, Špire Brusine 17, 23000 Zadar; LAGER BAŠIĆ, d.o.o. za proizvodnju, trgovinu i usluge, OIB 49617677906, Trgovačka ulica 3, 10255 Donji Stupnik zastupanog po punomoćniku Tomislav Dumenčić; MARJAN VOĆE d.o.o. za trgovinu, ugostiteljstvo i usluge, OIB 10152071100, Kozari 8/A, 10000 Zagreb; Komunalno društvo GRAD d.o.o., OIB 79182010236, Petra Jakšića 17, 21400 Supetar; TEKSTILPROMET d.d., trgovina na veliko i malo, OIB 16529207670, Ulica grada Gospića 1/A, 10000 Zagreb; REKORD-TIM d. o. o. za proizvodnju, trgovinu na veliko i malo, uvoz-izvoz, OIB 46917701294, Zagrebačka 44, 35250 Oriovac; NIRS, društvo s ograničenom odgovornošću za proizvodnju i trgovinu, OIB 48019802063, Dračevac 4/D, 21000 Split; Fructus KRESTO d.o.o. za trgovinu, OIB 65422076638, Trg Republike 6, 40000 Čakovec; MEĐIMURKA trgovačko društvo na veliko i malo, uvoz-izvoz, dioničko društvo, OIB 22481023589, Trg Republike 6, 40000 Čakovec; PERUTNINA PTUJ - PIPO d.o.o. za proizvodnju i trgovinu, OIB 07977096210, Ind.zona Istok,Rudolfa Steinera 7, 40000 Čakovec; PODRAVSKA BANKA dioničko društvo, OIB 97326283154, Opatička 3, 48000 Koprivnica; Hrvatski Telekom d.d., OIB 81793146560, Roberta Frangeša Mihanovića 9, 10000 Zagreb; ALLIANZ ZAGREB dioničko društvo za osiguranje, OIB 23759810849, Heinzelova 70, 10000 Zagreb; HEP-Operator distribucijskog sustava d.o.o. za distribuciju i opskrbu električne energije, OIB 46830600751, Ulica grada Vukovara 37, 10000 Zagreb; FRIDRIH društvo s ograničenom odgovornošću za proizvodnju preradu i trgovinu gljiva, OIB 02186824032, Kobiljak, Budenečki put 2, 10360 Sesvete; Ivan Šušnjara, OIB 34728253773, Ulica Domovinskog Rata 11, 21240 Vedrine; HEP ELEKTRA d.o.o. za opskrbu električnom energijom, OIB 43965974818, Ulica grada Vukovara 37, 10000 Zagreb; ISTARSKA PIVOVARA d.o.o. za proizvodnju, usluge i trgovinu, OIB 34031012034, Sv.Ivan - Dol 6, 52420 Buzet zastupanog po punomoćniku Marko Krpan; Kutjevo dioničko društvo za proizvodnju i promet poljoprivrednih i prehrambenih proizvoda, OIB 21918659912, Kralja Tomislava 1, 34340 Kutjevo; NARODNE NOVINE, dioničko društvo za izdavanje i tiskanje Službenog lista Republike Hrvatske, službenih i drugih obrazaca te , OIB 64546066176, Savski Gaj XIII. put 6, 10000 Zagreb zastupanog po punomoćniku Vesna Alaburić; FORUM, društvo s ograničenom odgovornošću za izdavačku djelatnost, OIB 33127072619, Industrijska zona IK, 23000 Murvica; PAŠKA SIRANA dioničko društvo za proizvodnju, preradu, otkup i  prodaju poljoprivrednih proizvoda, OIB 69220072166, Zadarska 5, 23250 Pag; AGRAM BANKA, dioničko društvo, OIB 70663193635, Ulica grada Vukovara 74, 10000 Zagreb; DIOKOM  NOVI d.o.o. za proizvodnju i trgovinu u stečaju, OIB 14723663506, Plano/bb, 21220 Plano zastupanog po punomoćniku Anči Bašić; ZAVOD ZA JAVNO ZDRAVSTVO DUBROVAČKO-NERETVANSKE ŽUPANIJE, OIB 55488649150, Dr.Ante Šercera 4/A, 20000 Dubrovnik; Saponia kemijska, prehrambena i farmaceutska industrija d.d., OIB 37879152548, Matije Gupca 2, 31000 Osijek; DICENTRA d.o.o. za trgovinu i usluge, OIB 79709472695, Vijeća Europe 36, 32000 Vukovar; REVICON za računovodstvo, poslovno savjetovanje, društvo s ograničenom odgovornošću, OIB 63814286623, Gorička 6, 21000 Split; PIK VRBOVEC-MESNA INDUSTRIJA, dioničko društvo za proizvodnju i promet mesa i mesnih prerađevina, OIB 78909170415, Zagrebačka 148, 10340 Vrbovec; Hrvatske vode,Vodnogospodarski odjel za slivove sjevernog Jadrana, OIB 28921383001, Ulica Grada Vukovara 220, 10000 Zagreb; AUTOKUĆA VRDOLJAK trgovina i usluge, export-import d.o.o., OIB 50405970468, Ulica Domovinskog Rata 65, 21000 Split; DOC DUBROVNIK d.o.o. za trgovinu, turizam i usluge, OIB 34772818044, Kralja Tomislava 7, 20000 Dubrovnik; Hrvatske vode,Vodnogospodarski odjel za gornju Savu, OIB 28921383001, Ulica Grada Vukovara 220, 10000 Zagreb; MESNA INDUSTRIJA BRAĆA PIVAC proizvodnja i prerada mesa, trgovina, usluge, turizam, ugostiteljstvo i turistička agencija d.o.o, OIB 28128148322, Težačka 13, 21276 Vrgorac; EMO-ADRIA d.o.o. za trgovinu, proizvodnju, usluge i turizam, OIB 03274326051, Bašini 3, 21210 Solin; CVJETKO društvo s ograničenom odgovornošću, za trgovinu i usluge, turistička agencija, OIB 22817303312, Put Trščenice 41, 21000 Split; KORDIĆ KOMERC d.o.o. za trgovinu, OIB 57280774429, Zrinsko-Frankopanska 6, 21400 Supetar; Delamaris Zagreb društvo s ograničenom odgovornošću za trgovinu i usluge, OIB 68566741868, Drežnička 13, 10000 Zagreb; ADRIATIC OSIGURANJE dioničko društvo, OIB 94472454976, Listopadska 2, 10000 Zagreb; Grad Trogir, OIB 84400309496, Trg Ivana Pavla II br.1, 21220 Trogir; INA-INDUSTRIJA NAFTE, d.d., OIB 27759560625, Avenija V. Holjevca 10, 10000 Zagreb zastupanog po punomoćniku ODVJETNIČKO DRUŠTVO STANIĆ I PARTNERI društvo s ograničenom odgovornošću; MAKRO d.o.o. za trgovinu, građevinarstvo, inženjering, usluge na području prometa, prijevoz i turizam, OIB 53696769296, Matice Hrvatske 5, 21204 Dugopolje; Ivica Jelavić-Šako,vlasnik obrta Jelavić, OIB 26255355420, Solinske Mladeži 54, 21210 Solin; ELECTRONIC SECURITY d.o.o. tehnička zaštita imovine, OIB 03489581187, Kroz Smrdečac 7, 21000 Split; ZELENI GRAD ŠIBENIK društvo s ograničenom odgovornošću za komunalne djelatnosti, OIB 54873130289, Stjepana Radića 100, 22000 Šibenik; Grad Zadar, OIB 09933651854, Narodni trg 1, 23000 Zadar; P P K karlovačka mesna industrija, dioničko društvo, OIB 18257277698, Selce 33, 47000 Karlovac; Joško Kodžoman,vl.obrta za pekarstvo Klas, OIB 33933761681, Ulica Jerka Mišetića 10, 21450 Hvar; ARABESCA društvo s ograničenom odgovornošću za trgovinu, proizvodnju, usluge i ugostiteljstvo, OIB 74781787524, Ljudevita Posavskog 9, 10360 Sesvete; MAGROS komercijalni konzalting d. o. o. u stečaju, OIB 33296756165, Ulica Vladimira Nazora 3, 51410 Opatija; Grad Zagreb, OIB 61817894937, Trg Stjepana Radića 1, 10000 Zagreb; GRAFIKA-GRAFOPRINT d.o.o. za grafičku djelatnost i trgovinu, OIB 57236264858, Podrebar 3/A, 10437 Bestovje; Zavod za javno zdravstvo Ličko-senjske županije, OIB 96210828522, Senjskih Žrtava 2, 53000 Gospić; VIVAT FINA VINA d.o.o. za trgovinu i usluge, OIB 22847118886, Ulica Frana Folnegovića 1 B, 10000 Zagreb; ZDENKA-mliječni proizvodi društvo s ograničenom odgovornošću za proizvodnju mliječnih proizvoda, trgovinu i usluge, OIB 45651553790, Trg Kralja Tomislava 15, 43290 Veliki Zdenci; PREHRAMBENO INDUSTRIJSKI KOMBINAT dioničko društvo za proizvodnju, preradu i trgovinu, OIB 40174736344, Krešimirova 26, 51000 Rijeka; ZAGREBAČKI HOLDING, društvo s ograničenom odgovornošću za javni prijevoz, opskrbu vodom, održavanje čistoće, putnička a, OIB 85584865987, Ulica grada Vukovara 41, 10000 Zagreb zastupanog po punomoćniku Odvjetničko društvo Potočnjak &amp; Šušnjar društvo s ograničenom odgovornošću; Adriatic Croatia International Club, za djelatnost marina d. d., OIB 17195049659, Rudolfa Strohala 2, 51000 Rijeka zastupanog po punomoćniku Dubravko Luetić; TEKOM d.o.o. za usluge, servis i prodaju, OIB 28897968600, Čakovečka 61, 40000 Strahoninec; ESTRA društvo s ograničenom odgovornošću za trgovinu na veliko i malo, OIB 33346605838, R.Končara 39, 40000 Novo Selo Rok; ADRIA RESORTS društvo s ograničenom odgovornošću za turizam i ugostiteljstvo te ostale poslovne djelatnosti, OIB 16582230172, Obala V.Nazora 1, 52210 Rovinj; DUPIN d.o.o. za unutarnju i vanjsku trgovinu i usluge, OIB 31062429092, Dvorničićeva 22, 10000 Zagreb; KOTANYI d.o.o. za trgovinu, OIB 54657631085, Savska cesta 116, 10000 Zagreb; ŽITOPROIZVOD dioničko društvo, OIB 05694036121, Banija 69, 47000 Karlovac; NAŠE KLASJE društvo s ograničenom odgovornošću za proizvodnju, trgovinu i usluge, OIB 62858712399, Raška 35, 10000 Zagreb; FRAGARIA d.o.o. za unutarnju i vanjsku trgovinu, proizvodnju voća i povrća, OIB 27157012635, V. Ravnice br. 2, 10000 Zagreb; EUROM d.o.o. za marketing, trgovinu, uvoz-izvoz, građenje i zastupanje inozemnih tvrtki u stečaju, OIB 59179135873, Borongajska 81/a, 10000 Zagreb; Grad Dubrovnik, OIB 21712494719, Pred Dvorom 1, 20000 Dubrovnik; Marijan Huzjak,vl.MYGROS, OIB 24517653545, Martina Pušteka 10a, 42223 Donja Poljana; Tea Gabelica,vl.obrta FINOĆA, OIB 33064145719, Put Strinje 80, 21212 Kaštel Sućurac; ROX društvo s ograničenom odgovornošću za trgovinu i usluge, OIB 20534431136, Slavonska avenija 100, 10000 Zagreb zastupanog po punomoćniku Odvjetničko društvo ŽUPAN, BABIĆ &amp; ANTUNOVIĆ društvo s ograničenom odgovornošću; Suvlasnici stambene zgrade Milana Amruša 1 u Zagrebu, Milana Amruša 1, 10000 Zagreb zastupanog po punomoćniku GRADSKO STAMBENO KOMUNALNO GOSPODARSTVO društvo s ograničenom odgovornošću za usluge, građevinarstvo i trgovinu; Suvlasnici stambene zgrade u Zagrebu, Kamaufova 2, Kamaufova 2, 10000 Zagreb zastupanog po punomoćniku GRADSKO STAMBENO KOMUNALNO GOSPODARSTVO društvo s ograničenom odgovornošću za usluge, građevinarstvo i trgovinu; Hrvatske vode, pravna osoba za upravljanje vodama, OIB 28921383001, Ulica Grada Vukovara 220, 10000 Zagreb; Mijo Maleš,vl. pekarskog obrta, OIB 04301850335, Zamrće 1, 21214 Kaštel Gomilica zastupanog po punomoćniku Marija Jerončić Mandić; OSILOVAC d.o.o. za poljoprivrednu proizvodnju, OIB 54035700225, Ferićeva 16, 31512 Feričanci; TUTTI FRUTTI - FMB, društvo s ograničenom odgovornošću za proizvodnju, usluge i trgovinu, OIB 27202871867, Brusići 16, 51500 Krk zastupanog po punomoćniku Damir Jurković; Martin Omrčen,vl.obrta GRAFOPAK, OIB 63144984624, Sarajevska 23, 21000 Split zastupanog po punomoćniku Boris Bulj; Marija Mornar, OIB 99421479089, Grge Novaka 101, 21000 Split; Zlatko Marin,vl.Marin ugostiteljska oprema, OIB 92123845489, Dubrovačka 11, 21204 Dugopolje; TROGIR HOLDING d.o.o. za komunalne djelatnosti, parking i usluge, OIB 09746817380, Put Mulina 2, 21220 Trogir; DISA, d.o.o. za trgovinu i poslovne usluge, OIB 64196709712, Ive Tijardovića 26, 21000 Split; AUTOline d.o.o. za trgovinu i usluge - u stečaju, OIB 08308145610, Kovinska 5, 10000 Zagreb zastupanog po punomoćniku Marija Vujčić Turkulin; Mesna industrija-Vajda, dioničko društvo Čakovec, OIB 16257048014, Zagrebačka 4, 40000 Čakovec; BOSMATTOM proizvodnja, trgovina i usluge, export-import, društvo s ograničenom odgovornošću, OIB 81681479354, Kraljice Jelene 19, 21204 Dugopolje; SALVIA, društvo s ograničenom odgovornošću za trgovinu, usluge, proizvodnju, uvoz-izvoz, OIB 52538924684, Radnička cesta 80, 10000 Zagreb; SLOBODNA DALMACIJA izdavačka i tiskarska djelatnost, dioničko društvo, OIB 35075764438 zastupanog po punomoćniku Odvjetničko društvo Hanžeković &amp; Partneri društvo s ograničenom odgovornošću; Jadranka Džolić,vl.obrta BOLIJA, OIB 43648390090, Obala kralja Tomislava 11, 21217 Kaštel Stari zastupane po punomoćniku Ante Ćurković; ACCRA d.o.o. za proizvodnju i trgovinu, OIB 82434971257, Luka II broj 1, 21310 Duće; BRODOMERKUR trgovina i usluge, dioničko društvo, OIB 33956120458, Solinska 47, 21000 Split; SWISSLION d.o.o. za proizvodnju, trgovinu i distribuciju, OIB 73281698607, Marijana Cvetkovića 2, 44000 Sisak; IVOX trgovina i usluge d.o.o., OIB 44889398819, Maksimirska 33, 10000 Zagreb; Damir Sršen,vl.Obrta za trgovinu PRINTER, OIB 92535305797, Doverska 17, 21000 Split; Nedjeljko Tešija,vl.Obrta za prijevoz,građevinarstvo, trgovinu i usluge, OIB 63318738680, Gizdići 12, 21231 Klis zastupanog po punomoćniku Dejan Bilić; Mercedes-Benz Leasing Hrvatska d.o.o. za leasing nekretnina, vozila i strojeva, OIB 17080997510, Kovinska 5, 10000 Zagreb zastupanog po punomoćniku Dubravka Ferić; HŽ INFRASTRUKTURA d.o.o. za upravljanje, održavanje i izgradnju željezničke infrastrukture, OIB 39901919995, Mihanovićeva 12, 10000 Zagreb; VODOVOD I KANALIZACIJA, društvo s ograničenom odgovornošću za vodoopskrbu, odvodnju i pročišćavanje otpadnih voda, OIB 56826138353, Hercegovačka 8, 21000 Split; Hrvatska radiotelevizija, OIB 68419124305, Prisavlje 3, 10000 Zagreb zastupanog po punomoćniku Odvjetničko društvo Hanžeković &amp; Partneri društvo s ograničenom odgovornošću; SIRANA GLIGORA d.o.o. za proizvodnju, trgovinu, turizam i poljoprivredu, OIB 15932947595, Figurica 22/A, 23250 Kolan zastupanog po punomoćniku Zoran Iviš; BOŽJAKOVINA, dioničko društvo za proizvodnju i promet poljoprivrednim proizvodima, OIB 66671729980, Božjakovečka 6, 10370 Božjakovina; EURO DAUS dioničko društvo za trgovinu i servis vozila, OIB 19212513210, Put Mostina 1, 21000 Split; HEP-Operator distribucijskog sustava d.o.o., Elektra Šibenik, OIB 46830600751, Ante Šupuka 1, 22000 Šibenik; JAMNICA dioničko društvo za proizvodnju mineralnih voda, OIB 05050436541, Getaldićeva 3, 10000 Zagreb; BOBIS d.o.o. za proizvodnju kolača, trajnog peciva i kruha, OIB 88148846119, 4. Gardijske 51, 21000 Split; KUK-CO društvo s ograničenom odgovornošću za građevinarstvo, trgovinu i usluge, OIB 89961975037, Ulica Don Lovre Katića 25, 21210 Solin; BEST WEST, trgovina i turistička agencija, d.o.o., OIB 84901963108, 4. Gardijske 51, 21000 Kamen; CESTAR društvo s ograničenom odgovornošću za građevinarstvo, OIB 27471262195, Matice Hrvatske 1, 21000 Split; MATADURA, d.o.o. za usluge u nautičkom turizmu, OIB 58650688055, Put Žnjana 18/A, 21000 Split zastupanog po punomoćniku Zoran Iviš; SONEX društvo sa ograničenom odgovornošću za proizvodnju i trgovinu, OIB 17972204121, F. Tuđmana 7A, 21212 Kaštel Sućurac zastupanog po punomoćniku Zoran Iviš; Ivica Babić,vl.obrta BABIĆ, OIB 76688891305, Kopilica 19, 21000 Split; GR CARTOTECNICA Srl., Via Dante 25, Piazzola sul Brenta (Padova); PJACA ROSA d.o.o. za ugostiteljstvo i turizam, OIB 35737638587, Narodni trg 1, 21000 Split; CRO-GO d.o.o. za proizvodnju i trgovinu, OIB 79478632402, Don Frane Bulića 64, 21210 Solin zastupanog po punomoćniku Ante Kukoč; LEDO dioničko društvo za proizvodnju i promet sladoleda i smrznute hrane, OIB 87955947581, Čavićeva 1a, 10000 Zagreb; Grad Split, OIB 78755598868, Obala kneza Branimira 17, 21000 Split; COCA-COLA HBC HRVATSKA - društvo s ograničenom odgovornošću za proizvodnju, prodaju i distribuciju bezalkoholnih pića, OIB 00228269289, Sachsova 1, 10000 Zagreb zastupanog po punomoćniku Odvjetničko društvo RAVLIĆ &amp; ŠURJAK društvo s ograničenom odgovornošću; JADRAN - GALENSKI LABORATORIJ d. d., OIB 20950636972, Svilno 20, 51000 Rijeka; RADIN-GRAFIKA d.o.o. za trgovinu, OIB 51934286030, Gospodarska 9, 10431 Sveta Nedelja; JEDINSTVO, poljoprivredna zadruga - "u stečaju", OIB 30698530431, Smokvica/bb, 20271 Smokvica; GS1 Croatia, OIB 03365973101, Preradovićeva 35, 10000 Zagreb; STJE MA PROMET d.o.o. za trgovinu i prijevoz, uvoz-izvoz, OIB 46368164888, Pere Pirkera II. Odvojak 5 C, 10360 Sesvete; Stečajna masa iza SUTLA poljoprivredna zadruga - u stečaju, OIB 70727110918, II Deverićev odvojak 5, 10000 Zagreb zastupanog po punomoćniku Jaka Ćurić; ALCA ZAGREB trgovačko društvo s ograničenom odgovornošću za uvoz, izvoz i trgovinu na veliko i malo, OIB 58353015102, Koledovčina 2, 10000 Zagreb; PČELARSTVO DARUVAR društvo s ograničenom odgovornošću za proizvodnju, trgovinu i usluge, OIB 72519049956, Josipa Jelačića 87 G, 43500 Daruvar zastupanog po punomoćniku Damir Bulatović; VODOVOD I ODVODNJA društvo s ograničenom odgovornošću za vodoopskrbu, te odvodnju i pročišćavanje otpadnih voda, OIB 26251326399, Kralja Zvonimira 50, 22000 Šibenik; AFRODITA COMMERC d.o.o. za trgovinu, proizvodnju i usluge, OIB 13262076150, Getaldićeva 8, 10000 Zagreb zastupanog po punomoćniku Antonija Galić; MLJEKARA BOSNIĆ d.o.o. za usluge, OIB 51716528859, Ulica Dujma Ćubića 15, 21256 Cista Provo; TRGOMIX, društvo s ograničenom odgovornošću za trgovinu, export-import, OIB 70233534019, Križine 22 A, 21000 Split; VODOOPSKRBA I ODVODNJA društvo s ograničenom odgovornošću za javnu vodoopskrbu i odvodnju, OIB 83416546499, Folnegovićeva 1, 10000 Zagreb; CROATIA osiguranje d.d., OIB 26187994862, Vatroslava Jagića 33, 10000 Zagreb; Granolio d.d. za proizvodnju, trgovinu i usluge, OIB 59064993527, Budmanijeva 5, 10000 Zagreb zastupanog po punomoćniku BUTERIN&amp;POSAVEC odvjetničko društvo, društvo s ograničenom odgovornošću; PECTEN d.o.o. mrijest, uzgoj i trgovina ribe i školjkaša, OIB 68556376253, Put Ponikvica 3, 21217 Kaštel Novi; NOVOTERM, d.o.o. za proizvodnju i trgovinu, OIB 78311345235, Zupina 28, 21000 Split zastupanog po punomoćniku Zoran Iviš; Beiersdorf - trgovina na veliko parfemima i kozmetikom d.o.o., OIB 57315927742, Križna 18, 10000 Zagreb zastupanog po punomoćniku Ibrica Zulfikarpašić; Financijska agencija, OIB 85821130368, Ulica grada Vukovara 70, 10000 Zagreb; STANO-UPRAVA društvo s ograničenom odgovornošću za organizaciju upravljanja i održavanja stambenih zgrada, poslovnih prosto, OIB 17418170125, Mike Tripala 6, 21000 Split; PPD CROATIA društvo s ograničenom odgovornošću za trgovinu i usluge, OIB 42729559546, Badalićeva 26 F, 10000 Zagreb; AWT INTERNATIONAL Trgovina i usluge, d.o.o., OIB 57159149897, Slavonska avenija 52/a, 10000 Zagreb zastupanog po punomoćniku Josip Šimović; Suvlasnici stambene zgrade u Zagrebu, Praška 10, Praška 10, 10000 Zagreb zastupanog po punomoćniku GRADSKO STAMBENO KOMUNALNO GOSPODARSTVO društvo s ograničenom odgovornošću za usluge, građevinarstvo i trgovinu; KIM Mljekara Karlovac društvo s ograničenom odgovornošću, OIB 93458739954, Mekušanska cesta 51, 47000 Karlovac; GILAN društvo s ograničenom odgovornošću za graditeljstvo, OIB 35846084789, Poljička cesta 32, 21000 Split; KGH TEHNIKA d.o.o. za projektiranje, inženjering, graditeljstvo, konzalting i trgovinu, OIB 77498607505, Špinutska 10, 21000 Split; PRERADA d.o.o. za trgovinu, pekarstvo i proizvodnju tjestenine, OIB 39254660740, Zagorski Put 27, 21000 Split; Čakovečki mlinovi, dioničko društvo za proizvodnju i promet prehrambenih proizvoda,Čakovec, OIB 20262622069, Mlinska 1, 40000 Čakovec; FRANCK prehrambena industrija, dioničko društvo, OIB 07676693758, Vodovodna 20, 10000 Zagreb; NASTAVNI ZAVOD ZA JAVNO ZDRAVSTVO SPLITSKO-DALMATINSKE ŽUPANIJE, OIB 54948902275, Vukovarska Ulica 46, 21000 Split; GRAD STARI GRAD, OIB 95584171878, Novo Riva 3, 21460 Stari Grad; Dragan Kondić,vl.obrta Pekarnice VODICE, OIB 51213845914, Ul. Miroslava Krleže 4, 23250 Pag zastupanog po punomoćniku Hrvoje Acinger; KOMUNALNO STARI GRAD, društvo s ograničenom odgovornošću za komunalnu djelatnost, OIB 32328464260, Trg Ploča 7, 21460 Stari Grad; Duje Bašćevan, OIB 17659769140, Ulica Matije Gupca 16, 23000 Zadar zastupanog po punomoćniku Odvjetničko društvo FRANKO KOTLAR, ANA VIDOV &amp; partneri, društvo s ograničenom odgovornošću; AUTOCOMMERCE HRVATSKA d.o.o. za promet robe na vanjskom i unutrašnjem tržištu, OIB 36844439304, Kovinska 22, 10000 Zagreb zastupanog po punomoćniku Odvjetničko društvo Balatinec i Nikolić društvo s ograničenom odgovornošću; Grad Rijeka, OIB 54382731928, Korzo 16, 51000 Rijeka; EUROCOM d.o.o. za promet roba i usluga, OIB 61781931283, Donji stupnik, pod bregom 8, 10000 Zagreb zastupanog po punomoćniku Odvjetničko društvo BRLEČIĆ &amp; partneri, javno trgovačko društvo za obavljanje odvjetničkih poslova; CLARUM d. o. o. za proizvodnju, trgovinu i usluge, OIB 36280841645, Ulica I Industrijski Odvojak 9, 35400 Nova Gradiška; Meteor Grupa - Labud društvo s ograničenom odgovornošću za proizvodnju sredstava za čišćenje, higijenskih i kemijskih pro, OIB 23359164583, Radnička cesta 173/r, 10000 Zagreb zastupanog po punomoćniku Hrvoje Matić; INSTITUT IGH, dioničko društvo za istraživanje i razvoj u graditeljstvu, OIB 79766124714, Janka Rakuše 1, 10000 Zagreb; JETONIS &amp; CO, d.o.o. za trgovinu i ugostiteljstvo u stečaju, OIB 59314720300, Četvrt Žarka Dražojevića 13, 21310 Omiš; LOGISTIKA VIOLETA d.o.o. za proizvodnju, trgovinu i usluge, OIB 62874063131, Obrež Zelinski 55, 10380 Sveti Ivan Zelina; BADEL 1862 dioničko društvo, vina, alkoholna i bezalkoholna pića, OIB 36749512860, Vlaška 116, 10000 Zagreb; ZVIJEZDA dioničko društvo za proizvodnju, trgovinu i usluge, OIB 91492011748, Ulica Marijana Čavića 1, 10000 Zagreb; ŠAFRAM, društvo s ograničenom odgovornošću za proizvodnju, OIB 58257645837, Oranice 118, 10000 Zagreb; Hrvatsko društvo skladatelja, OIB 56668956985, Berislavićeva 9, 10000 Zagreb; PODRAVKA prehrambena industrija, d.d., OIB 18928523252, A.Starčevića 32, 48000 Koprivnica; DUKAT mliječna industrija dioničko društvo, OIB 25457712630, Marijana Čavića 9, 10000 Zagreb; BIO-ŽUNEC društvo s ograničenom odgovornošću za trgovinu i usluge, OIB 02926123910, Juršićeva 30, 10370 Rugvica; MAKARSKI KOMUNALAC društvo s ograničenom odgovornošću za obavljanje komunalnih poslova, OIB 12733878804, Trg Tina Ujevića 1, 21300 Makarska; NIKAS trgovina, zastupanje i posredovanje, d. o. o., OIB 34588947552, Jušići 69/d, 51211 Jurdani zastupanog po punomoćniku ODVJETNIČKO DRUŠTVO STANIĆ I PARTNERI društvo s ograničenom odgovornošću; DALMAMED, društvo s ograničenom odgovornošću za proizvodnju i promet pčelinjim proizvodima, repromaterijalom za pčelarstvo, OIB 47157658264, Bijenik 158, 10000 Zagreb; PIP pčelarstvo, priroda, tehnika, d.o.o., OIB 37364743662, Karlovačka 8 d, 10451 Pisarovina; ZAGREBAČKA BANKA DIONIČKO DRUŠTVO, OIB 92963223473, Trg bana Josipa Jelačića 10, 10000 Zagreb; SARDINA društvo sa ograničenom odgovornošću za ulov, preradu i konzerviranje ribe i marikulturu, OIB 91062886911, Ratac 1, 21410 Postira zastupanog po punomoćniku ZOU I.RESTOVIĆ,V.GARAFULIĆ KUKOČ I I.RESTOVIĆ; GRIKULA društvo s ograničenom odgovornošću za trgovinu, ugostiteljstvo i turizam, OIB 46058793842, Deškovićev trg 4, 21412 Pučišća zastupanog po punomoćniku ZOU I.RESTOVIĆ,V.GARAFULIĆ KUKOČ I I.RESTOVIĆ; Jure Kerum, OIB 71411862557, Mostarska 83, 21000 Split zastupanog po punomoćniku Nevio Sanader; KOTEKS import-export dioničko društvo za unutarnju i vanjsku trgovinu, OIB 57001982985, Ulica Kralja Zvonimira 14, 21000 Split; Ministarstvo pravosuđa RH, OIB 26635293339, Ulica grada Vukovara 49, 10000 Zagreb; Ministarstvo financija RH, OIB 18683136487, Katančićeva 5, 10000 Zagreb; JOKER d.o.o. za rekreaciju i usluge, OIB 49168006090, Put Brodarice 6, 21000 Split; ORBICO d.o.o. za trgovinu, OIB 85611744662, Koturaška Cesta 69, 10000 Zagreb zastupanog po punomoćniku Mirka Vuletić; ANAMARIJA-COMPANY, društvo s ograničenom odgovornošću za proizvodnju, trgovinu i usluge, OIB 72416125182, Prelčeva 46, 10360 Sesvete zastupanog po punomoćniku ODVJETNIČKO DRUŠTVO BABIĆ &amp; ČIBARIĆ društvo s ograničenom odgovornošću; B2  KAPITAL d.o.o. za poslovne usluge, OIB 57509775367, Radnička cesta 41, 10000 Zagreb; RADION, društvo s ograničenom odgovornošću za trgovinu, uslužnu djelatnost, ugositeljstvo, turizam i export-import, OIB 22025239366, Benkovačko selo 157, 23420 Benkovac zastupanog po punomoćniku Marina Skorić; GRADINA-BAŠKA VODA društvo s ograničenom odgovornošću za komunalnu djelatnost, OIB 57015795940, Blato 12, 21320 Baška Voda zastupanog po punomoćniku Ana Štrbac Agić; Nina Gruica, OIB 84599538591, Ivana Rendića 15, 21000 Split; Ecija Listeš, OIB 07123815706, Kneza Trpimira 104, 21231 Klis; Marija Leskur, OIB 53314276719, Biskupa Jurja Dobrile 13, 21000 Split; Željka Kerum Topalušić, OIB 91750792954, Mostarska 83, 21000 Split; Josip Komar, OIB 87818533251, TOLANAC 57 (ranije: KAŠTEL STARI, TOLANAC, 0), 21217 Kaštel Stari; Sanja Mijan, OIB 36526404804, Velebitska 2, 21000 Split; Jure Šerić, OIB 02148172532, Dubrovačka 51, 21000 Split</derivirana_varijabla>
  </DomainObject.Predmet.StrankaFormatedWithAdressOIB>
  <DomainObject.Predmet.StrankaWithAdress>
    <izvorni_sadrzaj>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Split,TOWN d.o.o. za ugostiteljstvo u stečaju Zrinjsko-Frankopanska 68,21000 Split,MILS, MLJEKARA SPLIT dioničko društvo u stečaju Komulovića Put 4,21000 Split,VODOVOD d.o.o. za usluge opskrbe pitkom vodom Špire Brusine 17,23000 Zadar,LAGER BAŠIĆ, d.o.o. za proizvodnju, trgovinu i usluge Trgovačka ulica 3,10255 Donji Stupnik,MARJAN VOĆE d.o.o. za trgovinu, ugostiteljstvo i usluge Kozari 8/A,10000 Zagreb,Komunalno društvo GRAD d.o.o. Petra Jakšića 17,21400 Supetar,TEKSTILPROMET d.d., trgovina na veliko i malo Ulica grada Gospića 1/A,10000 Zagreb,REKORD-TIM d. o. o. za proizvodnju, trgovinu na veliko i malo, uvoz-izvoz Zagrebačka 44,35250 Oriovac,NIRS, društvo s ograničenom odgovornošću za proizvodnju i trgovinu Dračevac 4/D,21000 Split,Fructus KRESTO d.o.o. za trgovinu Trg Republike 6,40000 Čakovec,MEĐIMURKA trgovačko društvo na veliko i malo, uvoz-izvoz, dioničko društvo Trg Republike 6,40000 Čakovec,PERUTNINA PTUJ - PIPO d.o.o. za proizvodnju i trgovinu Ind.zona Istok,Rudolfa Steinera 7,40000 Čakovec,PODRAVSKA BANKA dioničko društvo Opatička 3,48000 Koprivnica,Hrvatski Telekom d.d. Roberta Frangeša Mihanovića 9,10000 Zagreb,ALLIANZ ZAGREB dioničko društvo za osiguranje Heinzelova 70,10000 Zagreb,HEP-Operator distribucijskog sustava d.o.o. za distribuciju i opskrbu električne energije Ulica grada Vukovara 37,10000 Zagreb,FRIDRIH društvo s ograničenom odgovornošću za proizvodnju preradu i trgovinu gljiva Kobiljak, Budenečki put 2,10360 Sesvete,Ivan Šušnjara Ulica Domovinskog Rata 11,21240 Vedrine,HEP ELEKTRA d.o.o. za opskrbu električnom energijom Ulica grada Vukovara 37,10000 Zagreb,ISTARSKA PIVOVARA d.o.o. za proizvodnju, usluge i trgovinu Sv.Ivan - Dol 6,52420 Buzet,Kutjevo dioničko društvo za proizvodnju i promet poljoprivrednih i prehrambenih proizvoda Kralja Tomislava 1,34340 Kutjevo,NARODNE NOVINE, dioničko društvo za izdavanje i tiskanje Službenog lista Republike Hrvatske, službenih i drugih obrazaca te  Savski Gaj XIII. put 6,10000 Zagreb,FORUM, društvo s ograničenom odgovornošću za izdavačku djelatnost Industrijska zona IK,23000 Murvica,PAŠKA SIRANA dioničko društvo za proizvodnju, preradu, otkup i  prodaju poljoprivrednih proizvoda Zadarska 5,23250 Pag,AGRAM BANKA, dioničko društvo Ulica grada Vukovara 74,10000 Zagreb,DIOKOM  NOVI d.o.o. za proizvodnju i trgovinu u stečaju Plano/bb,21220 Plano,ZAVOD ZA JAVNO ZDRAVSTVO DUBROVAČKO-NERETVANSKE ŽUPANIJE Dr.Ante Šercera 4/A,20000 Dubrovnik,Saponia kemijska, prehrambena i farmaceutska industrija d.d. Matije Gupca 2,31000 Osijek,DICENTRA d.o.o. za trgovinu i usluge Vijeća Europe 36,32000 Vukovar,REVICON za računovodstvo, poslovno savjetovanje, društvo s ograničenom odgovornošću Gorička 6,21000 Split,PIK VRBOVEC-MESNA INDUSTRIJA, dioničko društvo za proizvodnju i promet mesa i mesnih prerađevina Zagrebačka 148,10340 Vrbovec,Hrvatske vode,Vodnogospodarski odjel za slivove sjevernog Jadrana Ulica Grada Vukovara 220,10000 Zagreb,AUTOKUĆA VRDOLJAK trgovina i usluge, export-import d.o.o. Ulica Domovinskog Rata 65,21000 Split,DOC DUBROVNIK d.o.o. za trgovinu, turizam i usluge Kralja Tomislava 7,20000 Dubrovnik,Hrvatske vode,Vodnogospodarski odjel za gornju Savu Ulica Grada Vukovara 220,10000 Zagreb,MESNA INDUSTRIJA BRAĆA PIVAC proizvodnja i prerada mesa, trgovina, usluge, turizam, ugostiteljstvo i turistička agencija d.o.o Težačka 13,21276 Vrgorac,EMO-ADRIA d.o.o. za trgovinu, proizvodnju, usluge i turizam Bašini 3,21210 Solin,CVJETKO društvo s ograničenom odgovornošću, za trgovinu i usluge, turistička agencija Put Trščenice 41,21000 Split,KORDIĆ KOMERC d.o.o. za trgovinu Zrinsko-Frankopanska 6,21400 Supetar,Delamaris Zagreb društvo s ograničenom odgovornošću za trgovinu i usluge Drežnička 13,10000 Zagreb,ADRIATIC OSIGURANJE dioničko društvo Listopadska 2,10000 Zagreb,Grad Trogir Trg Ivana Pavla II br.1,21220 Trogir,INA-INDUSTRIJA NAFTE, d.d. Avenija V. Holjevca 10,10000 Zagreb,MAKRO d.o.o. za trgovinu, građevinarstvo, inženjering, usluge na području prometa, prijevoz i turizam Matice Hrvatske 5,21204 Dugopolje,Ivica Jelavić-Šako,vlasnik obrta Jelavić Solinske Mladeži 54,21210 Solin,ELECTRONIC SECURITY d.o.o. tehnička zaštita imovine Kroz Smrdečac 7,21000 Split,ZELENI GRAD ŠIBENIK društvo s ograničenom odgovornošću za komunalne djelatnosti Stjepana Radića 100,22000 Šibenik,Grad Zadar Narodni trg 1,23000 Zadar,P P K karlovačka mesna industrija, dioničko društvo Selce 33,47000 Karlovac,Joško Kodžoman,vl.obrta za pekarstvo Klas Ulica Jerka Mišetića 10,21450 Hvar,ARABESCA društvo s ograničenom odgovornošću za trgovinu, proizvodnju, usluge i ugostiteljstvo Ljudevita Posavskog 9,10360 Sesvete,MAGROS komercijalni konzalting d. o. o. u stečaju Ulica Vladimira Nazora 3,51410 Opatija,Grad Zagreb Trg Stjepana Radića 1,10000 Zagreb,GRAFIKA-GRAFOPRINT d.o.o. za grafičku djelatnost i trgovinu Podrebar 3/A,10437 Bestovje,Zavod za javno zdravstvo Ličko-senjske županije Senjskih Žrtava 2,53000 Gospić,VIVAT FINA VINA d.o.o. za trgovinu i usluge Ulica Frana Folnegovića 1 B,10000 Zagreb,ZDENKA-mliječni proizvodi društvo s ograničenom odgovornošću za proizvodnju mliječnih proizvoda, trgovinu i usluge Trg Kralja Tomislava 15,43290 Veliki Zdenci,PREHRAMBENO INDUSTRIJSKI KOMBINAT dioničko društvo za proizvodnju, preradu i trgovinu Krešimirova 26,51000 Rijeka,ZAGREBAČKI HOLDING, društvo s ograničenom odgovornošću za javni prijevoz, opskrbu vodom, održavanje čistoće, putnička a Ulica grada Vukovara 41,10000 Zagreb,Adriatic Croatia International Club, za djelatnost marina d. d. Rudolfa Strohala 2,51000 Rijeka,TEKOM d.o.o. za usluge, servis i prodaju Čakovečka 61,40000 Strahoninec,ESTRA društvo s ograničenom odgovornošću za trgovinu na veliko i malo R.Končara 39,40000 Novo Selo Rok,ADRIA RESORTS društvo s ograničenom odgovornošću za turizam i ugostiteljstvo te ostale poslovne djelatnosti Obala V.Nazora 1,52210 Rovinj,DUPIN d.o.o. za unutarnju i vanjsku trgovinu i usluge Dvorničićeva 22,10000 Zagreb,KOTANYI d.o.o. za trgovinu Savska cesta 116,10000 Zagreb,ŽITOPROIZVOD dioničko društvo Banija 69,47000 Karlovac,NAŠE KLASJE društvo s ograničenom odgovornošću za proizvodnju, trgovinu i usluge Raška 35,10000 Zagreb,FRAGARIA d.o.o. za unutarnju i vanjsku trgovinu, proizvodnju voća i povrća V. Ravnice br. 2,10000 Zagreb,EUROM d.o.o. za marketing, trgovinu, uvoz-izvoz, građenje i zastupanje inozemnih tvrtki u stečaju Borongajska 81/a,10000 Zagreb,Grad Dubrovnik Pred Dvorom 1,20000 Dubrovnik,Marijan Huzjak,vl.MYGROS Martina Pušteka 10a,42223 Donja Poljana,Tea Gabelica,vl.obrta FINOĆA Put Strinje 80,21212 Kaštel Sućurac,ROX društvo s ograničenom odgovornošću za trgovinu i usluge Slavonska avenija 100,10000 Zagreb,Suvlasnici stambene zgrade Milana Amruša 1 u Zagrebu Milana Amruša 1,10000 Zagreb,Suvlasnici stambene zgrade u Zagrebu, Kamaufova 2 Kamaufova 2,10000 Zagreb,Hrvatske vode, pravna osoba za upravljanje vodama Ulica Grada Vukovara 220,10000 Zagreb,Mijo Maleš,vl. pekarskog obrta Zamrće 1,21214 Kaštel Gomilica,OSILOVAC d.o.o. za poljoprivrednu proizvodnju Ferićeva 16,31512 Feričanci,TUTTI FRUTTI - FMB, društvo s ograničenom odgovornošću za proizvodnju, usluge i trgovinu Brusići 16,51500 Krk,Martin Omrčen,vl.obrta GRAFOPAK Sarajevska 23,21000 Split,Marija Mornar Grge Novaka 101,21000 Split,Zlatko Marin,vl.Marin ugostiteljska oprema Dubrovačka 11,21204 Dugopolje,TROGIR HOLDING d.o.o. za komunalne djelatnosti, parking i usluge Put Mulina 2,21220 Trogir,DISA, d.o.o. za trgovinu i poslovne usluge Ive Tijardovića 26,21000 Split,AUTOline d.o.o. za trgovinu i usluge - u stečaju Kovinska 5,10000 Zagreb,Mesna industrija-Vajda, dioničko društvo Čakovec Zagrebačka 4,40000 Čakovec,BOSMATTOM proizvodnja, trgovina i usluge, export-import, društvo s ograničenom odgovornošću Kraljice Jelene 19,21204 Dugopolje,SALVIA, društvo s ograničenom odgovornošću za trgovinu, usluge, proizvodnju, uvoz-izvoz Radnička cesta 80,10000 Zagreb,SLOBODNA DALMACIJA izdavačka i tiskarska djelatnost, dioničko društvo ,Jadranka Džolić,vl.obrta BOLIJA Obala kralja Tomislava 11,21217 Kaštel Stari,ACCRA d.o.o. za proizvodnju i trgovinu Luka II broj 1,21310 Duće,BRODOMERKUR trgovina i usluge, dioničko društvo Solinska 47,21000 Split,SWISSLION d.o.o. za proizvodnju, trgovinu i distribuciju Marijana Cvetkovića 2,44000 Sisak,IVOX trgovina i usluge d.o.o. Maksimirska 33,10000 Zagreb,Damir Sršen,vl.Obrta za trgovinu PRINTER Doverska 17,21000 Split,Nedjeljko Tešija,vl.Obrta za prijevoz,građevinarstvo, trgovinu i usluge Gizdići 12,21231 Klis,Mercedes-Benz Leasing Hrvatska d.o.o. za leasing nekretnina, vozila i strojeva Kovinska 5,10000 Zagreb,HŽ INFRASTRUKTURA d.o.o. za upravljanje, održavanje i izgradnju željezničke infrastrukture Mihanovićeva 12,10000 Zagreb,VODOVOD I KANALIZACIJA, društvo s ograničenom odgovornošću za vodoopskrbu, odvodnju i pročišćavanje otpadnih voda Hercegovačka 8,21000 Split,Hrvatska radiotelevizija Prisavlje 3,10000 Zagreb,SIRANA GLIGORA d.o.o. za proizvodnju, trgovinu, turizam i poljoprivredu Figurica 22/A,23250 Kolan,BOŽJAKOVINA, dioničko društvo za proizvodnju i promet poljoprivrednim proizvodima Božjakovečka 6,10370 Božjakovina,EURO DAUS dioničko društvo za trgovinu i servis vozila Put Mostina 1,21000 Split,HEP-Operator distribucijskog sustava d.o.o., Elektra Šibenik Ante Šupuka 1,22000 Šibenik,JAMNICA dioničko društvo za proizvodnju mineralnih voda Getaldićeva 3,10000 Zagreb,BOBIS d.o.o. za proizvodnju kolača, trajnog peciva i kruha 4. Gardijske 51,21000 Split,KUK-CO društvo s ograničenom odgovornošću za građevinarstvo, trgovinu i usluge Ulica Don Lovre Katića 25,21210 Solin,BEST WEST, trgovina i turistička agencija, d.o.o. 4. Gardijske 51,21000 Kamen,CESTAR društvo s ograničenom odgovornošću za građevinarstvo Matice Hrvatske 1,21000 Split,MATADURA, d.o.o. za usluge u nautičkom turizmu Put Žnjana 18/A,21000 Split,SONEX društvo sa ograničenom odgovornošću za proizvodnju i trgovinu F. Tuđmana 7A,21212 Kaštel Sućurac,Ivica Babić,vl.obrta BABIĆ Kopilica 19,21000 Split,GR CARTOTECNICA Srl. Via Dante 25,Piazzola sul Brenta (Padova),PJACA ROSA d.o.o. za ugostiteljstvo i turizam Narodni trg 1,21000 Split,CRO-GO d.o.o. za proizvodnju i trgovinu Don Frane Bulića 64,21210 Solin,LEDO dioničko društvo za proizvodnju i promet sladoleda i smrznute hrane Čavićeva 1a,10000 Zagreb,Grad Split Obala kneza Branimira 17,21000 Split,COCA-COLA HBC HRVATSKA - društvo s ograničenom odgovornošću za proizvodnju, prodaju i distribuciju bezalkoholnih pića Sachsova 1,10000 Zagreb,JADRAN - GALENSKI LABORATORIJ d. d. Svilno 20,51000 Rijeka,RADIN-GRAFIKA d.o.o. za trgovinu Gospodarska 9,10431 Sveta Nedelja,JEDINSTVO, poljoprivredna zadruga - "u stečaju" Smokvica/bb,20271 Smokvica,GS1 Croatia Preradovićeva 35,10000 Zagreb,STJE MA PROMET d.o.o. za trgovinu i prijevoz, uvoz-izvoz Pere Pirkera II. Odvojak 5 C,10360 Sesvete,Stečajna masa iza SUTLA poljoprivredna zadruga - u stečaju II Deverićev odvojak 5,10000 Zagreb,ALCA ZAGREB trgovačko društvo s ograničenom odgovornošću za uvoz, izvoz i trgovinu na veliko i malo Koledovčina 2,10000 Zagreb,PČELARSTVO DARUVAR društvo s ograničenom odgovornošću za proizvodnju, trgovinu i usluge Josipa Jelačića 87 G,43500 Daruvar,VODOVOD I ODVODNJA društvo s ograničenom odgovornošću za vodoopskrbu, te odvodnju i pročišćavanje otpadnih voda Kralja Zvonimira 50,22000 Šibenik,AFRODITA COMMERC d.o.o. za trgovinu, proizvodnju i usluge Getaldićeva 8,10000 Zagreb,MLJEKARA BOSNIĆ d.o.o. za usluge Ulica Dujma Ćubića 15,21256 Cista Provo,TRGOMIX, društvo s ograničenom odgovornošću za trgovinu, export-import Križine 22 A,21000 Split,VODOOPSKRBA I ODVODNJA društvo s ograničenom odgovornošću za javnu vodoopskrbu i odvodnju Folnegovićeva 1,10000 Zagreb,CROATIA osiguranje d.d. Vatroslava Jagića 33,10000 Zagreb,Granolio d.d. za proizvodnju, trgovinu i usluge Budmanijeva 5,10000 Zagreb,PECTEN d.o.o. mrijest, uzgoj i trgovina ribe i školjkaša Put Ponikvica 3,21217 Kaštel Novi,NOVOTERM, d.o.o. za proizvodnju i trgovinu Zupina 28,21000 Split,Beiersdorf - trgovina na veliko parfemima i kozmetikom d.o.o. Križna 18,10000 Zagreb,Financijska agencija Ulica grada Vukovara 70,10000 Zagreb,STANO-UPRAVA društvo s ograničenom odgovornošću za organizaciju upravljanja i održavanja stambenih zgrada, poslovnih prosto Mike Tripala 6,21000 Split,PPD CROATIA društvo s ograničenom odgovornošću za trgovinu i usluge Badalićeva 26 F,10000 Zagreb,AWT INTERNATIONAL Trgovina i usluge, d.o.o. Slavonska avenija 52/a,10000 Zagreb,Suvlasnici stambene zgrade u Zagrebu, Praška 10 Praška 10,10000 Zagreb,KIM Mljekara Karlovac društvo s ograničenom odgovornošću Mekušanska cesta 51,47000 Karlovac,GILAN društvo s ograničenom odgovornošću za graditeljstvo Poljička cesta 32,21000 Split,KGH TEHNIKA d.o.o. za projektiranje, inženjering, graditeljstvo, konzalting i trgovinu Špinutska 10,21000 Split,PRERADA d.o.o. za trgovinu, pekarstvo i proizvodnju tjestenine Zagorski Put 27,21000 Split,Čakovečki mlinovi, dioničko društvo za proizvodnju i promet prehrambenih proizvoda,Čakovec Mlinska 1,40000 Čakovec,FRANCK prehrambena industrija, dioničko društvo Vodovodna 20,10000 Zagreb,NASTAVNI ZAVOD ZA JAVNO ZDRAVSTVO SPLITSKO-DALMATINSKE ŽUPANIJE Vukovarska Ulica 46,21000 Split,GRAD STARI GRAD Novo Riva 3,21460 Stari Grad,Dragan Kondić,vl.obrta Pekarnice VODICE Ul. Miroslava Krleže 4,23250 Pag,KOMUNALNO STARI GRAD, društvo s ograničenom odgovornošću za komunalnu djelatnost Trg Ploča 7,21460 Stari Grad,Duje Bašćevan Ulica Matije Gupca 16,23000 Zadar,AUTOCOMMERCE HRVATSKA d.o.o. za promet robe na vanjskom i unutrašnjem tržištu Kovinska 22,10000 Zagreb,Grad Rijeka Korzo 16,51000 Rijeka,EUROCOM d.o.o. za promet roba i usluga Donji stupnik, pod bregom 8,10000 Zagreb,CLARUM d. o. o. za proizvodnju, trgovinu i usluge Ulica I Industrijski Odvojak 9,35400 Nova Gradiška,Meteor Grupa - Labud društvo s ograničenom odgovornošću za proizvodnju sredstava za čišćenje, higijenskih i kemijskih pro Radnička cesta 173/r,10000 Zagreb,INSTITUT IGH, dioničko društvo za istraživanje i razvoj u graditeljstvu Janka Rakuše 1,10000 Zagreb,JETONIS &amp; CO, d.o.o. za trgovinu i ugostiteljstvo u stečaju Četvrt Žarka Dražojevića 13,21310 Omiš,LOGISTIKA VIOLETA d.o.o. za proizvodnju, trgovinu i usluge Obrež Zelinski 55,10380 Sveti Ivan Zelina,BADEL 1862 dioničko društvo, vina, alkoholna i bezalkoholna pića Vlaška 116,10000 Zagreb,ZVIJEZDA dioničko društvo za proizvodnju, trgovinu i usluge Ulica Marijana Čavića 1,10000 Zagreb,ŠAFRAM, društvo s ograničenom odgovornošću za proizvodnju Oranice 118,10000 Zagreb,Hrvatsko društvo skladatelja Berislavićeva 9,10000 Zagreb,PODRAVKA prehrambena industrija, d.d. A.Starčevića 32,48000 Koprivnica,DUKAT mliječna industrija dioničko društvo Marijana Čavića 9,10000 Zagreb,BIO-ŽUNEC društvo s ograničenom odgovornošću za trgovinu i usluge Juršićeva 30,10370 Rugvica,MAKARSKI KOMUNALAC društvo s ograničenom odgovornošću za obavljanje komunalnih poslova Trg Tina Ujevića 1,21300 Makarska,NIKAS trgovina, zastupanje i posredovanje, d. o. o. Jušići 69/d,51211 Jurdani,DALMAMED, društvo s ograničenom odgovornošću za proizvodnju i promet pčelinjim proizvodima, repromaterijalom za pčelarstvo Bijenik 158,10000 Zagreb,PIP pčelarstvo, priroda, tehnika, d.o.o. Karlovačka 8 d,10451 Pisarovina,ZAGREBAČKA BANKA DIONIČKO DRUŠTVO Trg bana Josipa Jelačića 10,10000 Zagreb,SARDINA društvo sa ograničenom odgovornošću za ulov, preradu i konzerviranje ribe i marikulturu Ratac 1,21410 Postira,GRIKULA društvo s ograničenom odgovornošću za trgovinu, ugostiteljstvo i turizam Deškovićev trg 4,21412 Pučišća,Jure Kerum Mostarska 83,21000 Split,KOTEKS import-export dioničko društvo za unutarnju i vanjsku trgovinu Ulica Kralja Zvonimira 14,21000 Split,Ministarstvo pravosuđa RH Ulica grada Vukovara 49,10000 Zagreb,Ministarstvo financija RH Katančićeva 5,10000 Zagreb,JOKER d.o.o. za rekreaciju i usluge Put Brodarice 6,21000 Split,ORBICO d.o.o. za trgovinu Koturaška Cesta 69,10000 Zagreb,ANAMARIJA-COMPANY, društvo s ograničenom odgovornošću za proizvodnju, trgovinu i usluge Prelčeva 46,10360 Sesvete,B2  KAPITAL d.o.o. za poslovne usluge Radnička cesta 41,10000 Zagreb,RADION, društvo s ograničenom odgovornošću za trgovinu, uslužnu djelatnost, ugositeljstvo, turizam i export-import Benkovačko selo 157,23420 Benkovac,GRADINA-BAŠKA VODA društvo s ograničenom odgovornošću za komunalnu djelatnost Blato 12,21320 Baška Voda,Nina Gruica Ivana Rendića 15,21000 Split,Ecija Listeš Kneza Trpimira 104,21231 Klis,Marija Leskur Biskupa Jurja Dobrile 13,21000 Split,Željka Kerum Topalušić Mostarska 83,21000 Split,Josip Komar TOLANAC 57 (ranije: KAŠTEL STARI, TOLANAC, 0),21217 Kaštel Stari,Sanja Mijan Velebitska 2,21000 Split,Jure Šerić Dubrovačka 51,21000 Split</izvorni_sadrzaj>
    <derivirana_varijabla naziv="DomainObject.Predmet.StrankaWithAdress_1">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Split,TOWN d.o.o. za ugostiteljstvo u stečaju Zrinjsko-Frankopanska 68,21000 Split,MILS, MLJEKARA SPLIT dioničko društvo u stečaju Komulovića Put 4,21000 Split,VODOVOD d.o.o. za usluge opskrbe pitkom vodom Špire Brusine 17,23000 Zadar,LAGER BAŠIĆ, d.o.o. za proizvodnju, trgovinu i usluge Trgovačka ulica 3,10255 Donji Stupnik,MARJAN VOĆE d.o.o. za trgovinu, ugostiteljstvo i usluge Kozari 8/A,10000 Zagreb,Komunalno društvo GRAD d.o.o. Petra Jakšića 17,21400 Supetar,TEKSTILPROMET d.d., trgovina na veliko i malo Ulica grada Gospića 1/A,10000 Zagreb,REKORD-TIM d. o. o. za proizvodnju, trgovinu na veliko i malo, uvoz-izvoz Zagrebačka 44,35250 Oriovac,NIRS, društvo s ograničenom odgovornošću za proizvodnju i trgovinu Dračevac 4/D,21000 Split,Fructus KRESTO d.o.o. za trgovinu Trg Republike 6,40000 Čakovec,MEĐIMURKA trgovačko društvo na veliko i malo, uvoz-izvoz, dioničko društvo Trg Republike 6,40000 Čakovec,PERUTNINA PTUJ - PIPO d.o.o. za proizvodnju i trgovinu Ind.zona Istok,Rudolfa Steinera 7,40000 Čakovec,PODRAVSKA BANKA dioničko društvo Opatička 3,48000 Koprivnica,Hrvatski Telekom d.d. Roberta Frangeša Mihanovića 9,10000 Zagreb,ALLIANZ ZAGREB dioničko društvo za osiguranje Heinzelova 70,10000 Zagreb,HEP-Operator distribucijskog sustava d.o.o. za distribuciju i opskrbu električne energije Ulica grada Vukovara 37,10000 Zagreb,FRIDRIH društvo s ograničenom odgovornošću za proizvodnju preradu i trgovinu gljiva Kobiljak, Budenečki put 2,10360 Sesvete,Ivan Šušnjara Ulica Domovinskog Rata 11,21240 Vedrine,HEP ELEKTRA d.o.o. za opskrbu električnom energijom Ulica grada Vukovara 37,10000 Zagreb,ISTARSKA PIVOVARA d.o.o. za proizvodnju, usluge i trgovinu Sv.Ivan - Dol 6,52420 Buzet,Kutjevo dioničko društvo za proizvodnju i promet poljoprivrednih i prehrambenih proizvoda Kralja Tomislava 1,34340 Kutjevo,NARODNE NOVINE, dioničko društvo za izdavanje i tiskanje Službenog lista Republike Hrvatske, službenih i drugih obrazaca te  Savski Gaj XIII. put 6,10000 Zagreb,FORUM, društvo s ograničenom odgovornošću za izdavačku djelatnost Industrijska zona IK,23000 Murvica,PAŠKA SIRANA dioničko društvo za proizvodnju, preradu, otkup i  prodaju poljoprivrednih proizvoda Zadarska 5,23250 Pag,AGRAM BANKA, dioničko društvo Ulica grada Vukovara 74,10000 Zagreb,DIOKOM  NOVI d.o.o. za proizvodnju i trgovinu u stečaju Plano/bb,21220 Plano,ZAVOD ZA JAVNO ZDRAVSTVO DUBROVAČKO-NERETVANSKE ŽUPANIJE Dr.Ante Šercera 4/A,20000 Dubrovnik,Saponia kemijska, prehrambena i farmaceutska industrija d.d. Matije Gupca 2,31000 Osijek,DICENTRA d.o.o. za trgovinu i usluge Vijeća Europe 36,32000 Vukovar,REVICON za računovodstvo, poslovno savjetovanje, društvo s ograničenom odgovornošću Gorička 6,21000 Split,PIK VRBOVEC-MESNA INDUSTRIJA, dioničko društvo za proizvodnju i promet mesa i mesnih prerađevina Zagrebačka 148,10340 Vrbovec,Hrvatske vode,Vodnogospodarski odjel za slivove sjevernog Jadrana Ulica Grada Vukovara 220,10000 Zagreb,AUTOKUĆA VRDOLJAK trgovina i usluge, export-import d.o.o. Ulica Domovinskog Rata 65,21000 Split,DOC DUBROVNIK d.o.o. za trgovinu, turizam i usluge Kralja Tomislava 7,20000 Dubrovnik,Hrvatske vode,Vodnogospodarski odjel za gornju Savu Ulica Grada Vukovara 220,10000 Zagreb,MESNA INDUSTRIJA BRAĆA PIVAC proizvodnja i prerada mesa, trgovina, usluge, turizam, ugostiteljstvo i turistička agencija d.o.o Težačka 13,21276 Vrgorac,EMO-ADRIA d.o.o. za trgovinu, proizvodnju, usluge i turizam Bašini 3,21210 Solin,CVJETKO društvo s ograničenom odgovornošću, za trgovinu i usluge, turistička agencija Put Trščenice 41,21000 Split,KORDIĆ KOMERC d.o.o. za trgovinu Zrinsko-Frankopanska 6,21400 Supetar,Delamaris Zagreb društvo s ograničenom odgovornošću za trgovinu i usluge Drežnička 13,10000 Zagreb,ADRIATIC OSIGURANJE dioničko društvo Listopadska 2,10000 Zagreb,Grad Trogir Trg Ivana Pavla II br.1,21220 Trogir,INA-INDUSTRIJA NAFTE, d.d. Avenija V. Holjevca 10,10000 Zagreb,MAKRO d.o.o. za trgovinu, građevinarstvo, inženjering, usluge na području prometa, prijevoz i turizam Matice Hrvatske 5,21204 Dugopolje,Ivica Jelavić-Šako,vlasnik obrta Jelavić Solinske Mladeži 54,21210 Solin,ELECTRONIC SECURITY d.o.o. tehnička zaštita imovine Kroz Smrdečac 7,21000 Split,ZELENI GRAD ŠIBENIK društvo s ograničenom odgovornošću za komunalne djelatnosti Stjepana Radića 100,22000 Šibenik,Grad Zadar Narodni trg 1,23000 Zadar,P P K karlovačka mesna industrija, dioničko društvo Selce 33,47000 Karlovac,Joško Kodžoman,vl.obrta za pekarstvo Klas Ulica Jerka Mišetića 10,21450 Hvar,ARABESCA društvo s ograničenom odgovornošću za trgovinu, proizvodnju, usluge i ugostiteljstvo Ljudevita Posavskog 9,10360 Sesvete,MAGROS komercijalni konzalting d. o. o. u stečaju Ulica Vladimira Nazora 3,51410 Opatija,Grad Zagreb Trg Stjepana Radića 1,10000 Zagreb,GRAFIKA-GRAFOPRINT d.o.o. za grafičku djelatnost i trgovinu Podrebar 3/A,10437 Bestovje,Zavod za javno zdravstvo Ličko-senjske županije Senjskih Žrtava 2,53000 Gospić,VIVAT FINA VINA d.o.o. za trgovinu i usluge Ulica Frana Folnegovića 1 B,10000 Zagreb,ZDENKA-mliječni proizvodi društvo s ograničenom odgovornošću za proizvodnju mliječnih proizvoda, trgovinu i usluge Trg Kralja Tomislava 15,43290 Veliki Zdenci,PREHRAMBENO INDUSTRIJSKI KOMBINAT dioničko društvo za proizvodnju, preradu i trgovinu Krešimirova 26,51000 Rijeka,ZAGREBAČKI HOLDING, društvo s ograničenom odgovornošću za javni prijevoz, opskrbu vodom, održavanje čistoće, putnička a Ulica grada Vukovara 41,10000 Zagreb,Adriatic Croatia International Club, za djelatnost marina d. d. Rudolfa Strohala 2,51000 Rijeka,TEKOM d.o.o. za usluge, servis i prodaju Čakovečka 61,40000 Strahoninec,ESTRA društvo s ograničenom odgovornošću za trgovinu na veliko i malo R.Končara 39,40000 Novo Selo Rok,ADRIA RESORTS društvo s ograničenom odgovornošću za turizam i ugostiteljstvo te ostale poslovne djelatnosti Obala V.Nazora 1,52210 Rovinj,DUPIN d.o.o. za unutarnju i vanjsku trgovinu i usluge Dvorničićeva 22,10000 Zagreb,KOTANYI d.o.o. za trgovinu Savska cesta 116,10000 Zagreb,ŽITOPROIZVOD dioničko društvo Banija 69,47000 Karlovac,NAŠE KLASJE društvo s ograničenom odgovornošću za proizvodnju, trgovinu i usluge Raška 35,10000 Zagreb,FRAGARIA d.o.o. za unutarnju i vanjsku trgovinu, proizvodnju voća i povrća V. Ravnice br. 2,10000 Zagreb,EUROM d.o.o. za marketing, trgovinu, uvoz-izvoz, građenje i zastupanje inozemnih tvrtki u stečaju Borongajska 81/a,10000 Zagreb,Grad Dubrovnik Pred Dvorom 1,20000 Dubrovnik,Marijan Huzjak,vl.MYGROS Martina Pušteka 10a,42223 Donja Poljana,Tea Gabelica,vl.obrta FINOĆA Put Strinje 80,21212 Kaštel Sućurac,ROX društvo s ograničenom odgovornošću za trgovinu i usluge Slavonska avenija 100,10000 Zagreb,Suvlasnici stambene zgrade Milana Amruša 1 u Zagrebu Milana Amruša 1,10000 Zagreb,Suvlasnici stambene zgrade u Zagrebu, Kamaufova 2 Kamaufova 2,10000 Zagreb,Hrvatske vode, pravna osoba za upravljanje vodama Ulica Grada Vukovara 220,10000 Zagreb,Mijo Maleš,vl. pekarskog obrta Zamrće 1,21214 Kaštel Gomilica,OSILOVAC d.o.o. za poljoprivrednu proizvodnju Ferićeva 16,31512 Feričanci,TUTTI FRUTTI - FMB, društvo s ograničenom odgovornošću za proizvodnju, usluge i trgovinu Brusići 16,51500 Krk,Martin Omrčen,vl.obrta GRAFOPAK Sarajevska 23,21000 Split,Marija Mornar Grge Novaka 101,21000 Split,Zlatko Marin,vl.Marin ugostiteljska oprema Dubrovačka 11,21204 Dugopolje,TROGIR HOLDING d.o.o. za komunalne djelatnosti, parking i usluge Put Mulina 2,21220 Trogir,DISA, d.o.o. za trgovinu i poslovne usluge Ive Tijardovića 26,21000 Split,AUTOline d.o.o. za trgovinu i usluge - u stečaju Kovinska 5,10000 Zagreb,Mesna industrija-Vajda, dioničko društvo Čakovec Zagrebačka 4,40000 Čakovec,BOSMATTOM proizvodnja, trgovina i usluge, export-import, društvo s ograničenom odgovornošću Kraljice Jelene 19,21204 Dugopolje,SALVIA, društvo s ograničenom odgovornošću za trgovinu, usluge, proizvodnju, uvoz-izvoz Radnička cesta 80,10000 Zagreb,SLOBODNA DALMACIJA izdavačka i tiskarska djelatnost, dioničko društvo ,Jadranka Džolić,vl.obrta BOLIJA Obala kralja Tomislava 11,21217 Kaštel Stari,ACCRA d.o.o. za proizvodnju i trgovinu Luka II broj 1,21310 Duće,BRODOMERKUR trgovina i usluge, dioničko društvo Solinska 47,21000 Split,SWISSLION d.o.o. za proizvodnju, trgovinu i distribuciju Marijana Cvetkovića 2,44000 Sisak,IVOX trgovina i usluge d.o.o. Maksimirska 33,10000 Zagreb,Damir Sršen,vl.Obrta za trgovinu PRINTER Doverska 17,21000 Split,Nedjeljko Tešija,vl.Obrta za prijevoz,građevinarstvo, trgovinu i usluge Gizdići 12,21231 Klis,Mercedes-Benz Leasing Hrvatska d.o.o. za leasing nekretnina, vozila i strojeva Kovinska 5,10000 Zagreb,HŽ INFRASTRUKTURA d.o.o. za upravljanje, održavanje i izgradnju željezničke infrastrukture Mihanovićeva 12,10000 Zagreb,VODOVOD I KANALIZACIJA, društvo s ograničenom odgovornošću za vodoopskrbu, odvodnju i pročišćavanje otpadnih voda Hercegovačka 8,21000 Split,Hrvatska radiotelevizija Prisavlje 3,10000 Zagreb,SIRANA GLIGORA d.o.o. za proizvodnju, trgovinu, turizam i poljoprivredu Figurica 22/A,23250 Kolan,BOŽJAKOVINA, dioničko društvo za proizvodnju i promet poljoprivrednim proizvodima Božjakovečka 6,10370 Božjakovina,EURO DAUS dioničko društvo za trgovinu i servis vozila Put Mostina 1,21000 Split,HEP-Operator distribucijskog sustava d.o.o., Elektra Šibenik Ante Šupuka 1,22000 Šibenik,JAMNICA dioničko društvo za proizvodnju mineralnih voda Getaldićeva 3,10000 Zagreb,BOBIS d.o.o. za proizvodnju kolača, trajnog peciva i kruha 4. Gardijske 51,21000 Split,KUK-CO društvo s ograničenom odgovornošću za građevinarstvo, trgovinu i usluge Ulica Don Lovre Katića 25,21210 Solin,BEST WEST, trgovina i turistička agencija, d.o.o. 4. Gardijske 51,21000 Kamen,CESTAR društvo s ograničenom odgovornošću za građevinarstvo Matice Hrvatske 1,21000 Split,MATADURA, d.o.o. za usluge u nautičkom turizmu Put Žnjana 18/A,21000 Split,SONEX društvo sa ograničenom odgovornošću za proizvodnju i trgovinu F. Tuđmana 7A,21212 Kaštel Sućurac,Ivica Babić,vl.obrta BABIĆ Kopilica 19,21000 Split,GR CARTOTECNICA Srl. Via Dante 25,Piazzola sul Brenta (Padova),PJACA ROSA d.o.o. za ugostiteljstvo i turizam Narodni trg 1,21000 Split,CRO-GO d.o.o. za proizvodnju i trgovinu Don Frane Bulića 64,21210 Solin,LEDO dioničko društvo za proizvodnju i promet sladoleda i smrznute hrane Čavićeva 1a,10000 Zagreb,Grad Split Obala kneza Branimira 17,21000 Split,COCA-COLA HBC HRVATSKA - društvo s ograničenom odgovornošću za proizvodnju, prodaju i distribuciju bezalkoholnih pića Sachsova 1,10000 Zagreb,JADRAN - GALENSKI LABORATORIJ d. d. Svilno 20,51000 Rijeka,RADIN-GRAFIKA d.o.o. za trgovinu Gospodarska 9,10431 Sveta Nedelja,JEDINSTVO, poljoprivredna zadruga - "u stečaju" Smokvica/bb,20271 Smokvica,GS1 Croatia Preradovićeva 35,10000 Zagreb,STJE MA PROMET d.o.o. za trgovinu i prijevoz, uvoz-izvoz Pere Pirkera II. Odvojak 5 C,10360 Sesvete,Stečajna masa iza SUTLA poljoprivredna zadruga - u stečaju II Deverićev odvojak 5,10000 Zagreb,ALCA ZAGREB trgovačko društvo s ograničenom odgovornošću za uvoz, izvoz i trgovinu na veliko i malo Koledovčina 2,10000 Zagreb,PČELARSTVO DARUVAR društvo s ograničenom odgovornošću za proizvodnju, trgovinu i usluge Josipa Jelačića 87 G,43500 Daruvar,VODOVOD I ODVODNJA društvo s ograničenom odgovornošću za vodoopskrbu, te odvodnju i pročišćavanje otpadnih voda Kralja Zvonimira 50,22000 Šibenik,AFRODITA COMMERC d.o.o. za trgovinu, proizvodnju i usluge Getaldićeva 8,10000 Zagreb,MLJEKARA BOSNIĆ d.o.o. za usluge Ulica Dujma Ćubića 15,21256 Cista Provo,TRGOMIX, društvo s ograničenom odgovornošću za trgovinu, export-import Križine 22 A,21000 Split,VODOOPSKRBA I ODVODNJA društvo s ograničenom odgovornošću za javnu vodoopskrbu i odvodnju Folnegovićeva 1,10000 Zagreb,CROATIA osiguranje d.d. Vatroslava Jagića 33,10000 Zagreb,Granolio d.d. za proizvodnju, trgovinu i usluge Budmanijeva 5,10000 Zagreb,PECTEN d.o.o. mrijest, uzgoj i trgovina ribe i školjkaša Put Ponikvica 3,21217 Kaštel Novi,NOVOTERM, d.o.o. za proizvodnju i trgovinu Zupina 28,21000 Split,Beiersdorf - trgovina na veliko parfemima i kozmetikom d.o.o. Križna 18,10000 Zagreb,Financijska agencija Ulica grada Vukovara 70,10000 Zagreb,STANO-UPRAVA društvo s ograničenom odgovornošću za organizaciju upravljanja i održavanja stambenih zgrada, poslovnih prosto Mike Tripala 6,21000 Split,PPD CROATIA društvo s ograničenom odgovornošću za trgovinu i usluge Badalićeva 26 F,10000 Zagreb,AWT INTERNATIONAL Trgovina i usluge, d.o.o. Slavonska avenija 52/a,10000 Zagreb,Suvlasnici stambene zgrade u Zagrebu, Praška 10 Praška 10,10000 Zagreb,KIM Mljekara Karlovac društvo s ograničenom odgovornošću Mekušanska cesta 51,47000 Karlovac,GILAN društvo s ograničenom odgovornošću za graditeljstvo Poljička cesta 32,21000 Split,KGH TEHNIKA d.o.o. za projektiranje, inženjering, graditeljstvo, konzalting i trgovinu Špinutska 10,21000 Split,PRERADA d.o.o. za trgovinu, pekarstvo i proizvodnju tjestenine Zagorski Put 27,21000 Split,Čakovečki mlinovi, dioničko društvo za proizvodnju i promet prehrambenih proizvoda,Čakovec Mlinska 1,40000 Čakovec,FRANCK prehrambena industrija, dioničko društvo Vodovodna 20,10000 Zagreb,NASTAVNI ZAVOD ZA JAVNO ZDRAVSTVO SPLITSKO-DALMATINSKE ŽUPANIJE Vukovarska Ulica 46,21000 Split,GRAD STARI GRAD Novo Riva 3,21460 Stari Grad,Dragan Kondić,vl.obrta Pekarnice VODICE Ul. Miroslava Krleže 4,23250 Pag,KOMUNALNO STARI GRAD, društvo s ograničenom odgovornošću za komunalnu djelatnost Trg Ploča 7,21460 Stari Grad,Duje Bašćevan Ulica Matije Gupca 16,23000 Zadar,AUTOCOMMERCE HRVATSKA d.o.o. za promet robe na vanjskom i unutrašnjem tržištu Kovinska 22,10000 Zagreb,Grad Rijeka Korzo 16,51000 Rijeka,EUROCOM d.o.o. za promet roba i usluga Donji stupnik, pod bregom 8,10000 Zagreb,CLARUM d. o. o. za proizvodnju, trgovinu i usluge Ulica I Industrijski Odvojak 9,35400 Nova Gradiška,Meteor Grupa - Labud društvo s ograničenom odgovornošću za proizvodnju sredstava za čišćenje, higijenskih i kemijskih pro Radnička cesta 173/r,10000 Zagreb,INSTITUT IGH, dioničko društvo za istraživanje i razvoj u graditeljstvu Janka Rakuše 1,10000 Zagreb,JETONIS &amp; CO, d.o.o. za trgovinu i ugostiteljstvo u stečaju Četvrt Žarka Dražojevića 13,21310 Omiš,LOGISTIKA VIOLETA d.o.o. za proizvodnju, trgovinu i usluge Obrež Zelinski 55,10380 Sveti Ivan Zelina,BADEL 1862 dioničko društvo, vina, alkoholna i bezalkoholna pića Vlaška 116,10000 Zagreb,ZVIJEZDA dioničko društvo za proizvodnju, trgovinu i usluge Ulica Marijana Čavića 1,10000 Zagreb,ŠAFRAM, društvo s ograničenom odgovornošću za proizvodnju Oranice 118,10000 Zagreb,Hrvatsko društvo skladatelja Berislavićeva 9,10000 Zagreb,PODRAVKA prehrambena industrija, d.d. A.Starčevića 32,48000 Koprivnica,DUKAT mliječna industrija dioničko društvo Marijana Čavića 9,10000 Zagreb,BIO-ŽUNEC društvo s ograničenom odgovornošću za trgovinu i usluge Juršićeva 30,10370 Rugvica,MAKARSKI KOMUNALAC društvo s ograničenom odgovornošću za obavljanje komunalnih poslova Trg Tina Ujevića 1,21300 Makarska,NIKAS trgovina, zastupanje i posredovanje, d. o. o. Jušići 69/d,51211 Jurdani,DALMAMED, društvo s ograničenom odgovornošću za proizvodnju i promet pčelinjim proizvodima, repromaterijalom za pčelarstvo Bijenik 158,10000 Zagreb,PIP pčelarstvo, priroda, tehnika, d.o.o. Karlovačka 8 d,10451 Pisarovina,ZAGREBAČKA BANKA DIONIČKO DRUŠTVO Trg bana Josipa Jelačića 10,10000 Zagreb,SARDINA društvo sa ograničenom odgovornošću za ulov, preradu i konzerviranje ribe i marikulturu Ratac 1,21410 Postira,GRIKULA društvo s ograničenom odgovornošću za trgovinu, ugostiteljstvo i turizam Deškovićev trg 4,21412 Pučišća,Jure Kerum Mostarska 83,21000 Split,KOTEKS import-export dioničko društvo za unutarnju i vanjsku trgovinu Ulica Kralja Zvonimira 14,21000 Split,Ministarstvo pravosuđa RH Ulica grada Vukovara 49,10000 Zagreb,Ministarstvo financija RH Katančićeva 5,10000 Zagreb,JOKER d.o.o. za rekreaciju i usluge Put Brodarice 6,21000 Split,ORBICO d.o.o. za trgovinu Koturaška Cesta 69,10000 Zagreb,ANAMARIJA-COMPANY, društvo s ograničenom odgovornošću za proizvodnju, trgovinu i usluge Prelčeva 46,10360 Sesvete,B2  KAPITAL d.o.o. za poslovne usluge Radnička cesta 41,10000 Zagreb,RADION, društvo s ograničenom odgovornošću za trgovinu, uslužnu djelatnost, ugositeljstvo, turizam i export-import Benkovačko selo 157,23420 Benkovac,GRADINA-BAŠKA VODA društvo s ograničenom odgovornošću za komunalnu djelatnost Blato 12,21320 Baška Voda,Nina Gruica Ivana Rendića 15,21000 Split,Ecija Listeš Kneza Trpimira 104,21231 Klis,Marija Leskur Biskupa Jurja Dobrile 13,21000 Split,Željka Kerum Topalušić Mostarska 83,21000 Split,Josip Komar TOLANAC 57 (ranije: KAŠTEL STARI, TOLANAC, 0),21217 Kaštel Stari,Sanja Mijan Velebitska 2,21000 Split,Jure Šerić Dubrovačka 51,21000 Split</derivirana_varijabla>
  </DomainObject.Predmet.StrankaWithAdress>
  <DomainObject.Predmet.StrankaWithAdressOIB>
    <izvorni_sadrzaj>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Split,TOWN d.o.o. za ugostiteljstvo u stečaju, OIB 29453005461, Zrinjsko-Frankopanska 68,21000 Split,MILS, MLJEKARA SPLIT dioničko društvo u stečaju, OIB 08214458449, Komulovića Put 4,21000 Split,VODOVOD d.o.o. za usluge opskrbe pitkom vodom, OIB 89406825003, Špire Brusine 17,23000 Zadar,LAGER BAŠIĆ, d.o.o. za proizvodnju, trgovinu i usluge, OIB 49617677906, Trgovačka ulica 3,10255 Donji Stupnik,MARJAN VOĆE d.o.o. za trgovinu, ugostiteljstvo i usluge, OIB 10152071100, Kozari 8/A,10000 Zagreb,Komunalno društvo GRAD d.o.o., OIB 79182010236, Petra Jakšića 17,21400 Supetar,TEKSTILPROMET d.d., trgovina na veliko i malo, OIB 16529207670, Ulica grada Gospića 1/A,10000 Zagreb,REKORD-TIM d. o. o. za proizvodnju, trgovinu na veliko i malo, uvoz-izvoz, OIB 46917701294, Zagrebačka 44,35250 Oriovac,NIRS, društvo s ograničenom odgovornošću za proizvodnju i trgovinu, OIB 48019802063, Dračevac 4/D,21000 Split,Fructus KRESTO d.o.o. za trgovinu, OIB 65422076638, Trg Republike 6,40000 Čakovec,MEĐIMURKA trgovačko društvo na veliko i malo, uvoz-izvoz, dioničko društvo, OIB 22481023589, Trg Republike 6,40000 Čakovec,PERUTNINA PTUJ - PIPO d.o.o. za proizvodnju i trgovinu, OIB 07977096210, Ind.zona Istok,Rudolfa Steinera 7,40000 Čakovec,PODRAVSKA BANKA dioničko društvo, OIB 97326283154, Opatička 3,48000 Koprivnica,Hrvatski Telekom d.d., OIB 81793146560, Roberta Frangeša Mihanovića 9,10000 Zagreb,ALLIANZ ZAGREB dioničko društvo za osiguranje, OIB 23759810849, Heinzelova 70,10000 Zagreb,HEP-Operator distribucijskog sustava d.o.o. za distribuciju i opskrbu električne energije, OIB 46830600751, Ulica grada Vukovara 37,10000 Zagreb,FRIDRIH društvo s ograničenom odgovornošću za proizvodnju preradu i trgovinu gljiva, OIB 02186824032, Kobiljak, Budenečki put 2,10360 Sesvete,Ivan Šušnjara, OIB 34728253773, Ulica Domovinskog Rata 11,21240 Vedrine,HEP ELEKTRA d.o.o. za opskrbu električnom energijom, OIB 43965974818, Ulica grada Vukovara 37,10000 Zagreb,ISTARSKA PIVOVARA d.o.o. za proizvodnju, usluge i trgovinu, OIB 34031012034, Sv.Ivan - Dol 6,52420 Buzet,Kutjevo dioničko društvo za proizvodnju i promet poljoprivrednih i prehrambenih proizvoda, OIB 21918659912, Kralja Tomislava 1,34340 Kutjevo,NARODNE NOVINE, dioničko društvo za izdavanje i tiskanje Službenog lista Republike Hrvatske, službenih i drugih obrazaca te , OIB 64546066176, Savski Gaj XIII. put 6,10000 Zagreb,FORUM, društvo s ograničenom odgovornošću za izdavačku djelatnost, OIB 33127072619, Industrijska zona IK,23000 Murvica,PAŠKA SIRANA dioničko društvo za proizvodnju, preradu, otkup i  prodaju poljoprivrednih proizvoda, OIB 69220072166, Zadarska 5,23250 Pag,AGRAM BANKA, dioničko društvo, OIB 70663193635, Ulica grada Vukovara 74,10000 Zagreb,DIOKOM  NOVI d.o.o. za proizvodnju i trgovinu u stečaju, OIB 14723663506, Plano/bb,21220 Plano,ZAVOD ZA JAVNO ZDRAVSTVO DUBROVAČKO-NERETVANSKE ŽUPANIJE, OIB 55488649150, Dr.Ante Šercera 4/A,20000 Dubrovnik,Saponia kemijska, prehrambena i farmaceutska industrija d.d., OIB 37879152548, Matije Gupca 2,31000 Osijek,DICENTRA d.o.o. za trgovinu i usluge, OIB 79709472695, Vijeća Europe 36,32000 Vukovar,REVICON za računovodstvo, poslovno savjetovanje, društvo s ograničenom odgovornošću, OIB 63814286623, Gorička 6,21000 Split,PIK VRBOVEC-MESNA INDUSTRIJA, dioničko društvo za proizvodnju i promet mesa i mesnih prerađevina, OIB 78909170415, Zagrebačka 148,10340 Vrbovec,Hrvatske vode,Vodnogospodarski odjel za slivove sjevernog Jadrana, OIB 28921383001, Ulica Grada Vukovara 220,10000 Zagreb,AUTOKUĆA VRDOLJAK trgovina i usluge, export-import d.o.o., OIB 50405970468, Ulica Domovinskog Rata 65,21000 Split,DOC DUBROVNIK d.o.o. za trgovinu, turizam i usluge, OIB 34772818044, Kralja Tomislava 7,20000 Dubrovnik,Hrvatske vode,Vodnogospodarski odjel za gornju Savu, OIB 28921383001, Ulica Grada Vukovara 220,10000 Zagreb,MESNA INDUSTRIJA BRAĆA PIVAC proizvodnja i prerada mesa, trgovina, usluge, turizam, ugostiteljstvo i turistička agencija d.o.o, OIB 28128148322, Težačka 13,21276 Vrgorac,EMO-ADRIA d.o.o. za trgovinu, proizvodnju, usluge i turizam, OIB 03274326051, Bašini 3,21210 Solin,CVJETKO društvo s ograničenom odgovornošću, za trgovinu i usluge, turistička agencija, OIB 22817303312, Put Trščenice 41,21000 Split,KORDIĆ KOMERC d.o.o. za trgovinu, OIB 57280774429, Zrinsko-Frankopanska 6,21400 Supetar,Delamaris Zagreb društvo s ograničenom odgovornošću za trgovinu i usluge, OIB 68566741868, Drežnička 13,10000 Zagreb,ADRIATIC OSIGURANJE dioničko društvo, OIB 94472454976, Listopadska 2,10000 Zagreb,Grad Trogir, OIB 84400309496, Trg Ivana Pavla II br.1,21220 Trogir,INA-INDUSTRIJA NAFTE, d.d., OIB 27759560625, Avenija V. Holjevca 10,10000 Zagreb,MAKRO d.o.o. za trgovinu, građevinarstvo, inženjering, usluge na području prometa, prijevoz i turizam, OIB 53696769296, Matice Hrvatske 5,21204 Dugopolje,Ivica Jelavić-Šako,vlasnik obrta Jelavić, OIB 26255355420, Solinske Mladeži 54,21210 Solin,ELECTRONIC SECURITY d.o.o. tehnička zaštita imovine, OIB 03489581187, Kroz Smrdečac 7,21000 Split,ZELENI GRAD ŠIBENIK društvo s ograničenom odgovornošću za komunalne djelatnosti, OIB 54873130289, Stjepana Radića 100,22000 Šibenik,Grad Zadar, OIB 09933651854, Narodni trg 1,23000 Zadar,P P K karlovačka mesna industrija, dioničko društvo, OIB 18257277698, Selce 33,47000 Karlovac,Joško Kodžoman,vl.obrta za pekarstvo Klas, OIB 33933761681, Ulica Jerka Mišetića 10,21450 Hvar,ARABESCA društvo s ograničenom odgovornošću za trgovinu, proizvodnju, usluge i ugostiteljstvo, OIB 74781787524, Ljudevita Posavskog 9,10360 Sesvete,MAGROS komercijalni konzalting d. o. o. u stečaju, OIB 33296756165, Ulica Vladimira Nazora 3,51410 Opatija,Grad Zagreb, OIB 61817894937, Trg Stjepana Radića 1,10000 Zagreb,GRAFIKA-GRAFOPRINT d.o.o. za grafičku djelatnost i trgovinu, OIB 57236264858, Podrebar 3/A,10437 Bestovje,Zavod za javno zdravstvo Ličko-senjske županije, OIB 96210828522, Senjskih Žrtava 2,53000 Gospić,VIVAT FINA VINA d.o.o. za trgovinu i usluge, OIB 22847118886, Ulica Frana Folnegovića 1 B,10000 Zagreb,ZDENKA-mliječni proizvodi društvo s ograničenom odgovornošću za proizvodnju mliječnih proizvoda, trgovinu i usluge, OIB 45651553790, Trg Kralja Tomislava 15,43290 Veliki Zdenci,PREHRAMBENO INDUSTRIJSKI KOMBINAT dioničko društvo za proizvodnju, preradu i trgovinu, OIB 40174736344, Krešimirova 26,51000 Rijeka,ZAGREBAČKI HOLDING, društvo s ograničenom odgovornošću za javni prijevoz, opskrbu vodom, održavanje čistoće, putnička a, OIB 85584865987, Ulica grada Vukovara 41,10000 Zagreb,Adriatic Croatia International Club, za djelatnost marina d. d., OIB 17195049659, Rudolfa Strohala 2,51000 Rijeka,TEKOM d.o.o. za usluge, servis i prodaju, OIB 28897968600, Čakovečka 61,40000 Strahoninec,ESTRA društvo s ograničenom odgovornošću za trgovinu na veliko i malo, OIB 33346605838, R.Končara 39,40000 Novo Selo Rok,ADRIA RESORTS društvo s ograničenom odgovornošću za turizam i ugostiteljstvo te ostale poslovne djelatnosti, OIB 16582230172, Obala V.Nazora 1,52210 Rovinj,DUPIN d.o.o. za unutarnju i vanjsku trgovinu i usluge, OIB 31062429092, Dvorničićeva 22,10000 Zagreb,KOTANYI d.o.o. za trgovinu, OIB 54657631085, Savska cesta 116,10000 Zagreb,ŽITOPROIZVOD dioničko društvo, OIB 05694036121, Banija 69,47000 Karlovac,NAŠE KLASJE društvo s ograničenom odgovornošću za proizvodnju, trgovinu i usluge, OIB 62858712399, Raška 35,10000 Zagreb,FRAGARIA d.o.o. za unutarnju i vanjsku trgovinu, proizvodnju voća i povrća, OIB 27157012635, V. Ravnice br. 2,10000 Zagreb,EUROM d.o.o. za marketing, trgovinu, uvoz-izvoz, građenje i zastupanje inozemnih tvrtki u stečaju, OIB 59179135873, Borongajska 81/a,10000 Zagreb,Grad Dubrovnik, OIB 21712494719, Pred Dvorom 1,20000 Dubrovnik,Marijan Huzjak,vl.MYGROS, OIB 24517653545, Martina Pušteka 10a,42223 Donja Poljana,Tea Gabelica,vl.obrta FINOĆA, OIB 33064145719, Put Strinje 80,21212 Kaštel Sućurac,ROX društvo s ograničenom odgovornošću za trgovinu i usluge, OIB 20534431136, Slavonska avenija 100,10000 Zagreb,Suvlasnici stambene zgrade Milana Amruša 1 u Zagrebu, Milana Amruša 1,10000 Zagreb,Suvlasnici stambene zgrade u Zagrebu, Kamaufova 2, Kamaufova 2,10000 Zagreb,Hrvatske vode, pravna osoba za upravljanje vodama, OIB 28921383001, Ulica Grada Vukovara 220,10000 Zagreb,Mijo Maleš,vl. pekarskog obrta, OIB 04301850335, Zamrće 1,21214 Kaštel Gomilica,OSILOVAC d.o.o. za poljoprivrednu proizvodnju, OIB 54035700225, Ferićeva 16,31512 Feričanci,TUTTI FRUTTI - FMB, društvo s ograničenom odgovornošću za proizvodnju, usluge i trgovinu, OIB 27202871867, Brusići 16,51500 Krk,Martin Omrčen,vl.obrta GRAFOPAK, OIB 63144984624, Sarajevska 23,21000 Split,Marija Mornar, OIB 99421479089, Grge Novaka 101,21000 Split,Zlatko Marin,vl.Marin ugostiteljska oprema, OIB 92123845489, Dubrovačka 11,21204 Dugopolje,TROGIR HOLDING d.o.o. za komunalne djelatnosti, parking i usluge, OIB 09746817380, Put Mulina 2,21220 Trogir,DISA, d.o.o. za trgovinu i poslovne usluge, OIB 64196709712, Ive Tijardovića 26,21000 Split,AUTOline d.o.o. za trgovinu i usluge - u stečaju, OIB 08308145610, Kovinska 5,10000 Zagreb,Mesna industrija-Vajda, dioničko društvo Čakovec, OIB 16257048014, Zagrebačka 4,40000 Čakovec,BOSMATTOM proizvodnja, trgovina i usluge, export-import, društvo s ograničenom odgovornošću, OIB 81681479354, Kraljice Jelene 19,21204 Dugopolje,SALVIA, društvo s ograničenom odgovornošću za trgovinu, usluge, proizvodnju, uvoz-izvoz, OIB 52538924684, Radnička cesta 80,10000 Zagreb,SLOBODNA DALMACIJA izdavačka i tiskarska djelatnost, dioničko društvo, OIB 35075764438,Jadranka Džolić,vl.obrta BOLIJA, OIB 43648390090, Obala kralja Tomislava 11,21217 Kaštel Stari,ACCRA d.o.o. za proizvodnju i trgovinu, OIB 82434971257, Luka II broj 1,21310 Duće,BRODOMERKUR trgovina i usluge, dioničko društvo, OIB 33956120458, Solinska 47,21000 Split,SWISSLION d.o.o. za proizvodnju, trgovinu i distribuciju, OIB 73281698607, Marijana Cvetkovića 2,44000 Sisak,IVOX trgovina i usluge d.o.o., OIB 44889398819, Maksimirska 33,10000 Zagreb,Damir Sršen,vl.Obrta za trgovinu PRINTER, OIB 92535305797, Doverska 17,21000 Split,Nedjeljko Tešija,vl.Obrta za prijevoz,građevinarstvo, trgovinu i usluge, OIB 63318738680, Gizdići 12,21231 Klis,Mercedes-Benz Leasing Hrvatska d.o.o. za leasing nekretnina, vozila i strojeva, OIB 17080997510, Kovinska 5,10000 Zagreb,HŽ INFRASTRUKTURA d.o.o. za upravljanje, održavanje i izgradnju željezničke infrastrukture, OIB 39901919995, Mihanovićeva 12,10000 Zagreb,VODOVOD I KANALIZACIJA, društvo s ograničenom odgovornošću za vodoopskrbu, odvodnju i pročišćavanje otpadnih voda, OIB 56826138353, Hercegovačka 8,21000 Split,Hrvatska radiotelevizija, OIB 68419124305, Prisavlje 3,10000 Zagreb,SIRANA GLIGORA d.o.o. za proizvodnju, trgovinu, turizam i poljoprivredu, OIB 15932947595, Figurica 22/A,23250 Kolan,BOŽJAKOVINA, dioničko društvo za proizvodnju i promet poljoprivrednim proizvodima, OIB 66671729980, Božjakovečka 6,10370 Božjakovina,EURO DAUS dioničko društvo za trgovinu i servis vozila, OIB 19212513210, Put Mostina 1,21000 Split,HEP-Operator distribucijskog sustava d.o.o., Elektra Šibenik, OIB 46830600751, Ante Šupuka 1,22000 Šibenik,JAMNICA dioničko društvo za proizvodnju mineralnih voda, OIB 05050436541, Getaldićeva 3,10000 Zagreb,BOBIS d.o.o. za proizvodnju kolača, trajnog peciva i kruha, OIB 88148846119, 4. Gardijske 51,21000 Split,KUK-CO društvo s ograničenom odgovornošću za građevinarstvo, trgovinu i usluge, OIB 89961975037, Ulica Don Lovre Katića 25,21210 Solin,BEST WEST, trgovina i turistička agencija, d.o.o., OIB 84901963108, 4. Gardijske 51,21000 Kamen,CESTAR društvo s ograničenom odgovornošću za građevinarstvo, OIB 27471262195, Matice Hrvatske 1,21000 Split,MATADURA, d.o.o. za usluge u nautičkom turizmu, OIB 58650688055, Put Žnjana 18/A,21000 Split,SONEX društvo sa ograničenom odgovornošću za proizvodnju i trgovinu, OIB 17972204121, F. Tuđmana 7A,21212 Kaštel Sućurac,Ivica Babić,vl.obrta BABIĆ, OIB 76688891305, Kopilica 19,21000 Split,GR CARTOTECNICA Srl., Via Dante 25,Piazzola sul Brenta (Padova),PJACA ROSA d.o.o. za ugostiteljstvo i turizam, OIB 35737638587, Narodni trg 1,21000 Split,CRO-GO d.o.o. za proizvodnju i trgovinu, OIB 79478632402, Don Frane Bulića 64,21210 Solin,LEDO dioničko društvo za proizvodnju i promet sladoleda i smrznute hrane, OIB 87955947581, Čavićeva 1a,10000 Zagreb,Grad Split, OIB 78755598868, Obala kneza Branimira 17,21000 Split,COCA-COLA HBC HRVATSKA - društvo s ograničenom odgovornošću za proizvodnju, prodaju i distribuciju bezalkoholnih pića, OIB 00228269289, Sachsova 1,10000 Zagreb,JADRAN - GALENSKI LABORATORIJ d. d., OIB 20950636972, Svilno 20,51000 Rijeka,RADIN-GRAFIKA d.o.o. za trgovinu, OIB 51934286030, Gospodarska 9,10431 Sveta Nedelja,JEDINSTVO, poljoprivredna zadruga - "u stečaju", OIB 30698530431, Smokvica/bb,20271 Smokvica,GS1 Croatia, OIB 03365973101, Preradovićeva 35,10000 Zagreb,STJE MA PROMET d.o.o. za trgovinu i prijevoz, uvoz-izvoz, OIB 46368164888, Pere Pirkera II. Odvojak 5 C,10360 Sesvete,Stečajna masa iza SUTLA poljoprivredna zadruga - u stečaju, OIB 70727110918, II Deverićev odvojak 5,10000 Zagreb,ALCA ZAGREB trgovačko društvo s ograničenom odgovornošću za uvoz, izvoz i trgovinu na veliko i malo, OIB 58353015102, Koledovčina 2,10000 Zagreb,PČELARSTVO DARUVAR društvo s ograničenom odgovornošću za proizvodnju, trgovinu i usluge, OIB 72519049956, Josipa Jelačića 87 G,43500 Daruvar,VODOVOD I ODVODNJA društvo s ograničenom odgovornošću za vodoopskrbu, te odvodnju i pročišćavanje otpadnih voda, OIB 26251326399, Kralja Zvonimira 50,22000 Šibenik,AFRODITA COMMERC d.o.o. za trgovinu, proizvodnju i usluge, OIB 13262076150, Getaldićeva 8,10000 Zagreb,MLJEKARA BOSNIĆ d.o.o. za usluge, OIB 51716528859, Ulica Dujma Ćubića 15,21256 Cista Provo,TRGOMIX, društvo s ograničenom odgovornošću za trgovinu, export-import, OIB 70233534019, Križine 22 A,21000 Split,VODOOPSKRBA I ODVODNJA društvo s ograničenom odgovornošću za javnu vodoopskrbu i odvodnju, OIB 83416546499, Folnegovićeva 1,10000 Zagreb,CROATIA osiguranje d.d., OIB 26187994862, Vatroslava Jagića 33,10000 Zagreb,Granolio d.d. za proizvodnju, trgovinu i usluge, OIB 59064993527, Budmanijeva 5,10000 Zagreb,PECTEN d.o.o. mrijest, uzgoj i trgovina ribe i školjkaša, OIB 68556376253, Put Ponikvica 3,21217 Kaštel Novi,NOVOTERM, d.o.o. za proizvodnju i trgovinu, OIB 78311345235, Zupina 28,21000 Split,Beiersdorf - trgovina na veliko parfemima i kozmetikom d.o.o., OIB 57315927742, Križna 18,10000 Zagreb,Financijska agencija, OIB 85821130368, Ulica grada Vukovara 70,10000 Zagreb,STANO-UPRAVA društvo s ograničenom odgovornošću za organizaciju upravljanja i održavanja stambenih zgrada, poslovnih prosto, OIB 17418170125, Mike Tripala 6,21000 Split,PPD CROATIA društvo s ograničenom odgovornošću za trgovinu i usluge, OIB 42729559546, Badalićeva 26 F,10000 Zagreb,AWT INTERNATIONAL Trgovina i usluge, d.o.o., OIB 57159149897, Slavonska avenija 52/a,10000 Zagreb,Suvlasnici stambene zgrade u Zagrebu, Praška 10, Praška 10,10000 Zagreb,KIM Mljekara Karlovac društvo s ograničenom odgovornošću, OIB 93458739954, Mekušanska cesta 51,47000 Karlovac,GILAN društvo s ograničenom odgovornošću za graditeljstvo, OIB 35846084789, Poljička cesta 32,21000 Split,KGH TEHNIKA d.o.o. za projektiranje, inženjering, graditeljstvo, konzalting i trgovinu, OIB 77498607505, Špinutska 10,21000 Split,PRERADA d.o.o. za trgovinu, pekarstvo i proizvodnju tjestenine, OIB 39254660740, Zagorski Put 27,21000 Split,Čakovečki mlinovi, dioničko društvo za proizvodnju i promet prehrambenih proizvoda,Čakovec, OIB 20262622069, Mlinska 1,40000 Čakovec,FRANCK prehrambena industrija, dioničko društvo, OIB 07676693758, Vodovodna 20,10000 Zagreb,NASTAVNI ZAVOD ZA JAVNO ZDRAVSTVO SPLITSKO-DALMATINSKE ŽUPANIJE, OIB 54948902275, Vukovarska Ulica 46,21000 Split,GRAD STARI GRAD, OIB 95584171878, Novo Riva 3,21460 Stari Grad,Dragan Kondić,vl.obrta Pekarnice VODICE, OIB 51213845914, Ul. Miroslava Krleže 4,23250 Pag,KOMUNALNO STARI GRAD, društvo s ograničenom odgovornošću za komunalnu djelatnost, OIB 32328464260, Trg Ploča 7,21460 Stari Grad,Duje Bašćevan, OIB 17659769140, Ulica Matije Gupca 16,23000 Zadar,AUTOCOMMERCE HRVATSKA d.o.o. za promet robe na vanjskom i unutrašnjem tržištu, OIB 36844439304, Kovinska 22,10000 Zagreb,Grad Rijeka, OIB 54382731928, Korzo 16,51000 Rijeka,EUROCOM d.o.o. za promet roba i usluga, OIB 61781931283, Donji stupnik, pod bregom 8,10000 Zagreb,CLARUM d. o. o. za proizvodnju, trgovinu i usluge, OIB 36280841645, Ulica I Industrijski Odvojak 9,35400 Nova Gradiška,Meteor Grupa - Labud društvo s ograničenom odgovornošću za proizvodnju sredstava za čišćenje, higijenskih i kemijskih pro, OIB 23359164583, Radnička cesta 173/r,10000 Zagreb,INSTITUT IGH, dioničko društvo za istraživanje i razvoj u graditeljstvu, OIB 79766124714, Janka Rakuše 1,10000 Zagreb,JETONIS &amp; CO, d.o.o. za trgovinu i ugostiteljstvo u stečaju, OIB 59314720300, Četvrt Žarka Dražojevića 13,21310 Omiš,LOGISTIKA VIOLETA d.o.o. za proizvodnju, trgovinu i usluge, OIB 62874063131, Obrež Zelinski 55,10380 Sveti Ivan Zelina,BADEL 1862 dioničko društvo, vina, alkoholna i bezalkoholna pića, OIB 36749512860, Vlaška 116,10000 Zagreb,ZVIJEZDA dioničko društvo za proizvodnju, trgovinu i usluge, OIB 91492011748, Ulica Marijana Čavića 1,10000 Zagreb,ŠAFRAM, društvo s ograničenom odgovornošću za proizvodnju, OIB 58257645837, Oranice 118,10000 Zagreb,Hrvatsko društvo skladatelja, OIB 56668956985, Berislavićeva 9,10000 Zagreb,PODRAVKA prehrambena industrija, d.d., OIB 18928523252, A.Starčevića 32,48000 Koprivnica,DUKAT mliječna industrija dioničko društvo, OIB 25457712630, Marijana Čavića 9,10000 Zagreb,BIO-ŽUNEC društvo s ograničenom odgovornošću za trgovinu i usluge, OIB 02926123910, Juršićeva 30,10370 Rugvica,MAKARSKI KOMUNALAC društvo s ograničenom odgovornošću za obavljanje komunalnih poslova, OIB 12733878804, Trg Tina Ujevića 1,21300 Makarska,NIKAS trgovina, zastupanje i posredovanje, d. o. o., OIB 34588947552, Jušići 69/d,51211 Jurdani,DALMAMED, društvo s ograničenom odgovornošću za proizvodnju i promet pčelinjim proizvodima, repromaterijalom za pčelarstvo, OIB 47157658264, Bijenik 158,10000 Zagreb,PIP pčelarstvo, priroda, tehnika, d.o.o., OIB 37364743662, Karlovačka 8 d,10451 Pisarovina,ZAGREBAČKA BANKA DIONIČKO DRUŠTVO, OIB 92963223473, Trg bana Josipa Jelačića 10,10000 Zagreb,SARDINA društvo sa ograničenom odgovornošću za ulov, preradu i konzerviranje ribe i marikulturu, OIB 91062886911, Ratac 1,21410 Postira,GRIKULA društvo s ograničenom odgovornošću za trgovinu, ugostiteljstvo i turizam, OIB 46058793842, Deškovićev trg 4,21412 Pučišća,Jure Kerum, OIB 71411862557, Mostarska 83,21000 Split,KOTEKS import-export dioničko društvo za unutarnju i vanjsku trgovinu, OIB 57001982985, Ulica Kralja Zvonimira 14,21000 Split,Ministarstvo pravosuđa RH, OIB 26635293339, Ulica grada Vukovara 49,10000 Zagreb,Ministarstvo financija RH, OIB 18683136487, Katančićeva 5,10000 Zagreb,JOKER d.o.o. za rekreaciju i usluge, OIB 49168006090, Put Brodarice 6,21000 Split,ORBICO d.o.o. za trgovinu, OIB 85611744662, Koturaška Cesta 69,10000 Zagreb,ANAMARIJA-COMPANY, društvo s ograničenom odgovornošću za proizvodnju, trgovinu i usluge, OIB 72416125182, Prelčeva 46,10360 Sesvete,B2  KAPITAL d.o.o. za poslovne usluge, OIB 57509775367, Radnička cesta 41,10000 Zagreb,RADION, društvo s ograničenom odgovornošću za trgovinu, uslužnu djelatnost, ugositeljstvo, turizam i export-import, OIB 22025239366, Benkovačko selo 157,23420 Benkovac,GRADINA-BAŠKA VODA društvo s ograničenom odgovornošću za komunalnu djelatnost, OIB 57015795940, Blato 12,21320 Baška Voda,Nina Gruica, OIB 84599538591, Ivana Rendića 15,21000 Split,Ecija Listeš, OIB 07123815706, Kneza Trpimira 104,21231 Klis,Marija Leskur, OIB 53314276719, Biskupa Jurja Dobrile 13,21000 Split,Željka Kerum Topalušić, OIB 91750792954, Mostarska 83,21000 Split,Josip Komar, OIB 87818533251, TOLANAC 57 (ranije: KAŠTEL STARI, TOLANAC, 0),21217 Kaštel Stari,Sanja Mijan, OIB 36526404804, Velebitska 2,21000 Split,Jure Šerić, OIB 02148172532, Dubrovačka 51,21000 Split</izvorni_sadrzaj>
    <derivirana_varijabla naziv="DomainObject.Predmet.StrankaWithAdressOIB_1">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Split,TOWN d.o.o. za ugostiteljstvo u stečaju, OIB 29453005461, Zrinjsko-Frankopanska 68,21000 Split,MILS, MLJEKARA SPLIT dioničko društvo u stečaju, OIB 08214458449, Komulovića Put 4,21000 Split,VODOVOD d.o.o. za usluge opskrbe pitkom vodom, OIB 89406825003, Špire Brusine 17,23000 Zadar,LAGER BAŠIĆ, d.o.o. za proizvodnju, trgovinu i usluge, OIB 49617677906, Trgovačka ulica 3,10255 Donji Stupnik,MARJAN VOĆE d.o.o. za trgovinu, ugostiteljstvo i usluge, OIB 10152071100, Kozari 8/A,10000 Zagreb,Komunalno društvo GRAD d.o.o., OIB 79182010236, Petra Jakšića 17,21400 Supetar,TEKSTILPROMET d.d., trgovina na veliko i malo, OIB 16529207670, Ulica grada Gospića 1/A,10000 Zagreb,REKORD-TIM d. o. o. za proizvodnju, trgovinu na veliko i malo, uvoz-izvoz, OIB 46917701294, Zagrebačka 44,35250 Oriovac,NIRS, društvo s ograničenom odgovornošću za proizvodnju i trgovinu, OIB 48019802063, Dračevac 4/D,21000 Split,Fructus KRESTO d.o.o. za trgovinu, OIB 65422076638, Trg Republike 6,40000 Čakovec,MEĐIMURKA trgovačko društvo na veliko i malo, uvoz-izvoz, dioničko društvo, OIB 22481023589, Trg Republike 6,40000 Čakovec,PERUTNINA PTUJ - PIPO d.o.o. za proizvodnju i trgovinu, OIB 07977096210, Ind.zona Istok,Rudolfa Steinera 7,40000 Čakovec,PODRAVSKA BANKA dioničko društvo, OIB 97326283154, Opatička 3,48000 Koprivnica,Hrvatski Telekom d.d., OIB 81793146560, Roberta Frangeša Mihanovića 9,10000 Zagreb,ALLIANZ ZAGREB dioničko društvo za osiguranje, OIB 23759810849, Heinzelova 70,10000 Zagreb,HEP-Operator distribucijskog sustava d.o.o. za distribuciju i opskrbu električne energije, OIB 46830600751, Ulica grada Vukovara 37,10000 Zagreb,FRIDRIH društvo s ograničenom odgovornošću za proizvodnju preradu i trgovinu gljiva, OIB 02186824032, Kobiljak, Budenečki put 2,10360 Sesvete,Ivan Šušnjara, OIB 34728253773, Ulica Domovinskog Rata 11,21240 Vedrine,HEP ELEKTRA d.o.o. za opskrbu električnom energijom, OIB 43965974818, Ulica grada Vukovara 37,10000 Zagreb,ISTARSKA PIVOVARA d.o.o. za proizvodnju, usluge i trgovinu, OIB 34031012034, Sv.Ivan - Dol 6,52420 Buzet,Kutjevo dioničko društvo za proizvodnju i promet poljoprivrednih i prehrambenih proizvoda, OIB 21918659912, Kralja Tomislava 1,34340 Kutjevo,NARODNE NOVINE, dioničko društvo za izdavanje i tiskanje Službenog lista Republike Hrvatske, službenih i drugih obrazaca te , OIB 64546066176, Savski Gaj XIII. put 6,10000 Zagreb,FORUM, društvo s ograničenom odgovornošću za izdavačku djelatnost, OIB 33127072619, Industrijska zona IK,23000 Murvica,PAŠKA SIRANA dioničko društvo za proizvodnju, preradu, otkup i  prodaju poljoprivrednih proizvoda, OIB 69220072166, Zadarska 5,23250 Pag,AGRAM BANKA, dioničko društvo, OIB 70663193635, Ulica grada Vukovara 74,10000 Zagreb,DIOKOM  NOVI d.o.o. za proizvodnju i trgovinu u stečaju, OIB 14723663506, Plano/bb,21220 Plano,ZAVOD ZA JAVNO ZDRAVSTVO DUBROVAČKO-NERETVANSKE ŽUPANIJE, OIB 55488649150, Dr.Ante Šercera 4/A,20000 Dubrovnik,Saponia kemijska, prehrambena i farmaceutska industrija d.d., OIB 37879152548, Matije Gupca 2,31000 Osijek,DICENTRA d.o.o. za trgovinu i usluge, OIB 79709472695, Vijeća Europe 36,32000 Vukovar,REVICON za računovodstvo, poslovno savjetovanje, društvo s ograničenom odgovornošću, OIB 63814286623, Gorička 6,21000 Split,PIK VRBOVEC-MESNA INDUSTRIJA, dioničko društvo za proizvodnju i promet mesa i mesnih prerađevina, OIB 78909170415, Zagrebačka 148,10340 Vrbovec,Hrvatske vode,Vodnogospodarski odjel za slivove sjevernog Jadrana, OIB 28921383001, Ulica Grada Vukovara 220,10000 Zagreb,AUTOKUĆA VRDOLJAK trgovina i usluge, export-import d.o.o., OIB 50405970468, Ulica Domovinskog Rata 65,21000 Split,DOC DUBROVNIK d.o.o. za trgovinu, turizam i usluge, OIB 34772818044, Kralja Tomislava 7,20000 Dubrovnik,Hrvatske vode,Vodnogospodarski odjel za gornju Savu, OIB 28921383001, Ulica Grada Vukovara 220,10000 Zagreb,MESNA INDUSTRIJA BRAĆA PIVAC proizvodnja i prerada mesa, trgovina, usluge, turizam, ugostiteljstvo i turistička agencija d.o.o, OIB 28128148322, Težačka 13,21276 Vrgorac,EMO-ADRIA d.o.o. za trgovinu, proizvodnju, usluge i turizam, OIB 03274326051, Bašini 3,21210 Solin,CVJETKO društvo s ograničenom odgovornošću, za trgovinu i usluge, turistička agencija, OIB 22817303312, Put Trščenice 41,21000 Split,KORDIĆ KOMERC d.o.o. za trgovinu, OIB 57280774429, Zrinsko-Frankopanska 6,21400 Supetar,Delamaris Zagreb društvo s ograničenom odgovornošću za trgovinu i usluge, OIB 68566741868, Drežnička 13,10000 Zagreb,ADRIATIC OSIGURANJE dioničko društvo, OIB 94472454976, Listopadska 2,10000 Zagreb,Grad Trogir, OIB 84400309496, Trg Ivana Pavla II br.1,21220 Trogir,INA-INDUSTRIJA NAFTE, d.d., OIB 27759560625, Avenija V. Holjevca 10,10000 Zagreb,MAKRO d.o.o. za trgovinu, građevinarstvo, inženjering, usluge na području prometa, prijevoz i turizam, OIB 53696769296, Matice Hrvatske 5,21204 Dugopolje,Ivica Jelavić-Šako,vlasnik obrta Jelavić, OIB 26255355420, Solinske Mladeži 54,21210 Solin,ELECTRONIC SECURITY d.o.o. tehnička zaštita imovine, OIB 03489581187, Kroz Smrdečac 7,21000 Split,ZELENI GRAD ŠIBENIK društvo s ograničenom odgovornošću za komunalne djelatnosti, OIB 54873130289, Stjepana Radića 100,22000 Šibenik,Grad Zadar, OIB 09933651854, Narodni trg 1,23000 Zadar,P P K karlovačka mesna industrija, dioničko društvo, OIB 18257277698, Selce 33,47000 Karlovac,Joško Kodžoman,vl.obrta za pekarstvo Klas, OIB 33933761681, Ulica Jerka Mišetića 10,21450 Hvar,ARABESCA društvo s ograničenom odgovornošću za trgovinu, proizvodnju, usluge i ugostiteljstvo, OIB 74781787524, Ljudevita Posavskog 9,10360 Sesvete,MAGROS komercijalni konzalting d. o. o. u stečaju, OIB 33296756165, Ulica Vladimira Nazora 3,51410 Opatija,Grad Zagreb, OIB 61817894937, Trg Stjepana Radića 1,10000 Zagreb,GRAFIKA-GRAFOPRINT d.o.o. za grafičku djelatnost i trgovinu, OIB 57236264858, Podrebar 3/A,10437 Bestovje,Zavod za javno zdravstvo Ličko-senjske županije, OIB 96210828522, Senjskih Žrtava 2,53000 Gospić,VIVAT FINA VINA d.o.o. za trgovinu i usluge, OIB 22847118886, Ulica Frana Folnegovića 1 B,10000 Zagreb,ZDENKA-mliječni proizvodi društvo s ograničenom odgovornošću za proizvodnju mliječnih proizvoda, trgovinu i usluge, OIB 45651553790, Trg Kralja Tomislava 15,43290 Veliki Zdenci,PREHRAMBENO INDUSTRIJSKI KOMBINAT dioničko društvo za proizvodnju, preradu i trgovinu, OIB 40174736344, Krešimirova 26,51000 Rijeka,ZAGREBAČKI HOLDING, društvo s ograničenom odgovornošću za javni prijevoz, opskrbu vodom, održavanje čistoće, putnička a, OIB 85584865987, Ulica grada Vukovara 41,10000 Zagreb,Adriatic Croatia International Club, za djelatnost marina d. d., OIB 17195049659, Rudolfa Strohala 2,51000 Rijeka,TEKOM d.o.o. za usluge, servis i prodaju, OIB 28897968600, Čakovečka 61,40000 Strahoninec,ESTRA društvo s ograničenom odgovornošću za trgovinu na veliko i malo, OIB 33346605838, R.Končara 39,40000 Novo Selo Rok,ADRIA RESORTS društvo s ograničenom odgovornošću za turizam i ugostiteljstvo te ostale poslovne djelatnosti, OIB 16582230172, Obala V.Nazora 1,52210 Rovinj,DUPIN d.o.o. za unutarnju i vanjsku trgovinu i usluge, OIB 31062429092, Dvorničićeva 22,10000 Zagreb,KOTANYI d.o.o. za trgovinu, OIB 54657631085, Savska cesta 116,10000 Zagreb,ŽITOPROIZVOD dioničko društvo, OIB 05694036121, Banija 69,47000 Karlovac,NAŠE KLASJE društvo s ograničenom odgovornošću za proizvodnju, trgovinu i usluge, OIB 62858712399, Raška 35,10000 Zagreb,FRAGARIA d.o.o. za unutarnju i vanjsku trgovinu, proizvodnju voća i povrća, OIB 27157012635, V. Ravnice br. 2,10000 Zagreb,EUROM d.o.o. za marketing, trgovinu, uvoz-izvoz, građenje i zastupanje inozemnih tvrtki u stečaju, OIB 59179135873, Borongajska 81/a,10000 Zagreb,Grad Dubrovnik, OIB 21712494719, Pred Dvorom 1,20000 Dubrovnik,Marijan Huzjak,vl.MYGROS, OIB 24517653545, Martina Pušteka 10a,42223 Donja Poljana,Tea Gabelica,vl.obrta FINOĆA, OIB 33064145719, Put Strinje 80,21212 Kaštel Sućurac,ROX društvo s ograničenom odgovornošću za trgovinu i usluge, OIB 20534431136, Slavonska avenija 100,10000 Zagreb,Suvlasnici stambene zgrade Milana Amruša 1 u Zagrebu, Milana Amruša 1,10000 Zagreb,Suvlasnici stambene zgrade u Zagrebu, Kamaufova 2, Kamaufova 2,10000 Zagreb,Hrvatske vode, pravna osoba za upravljanje vodama, OIB 28921383001, Ulica Grada Vukovara 220,10000 Zagreb,Mijo Maleš,vl. pekarskog obrta, OIB 04301850335, Zamrće 1,21214 Kaštel Gomilica,OSILOVAC d.o.o. za poljoprivrednu proizvodnju, OIB 54035700225, Ferićeva 16,31512 Feričanci,TUTTI FRUTTI - FMB, društvo s ograničenom odgovornošću za proizvodnju, usluge i trgovinu, OIB 27202871867, Brusići 16,51500 Krk,Martin Omrčen,vl.obrta GRAFOPAK, OIB 63144984624, Sarajevska 23,21000 Split,Marija Mornar, OIB 99421479089, Grge Novaka 101,21000 Split,Zlatko Marin,vl.Marin ugostiteljska oprema, OIB 92123845489, Dubrovačka 11,21204 Dugopolje,TROGIR HOLDING d.o.o. za komunalne djelatnosti, parking i usluge, OIB 09746817380, Put Mulina 2,21220 Trogir,DISA, d.o.o. za trgovinu i poslovne usluge, OIB 64196709712, Ive Tijardovića 26,21000 Split,AUTOline d.o.o. za trgovinu i usluge - u stečaju, OIB 08308145610, Kovinska 5,10000 Zagreb,Mesna industrija-Vajda, dioničko društvo Čakovec, OIB 16257048014, Zagrebačka 4,40000 Čakovec,BOSMATTOM proizvodnja, trgovina i usluge, export-import, društvo s ograničenom odgovornošću, OIB 81681479354, Kraljice Jelene 19,21204 Dugopolje,SALVIA, društvo s ograničenom odgovornošću za trgovinu, usluge, proizvodnju, uvoz-izvoz, OIB 52538924684, Radnička cesta 80,10000 Zagreb,SLOBODNA DALMACIJA izdavačka i tiskarska djelatnost, dioničko društvo, OIB 35075764438,Jadranka Džolić,vl.obrta BOLIJA, OIB 43648390090, Obala kralja Tomislava 11,21217 Kaštel Stari,ACCRA d.o.o. za proizvodnju i trgovinu, OIB 82434971257, Luka II broj 1,21310 Duće,BRODOMERKUR trgovina i usluge, dioničko društvo, OIB 33956120458, Solinska 47,21000 Split,SWISSLION d.o.o. za proizvodnju, trgovinu i distribuciju, OIB 73281698607, Marijana Cvetkovića 2,44000 Sisak,IVOX trgovina i usluge d.o.o., OIB 44889398819, Maksimirska 33,10000 Zagreb,Damir Sršen,vl.Obrta za trgovinu PRINTER, OIB 92535305797, Doverska 17,21000 Split,Nedjeljko Tešija,vl.Obrta za prijevoz,građevinarstvo, trgovinu i usluge, OIB 63318738680, Gizdići 12,21231 Klis,Mercedes-Benz Leasing Hrvatska d.o.o. za leasing nekretnina, vozila i strojeva, OIB 17080997510, Kovinska 5,10000 Zagreb,HŽ INFRASTRUKTURA d.o.o. za upravljanje, održavanje i izgradnju željezničke infrastrukture, OIB 39901919995, Mihanovićeva 12,10000 Zagreb,VODOVOD I KANALIZACIJA, društvo s ograničenom odgovornošću za vodoopskrbu, odvodnju i pročišćavanje otpadnih voda, OIB 56826138353, Hercegovačka 8,21000 Split,Hrvatska radiotelevizija, OIB 68419124305, Prisavlje 3,10000 Zagreb,SIRANA GLIGORA d.o.o. za proizvodnju, trgovinu, turizam i poljoprivredu, OIB 15932947595, Figurica 22/A,23250 Kolan,BOŽJAKOVINA, dioničko društvo za proizvodnju i promet poljoprivrednim proizvodima, OIB 66671729980, Božjakovečka 6,10370 Božjakovina,EURO DAUS dioničko društvo za trgovinu i servis vozila, OIB 19212513210, Put Mostina 1,21000 Split,HEP-Operator distribucijskog sustava d.o.o., Elektra Šibenik, OIB 46830600751, Ante Šupuka 1,22000 Šibenik,JAMNICA dioničko društvo za proizvodnju mineralnih voda, OIB 05050436541, Getaldićeva 3,10000 Zagreb,BOBIS d.o.o. za proizvodnju kolača, trajnog peciva i kruha, OIB 88148846119, 4. Gardijske 51,21000 Split,KUK-CO društvo s ograničenom odgovornošću za građevinarstvo, trgovinu i usluge, OIB 89961975037, Ulica Don Lovre Katića 25,21210 Solin,BEST WEST, trgovina i turistička agencija, d.o.o., OIB 84901963108, 4. Gardijske 51,21000 Kamen,CESTAR društvo s ograničenom odgovornošću za građevinarstvo, OIB 27471262195, Matice Hrvatske 1,21000 Split,MATADURA, d.o.o. za usluge u nautičkom turizmu, OIB 58650688055, Put Žnjana 18/A,21000 Split,SONEX društvo sa ograničenom odgovornošću za proizvodnju i trgovinu, OIB 17972204121, F. Tuđmana 7A,21212 Kaštel Sućurac,Ivica Babić,vl.obrta BABIĆ, OIB 76688891305, Kopilica 19,21000 Split,GR CARTOTECNICA Srl., Via Dante 25,Piazzola sul Brenta (Padova),PJACA ROSA d.o.o. za ugostiteljstvo i turizam, OIB 35737638587, Narodni trg 1,21000 Split,CRO-GO d.o.o. za proizvodnju i trgovinu, OIB 79478632402, Don Frane Bulića 64,21210 Solin,LEDO dioničko društvo za proizvodnju i promet sladoleda i smrznute hrane, OIB 87955947581, Čavićeva 1a,10000 Zagreb,Grad Split, OIB 78755598868, Obala kneza Branimira 17,21000 Split,COCA-COLA HBC HRVATSKA - društvo s ograničenom odgovornošću za proizvodnju, prodaju i distribuciju bezalkoholnih pića, OIB 00228269289, Sachsova 1,10000 Zagreb,JADRAN - GALENSKI LABORATORIJ d. d., OIB 20950636972, Svilno 20,51000 Rijeka,RADIN-GRAFIKA d.o.o. za trgovinu, OIB 51934286030, Gospodarska 9,10431 Sveta Nedelja,JEDINSTVO, poljoprivredna zadruga - "u stečaju", OIB 30698530431, Smokvica/bb,20271 Smokvica,GS1 Croatia, OIB 03365973101, Preradovićeva 35,10000 Zagreb,STJE MA PROMET d.o.o. za trgovinu i prijevoz, uvoz-izvoz, OIB 46368164888, Pere Pirkera II. Odvojak 5 C,10360 Sesvete,Stečajna masa iza SUTLA poljoprivredna zadruga - u stečaju, OIB 70727110918, II Deverićev odvojak 5,10000 Zagreb,ALCA ZAGREB trgovačko društvo s ograničenom odgovornošću za uvoz, izvoz i trgovinu na veliko i malo, OIB 58353015102, Koledovčina 2,10000 Zagreb,PČELARSTVO DARUVAR društvo s ograničenom odgovornošću za proizvodnju, trgovinu i usluge, OIB 72519049956, Josipa Jelačića 87 G,43500 Daruvar,VODOVOD I ODVODNJA društvo s ograničenom odgovornošću za vodoopskrbu, te odvodnju i pročišćavanje otpadnih voda, OIB 26251326399, Kralja Zvonimira 50,22000 Šibenik,AFRODITA COMMERC d.o.o. za trgovinu, proizvodnju i usluge, OIB 13262076150, Getaldićeva 8,10000 Zagreb,MLJEKARA BOSNIĆ d.o.o. za usluge, OIB 51716528859, Ulica Dujma Ćubića 15,21256 Cista Provo,TRGOMIX, društvo s ograničenom odgovornošću za trgovinu, export-import, OIB 70233534019, Križine 22 A,21000 Split,VODOOPSKRBA I ODVODNJA društvo s ograničenom odgovornošću za javnu vodoopskrbu i odvodnju, OIB 83416546499, Folnegovićeva 1,10000 Zagreb,CROATIA osiguranje d.d., OIB 26187994862, Vatroslava Jagića 33,10000 Zagreb,Granolio d.d. za proizvodnju, trgovinu i usluge, OIB 59064993527, Budmanijeva 5,10000 Zagreb,PECTEN d.o.o. mrijest, uzgoj i trgovina ribe i školjkaša, OIB 68556376253, Put Ponikvica 3,21217 Kaštel Novi,NOVOTERM, d.o.o. za proizvodnju i trgovinu, OIB 78311345235, Zupina 28,21000 Split,Beiersdorf - trgovina na veliko parfemima i kozmetikom d.o.o., OIB 57315927742, Križna 18,10000 Zagreb,Financijska agencija, OIB 85821130368, Ulica grada Vukovara 70,10000 Zagreb,STANO-UPRAVA društvo s ograničenom odgovornošću za organizaciju upravljanja i održavanja stambenih zgrada, poslovnih prosto, OIB 17418170125, Mike Tripala 6,21000 Split,PPD CROATIA društvo s ograničenom odgovornošću za trgovinu i usluge, OIB 42729559546, Badalićeva 26 F,10000 Zagreb,AWT INTERNATIONAL Trgovina i usluge, d.o.o., OIB 57159149897, Slavonska avenija 52/a,10000 Zagreb,Suvlasnici stambene zgrade u Zagrebu, Praška 10, Praška 10,10000 Zagreb,KIM Mljekara Karlovac društvo s ograničenom odgovornošću, OIB 93458739954, Mekušanska cesta 51,47000 Karlovac,GILAN društvo s ograničenom odgovornošću za graditeljstvo, OIB 35846084789, Poljička cesta 32,21000 Split,KGH TEHNIKA d.o.o. za projektiranje, inženjering, graditeljstvo, konzalting i trgovinu, OIB 77498607505, Špinutska 10,21000 Split,PRERADA d.o.o. za trgovinu, pekarstvo i proizvodnju tjestenine, OIB 39254660740, Zagorski Put 27,21000 Split,Čakovečki mlinovi, dioničko društvo za proizvodnju i promet prehrambenih proizvoda,Čakovec, OIB 20262622069, Mlinska 1,40000 Čakovec,FRANCK prehrambena industrija, dioničko društvo, OIB 07676693758, Vodovodna 20,10000 Zagreb,NASTAVNI ZAVOD ZA JAVNO ZDRAVSTVO SPLITSKO-DALMATINSKE ŽUPANIJE, OIB 54948902275, Vukovarska Ulica 46,21000 Split,GRAD STARI GRAD, OIB 95584171878, Novo Riva 3,21460 Stari Grad,Dragan Kondić,vl.obrta Pekarnice VODICE, OIB 51213845914, Ul. Miroslava Krleže 4,23250 Pag,KOMUNALNO STARI GRAD, društvo s ograničenom odgovornošću za komunalnu djelatnost, OIB 32328464260, Trg Ploča 7,21460 Stari Grad,Duje Bašćevan, OIB 17659769140, Ulica Matije Gupca 16,23000 Zadar,AUTOCOMMERCE HRVATSKA d.o.o. za promet robe na vanjskom i unutrašnjem tržištu, OIB 36844439304, Kovinska 22,10000 Zagreb,Grad Rijeka, OIB 54382731928, Korzo 16,51000 Rijeka,EUROCOM d.o.o. za promet roba i usluga, OIB 61781931283, Donji stupnik, pod bregom 8,10000 Zagreb,CLARUM d. o. o. za proizvodnju, trgovinu i usluge, OIB 36280841645, Ulica I Industrijski Odvojak 9,35400 Nova Gradiška,Meteor Grupa - Labud društvo s ograničenom odgovornošću za proizvodnju sredstava za čišćenje, higijenskih i kemijskih pro, OIB 23359164583, Radnička cesta 173/r,10000 Zagreb,INSTITUT IGH, dioničko društvo za istraživanje i razvoj u graditeljstvu, OIB 79766124714, Janka Rakuše 1,10000 Zagreb,JETONIS &amp; CO, d.o.o. za trgovinu i ugostiteljstvo u stečaju, OIB 59314720300, Četvrt Žarka Dražojevića 13,21310 Omiš,LOGISTIKA VIOLETA d.o.o. za proizvodnju, trgovinu i usluge, OIB 62874063131, Obrež Zelinski 55,10380 Sveti Ivan Zelina,BADEL 1862 dioničko društvo, vina, alkoholna i bezalkoholna pića, OIB 36749512860, Vlaška 116,10000 Zagreb,ZVIJEZDA dioničko društvo za proizvodnju, trgovinu i usluge, OIB 91492011748, Ulica Marijana Čavića 1,10000 Zagreb,ŠAFRAM, društvo s ograničenom odgovornošću za proizvodnju, OIB 58257645837, Oranice 118,10000 Zagreb,Hrvatsko društvo skladatelja, OIB 56668956985, Berislavićeva 9,10000 Zagreb,PODRAVKA prehrambena industrija, d.d., OIB 18928523252, A.Starčevića 32,48000 Koprivnica,DUKAT mliječna industrija dioničko društvo, OIB 25457712630, Marijana Čavića 9,10000 Zagreb,BIO-ŽUNEC društvo s ograničenom odgovornošću za trgovinu i usluge, OIB 02926123910, Juršićeva 30,10370 Rugvica,MAKARSKI KOMUNALAC društvo s ograničenom odgovornošću za obavljanje komunalnih poslova, OIB 12733878804, Trg Tina Ujevića 1,21300 Makarska,NIKAS trgovina, zastupanje i posredovanje, d. o. o., OIB 34588947552, Jušići 69/d,51211 Jurdani,DALMAMED, društvo s ograničenom odgovornošću za proizvodnju i promet pčelinjim proizvodima, repromaterijalom za pčelarstvo, OIB 47157658264, Bijenik 158,10000 Zagreb,PIP pčelarstvo, priroda, tehnika, d.o.o., OIB 37364743662, Karlovačka 8 d,10451 Pisarovina,ZAGREBAČKA BANKA DIONIČKO DRUŠTVO, OIB 92963223473, Trg bana Josipa Jelačića 10,10000 Zagreb,SARDINA društvo sa ograničenom odgovornošću za ulov, preradu i konzerviranje ribe i marikulturu, OIB 91062886911, Ratac 1,21410 Postira,GRIKULA društvo s ograničenom odgovornošću za trgovinu, ugostiteljstvo i turizam, OIB 46058793842, Deškovićev trg 4,21412 Pučišća,Jure Kerum, OIB 71411862557, Mostarska 83,21000 Split,KOTEKS import-export dioničko društvo za unutarnju i vanjsku trgovinu, OIB 57001982985, Ulica Kralja Zvonimira 14,21000 Split,Ministarstvo pravosuđa RH, OIB 26635293339, Ulica grada Vukovara 49,10000 Zagreb,Ministarstvo financija RH, OIB 18683136487, Katančićeva 5,10000 Zagreb,JOKER d.o.o. za rekreaciju i usluge, OIB 49168006090, Put Brodarice 6,21000 Split,ORBICO d.o.o. za trgovinu, OIB 85611744662, Koturaška Cesta 69,10000 Zagreb,ANAMARIJA-COMPANY, društvo s ograničenom odgovornošću za proizvodnju, trgovinu i usluge, OIB 72416125182, Prelčeva 46,10360 Sesvete,B2  KAPITAL d.o.o. za poslovne usluge, OIB 57509775367, Radnička cesta 41,10000 Zagreb,RADION, društvo s ograničenom odgovornošću za trgovinu, uslužnu djelatnost, ugositeljstvo, turizam i export-import, OIB 22025239366, Benkovačko selo 157,23420 Benkovac,GRADINA-BAŠKA VODA društvo s ograničenom odgovornošću za komunalnu djelatnost, OIB 57015795940, Blato 12,21320 Baška Voda,Nina Gruica, OIB 84599538591, Ivana Rendića 15,21000 Split,Ecija Listeš, OIB 07123815706, Kneza Trpimira 104,21231 Klis,Marija Leskur, OIB 53314276719, Biskupa Jurja Dobrile 13,21000 Split,Željka Kerum Topalušić, OIB 91750792954, Mostarska 83,21000 Split,Josip Komar, OIB 87818533251, TOLANAC 57 (ranije: KAŠTEL STARI, TOLANAC, 0),21217 Kaštel Stari,Sanja Mijan, OIB 36526404804, Velebitska 2,21000 Split,Jure Šerić, OIB 02148172532, Dubrovačka 51,21000 Split</derivirana_varijabla>
  </DomainObject.Predmet.StrankaWithAdressOIB>
  <DomainObject.Predmet.StrankaNazivFormated>
    <izvorni_sadrzaj>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Milaković,TOWN d.o.o. za ugostiteljstvo u stečaju,MILS, MLJEKARA SPLIT dioničko društvo u stečaju,VODOVOD d.o.o. za usluge opskrbe pitkom vodom,LAGER BAŠIĆ, d.o.o. za proizvodnju, trgovinu i usluge,MARJAN VOĆE d.o.o. za trgovinu, ugostiteljstvo i usluge,Komunalno društvo GRAD d.o.o.,TEKSTILPROMET d.d., trgovina na veliko i malo,REKORD-TIM d. o. o. za proizvodnju, trgovinu na veliko i malo, uvoz-izvoz,NIRS, društvo s ograničenom odgovornošću za proizvodnju i trgovinu,Fructus KRESTO d.o.o. za trgovinu,MEĐIMURKA trgovačko društvo na veliko i malo, uvoz-izvoz, dioničko društvo,PERUTNINA PTUJ - PIPO d.o.o. za proizvodnju i trgovinu,PODRAVSKA BANKA dioničko društvo,Hrvatski Telekom d.d.,ALLIANZ ZAGREB dioničko društvo za osiguranje,HEP-Operator distribucijskog sustava d.o.o. za distribuciju i opskrbu električne energije,FRIDRIH društvo s ograničenom odgovornošću za proizvodnju preradu i trgovinu gljiva,Ivan Šušnjara,HEP ELEKTRA d.o.o. za opskrbu električnom energijom,ISTARSKA PIVOVARA d.o.o. za proizvodnju, usluge i trgovinu,Kutjevo dioničko društvo za proizvodnju i promet poljoprivrednih i prehrambenih proizvoda,NARODNE NOVINE, dioničko društvo za izdavanje i tiskanje Službenog lista Republike Hrvatske, službenih i drugih obrazaca te ,FORUM, društvo s ograničenom odgovornošću za izdavačku djelatnost,PAŠKA SIRANA dioničko društvo za proizvodnju, preradu, otkup i  prodaju poljoprivrednih proizvoda,AGRAM BANKA, dioničko društvo,DIOKOM  NOVI d.o.o. za proizvodnju i trgovinu u stečaju,ZAVOD ZA JAVNO ZDRAVSTVO DUBROVAČKO-NERETVANSKE ŽUPANIJE,Saponia kemijska, prehrambena i farmaceutska industrija d.d.,DICENTRA d.o.o. za trgovinu i usluge,REVICON za računovodstvo, poslovno savjetovanje, društvo s ograničenom odgovornošću,PIK VRBOVEC-MESNA INDUSTRIJA, dioničko društvo za proizvodnju i promet mesa i mesnih prerađevina,Hrvatske vode,Vodnogospodarski odjel za slivove sjevernog Jadrana,AUTOKUĆA VRDOLJAK trgovina i usluge, export-import d.o.o.,DOC DUBROVNIK d.o.o. za trgovinu, turizam i usluge,Hrvatske vode,Vodnogospodarski odjel za gornju Savu,MESNA INDUSTRIJA BRAĆA PIVAC proizvodnja i prerada mesa, trgovina, usluge, turizam, ugostiteljstvo i turistička agencija d.o.o,EMO-ADRIA d.o.o. za trgovinu, proizvodnju, usluge i turizam,CVJETKO društvo s ograničenom odgovornošću, za trgovinu i usluge, turistička agencija,KORDIĆ KOMERC d.o.o. za trgovinu,Delamaris Zagreb društvo s ograničenom odgovornošću za trgovinu i usluge,ADRIATIC OSIGURANJE dioničko društvo,Grad Trogir,INA-INDUSTRIJA NAFTE, d.d.,MAKRO d.o.o. za trgovinu, građevinarstvo, inženjering, usluge na području prometa, prijevoz i turizam,Ivica Jelavić-Šako,vlasnik obrta Jelavić,ELECTRONIC SECURITY d.o.o. tehnička zaštita imovine,ZELENI GRAD ŠIBENIK društvo s ograničenom odgovornošću za komunalne djelatnosti,Grad Zadar,P P K karlovačka mesna industrija, dioničko društvo,Joško Kodžoman,vl.obrta za pekarstvo Klas,ARABESCA društvo s ograničenom odgovornošću za trgovinu, proizvodnju, usluge i ugostiteljstvo,MAGROS komercijalni konzalting d. o. o. u stečaju,Grad Zagreb,GRAFIKA-GRAFOPRINT d.o.o. za grafičku djelatnost i trgovinu,Zavod za javno zdravstvo Ličko-senjske županije,VIVAT FINA VINA d.o.o. za trgovinu i usluge,ZDENKA-mliječni proizvodi društvo s ograničenom odgovornošću za proizvodnju mliječnih proizvoda, trgovinu i usluge,PREHRAMBENO INDUSTRIJSKI KOMBINAT dioničko društvo za proizvodnju, preradu i trgovinu,ZAGREBAČKI HOLDING, društvo s ograničenom odgovornošću za javni prijevoz, opskrbu vodom, održavanje čistoće, putnička a,Adriatic Croatia International Club, za djelatnost marina d. d.,TEKOM d.o.o. za usluge, servis i prodaju,ESTRA društvo s ograničenom odgovornošću za trgovinu na veliko i malo,ADRIA RESORTS društvo s ograničenom odgovornošću za turizam i ugostiteljstvo te ostale poslovne djelatnosti,DUPIN d.o.o. za unutarnju i vanjsku trgovinu i usluge,KOTANYI d.o.o. za trgovinu,ŽITOPROIZVOD dioničko društvo,NAŠE KLASJE društvo s ograničenom odgovornošću za proizvodnju, trgovinu i usluge,FRAGARIA d.o.o. za unutarnju i vanjsku trgovinu, proizvodnju voća i povrća,EUROM d.o.o. za marketing, trgovinu, uvoz-izvoz, građenje i zastupanje inozemnih tvrtki u stečaju,Grad Dubrovnik,Marijan Huzjak,vl.MYGROS,Tea Gabelica,vl.obrta FINOĆA,ROX društvo s ograničenom odgovornošću za trgovinu i usluge,Suvlasnici stambene zgrade Milana Amruša 1 u Zagrebu,Suvlasnici stambene zgrade u Zagrebu, Kamaufova 2,Hrvatske vode, pravna osoba za upravljanje vodama,Mijo Maleš,vl. pekarskog obrta,OSILOVAC d.o.o. za poljoprivrednu proizvodnju,TUTTI FRUTTI - FMB, društvo s ograničenom odgovornošću za proizvodnju, usluge i trgovinu,Martin Omrčen,vl.obrta GRAFOPAK,Marija Mornar,Zlatko Marin,vl.Marin ugostiteljska oprema,TROGIR HOLDING d.o.o. za komunalne djelatnosti, parking i usluge,DISA, d.o.o. za trgovinu i poslovne usluge,AUTOline d.o.o. za trgovinu i usluge - u stečaju,Mesna industrija-Vajda, dioničko društvo Čakovec,BOSMATTOM proizvodnja, trgovina i usluge, export-import, društvo s ograničenom odgovornošću,SALVIA, društvo s ograničenom odgovornošću za trgovinu, usluge, proizvodnju, uvoz-izvoz,SLOBODNA DALMACIJA izdavačka i tiskarska djelatnost, dioničko društvo,Jadranka Džolić,vl.obrta BOLIJA,ACCRA d.o.o. za proizvodnju i trgovinu,BRODOMERKUR trgovina i usluge, dioničko društvo,SWISSLION d.o.o. za proizvodnju, trgovinu i distribuciju,IVOX trgovina i usluge d.o.o.,Damir Sršen,vl.Obrta za trgovinu PRINTER,Nedjeljko Tešija,vl.Obrta za prijevoz,građevinarstvo, trgovinu i usluge,Mercedes-Benz Leasing Hrvatska d.o.o. za leasing nekretnina, vozila i strojeva,HŽ INFRASTRUKTURA d.o.o. za upravljanje, održavanje i izgradnju željezničke infrastrukture,VODOVOD I KANALIZACIJA, društvo s ograničenom odgovornošću za vodoopskrbu, odvodnju i pročišćavanje otpadnih voda,Hrvatska radiotelevizija,SIRANA GLIGORA d.o.o. za proizvodnju, trgovinu, turizam i poljoprivredu,BOŽJAKOVINA, dioničko društvo za proizvodnju i promet poljoprivrednim proizvodima,EURO DAUS dioničko društvo za trgovinu i servis vozila,HEP-Operator distribucijskog sustava d.o.o., Elektra Šibenik,JAMNICA dioničko društvo za proizvodnju mineralnih voda,BOBIS d.o.o. za proizvodnju kolača, trajnog peciva i kruha,KUK-CO društvo s ograničenom odgovornošću za građevinarstvo, trgovinu i usluge,BEST WEST, trgovina i turistička agencija, d.o.o.,CESTAR društvo s ograničenom odgovornošću za građevinarstvo,MATADURA, d.o.o. za usluge u nautičkom turizmu,SONEX društvo sa ograničenom odgovornošću za proizvodnju i trgovinu,Ivica Babić,vl.obrta BABIĆ,GR CARTOTECNICA Srl.,PJACA ROSA d.o.o. za ugostiteljstvo i turizam,CRO-GO d.o.o. za proizvodnju i trgovinu,LEDO dioničko društvo za proizvodnju i promet sladoleda i smrznute hrane,Grad Split,COCA-COLA HBC HRVATSKA - društvo s ograničenom odgovornošću za proizvodnju, prodaju i distribuciju bezalkoholnih pića,JADRAN - GALENSKI LABORATORIJ d. d.,RADIN-GRAFIKA d.o.o. za trgovinu,JEDINSTVO, poljoprivredna zadruga - "u stečaju",GS1 Croatia,STJE MA PROMET d.o.o. za trgovinu i prijevoz, uvoz-izvoz,Stečajna masa iza SUTLA poljoprivredna zadruga - u stečaju,ALCA ZAGREB trgovačko društvo s ograničenom odgovornošću za uvoz, izvoz i trgovinu na veliko i malo,PČELARSTVO DARUVAR društvo s ograničenom odgovornošću za proizvodnju, trgovinu i usluge,VODOVOD I ODVODNJA društvo s ograničenom odgovornošću za vodoopskrbu, te odvodnju i pročišćavanje otpadnih voda,AFRODITA COMMERC d.o.o. za trgovinu, proizvodnju i usluge,MLJEKARA BOSNIĆ d.o.o. za usluge,TRGOMIX, društvo s ograničenom odgovornošću za trgovinu, export-import,VODOOPSKRBA I ODVODNJA društvo s ograničenom odgovornošću za javnu vodoopskrbu i odvodnju,CROATIA osiguranje d.d.,Granolio d.d. za proizvodnju, trgovinu i usluge,PECTEN d.o.o. mrijest, uzgoj i trgovina ribe i školjkaša,NOVOTERM, d.o.o. za proizvodnju i trgovinu,Beiersdorf - trgovina na veliko parfemima i kozmetikom d.o.o.,Financijska agencija,STANO-UPRAVA društvo s ograničenom odgovornošću za organizaciju upravljanja i održavanja stambenih zgrada, poslovnih prosto,PPD CROATIA društvo s ograničenom odgovornošću za trgovinu i usluge,AWT INTERNATIONAL Trgovina i usluge, d.o.o.,Suvlasnici stambene zgrade u Zagrebu, Praška 10,KIM Mljekara Karlovac društvo s ograničenom odgovornošću,GILAN društvo s ograničenom odgovornošću za graditeljstvo,KGH TEHNIKA d.o.o. za projektiranje, inženjering, graditeljstvo, konzalting i trgovinu,PRERADA d.o.o. za trgovinu, pekarstvo i proizvodnju tjestenine,Čakovečki mlinovi, dioničko društvo za proizvodnju i promet prehrambenih proizvoda,Čakovec,FRANCK prehrambena industrija, dioničko društvo,NASTAVNI ZAVOD ZA JAVNO ZDRAVSTVO SPLITSKO-DALMATINSKE ŽUPANIJE,GRAD STARI GRAD,Dragan Kondić,vl.obrta Pekarnice VODICE,KOMUNALNO STARI GRAD, društvo s ograničenom odgovornošću za komunalnu djelatnost,Duje Bašćevan,AUTOCOMMERCE HRVATSKA d.o.o. za promet robe na vanjskom i unutrašnjem tržištu,Grad Rijeka,EUROCOM d.o.o. za promet roba i usluga,CLARUM d. o. o. za proizvodnju, trgovinu i usluge,Meteor Grupa - Labud društvo s ograničenom odgovornošću za proizvodnju sredstava za čišćenje, higijenskih i kemijskih pro,INSTITUT IGH, dioničko društvo za istraživanje i razvoj u graditeljstvu,JETONIS &amp; CO, d.o.o. za trgovinu i ugostiteljstvo u stečaju,LOGISTIKA VIOLETA d.o.o. za proizvodnju, trgovinu i usluge,BADEL 1862 dioničko društvo, vina, alkoholna i bezalkoholna pića,ZVIJEZDA dioničko društvo za proizvodnju, trgovinu i usluge,ŠAFRAM, društvo s ograničenom odgovornošću za proizvodnju,Hrvatsko društvo skladatelja,PODRAVKA prehrambena industrija, d.d.,DUKAT mliječna industrija dioničko društvo,BIO-ŽUNEC društvo s ograničenom odgovornošću za trgovinu i usluge,MAKARSKI KOMUNALAC društvo s ograničenom odgovornošću za obavljanje komunalnih poslova,NIKAS trgovina, zastupanje i posredovanje, d. o. o.,DALMAMED, društvo s ograničenom odgovornošću za proizvodnju i promet pčelinjim proizvodima, repromaterijalom za pčelarstvo,PIP pčelarstvo, priroda, tehnika, d.o.o.,ZAGREBAČKA BANKA DIONIČKO DRUŠTVO,SARDINA društvo sa ograničenom odgovornošću za ulov, preradu i konzerviranje ribe i marikulturu,GRIKULA društvo s ograničenom odgovornošću za trgovinu, ugostiteljstvo i turizam,Jure Kerum,KOTEKS import-export dioničko društvo za unutarnju i vanjsku trgovinu,Ministarstvo pravosuđa RH,Ministarstvo financija RH,JOKER d.o.o. za rekreaciju i usluge,ORBICO d.o.o. za trgovinu,ANAMARIJA-COMPANY, društvo s ograničenom odgovornošću za proizvodnju, trgovinu i usluge,B2  KAPITAL d.o.o. za poslovne usluge,RADION, društvo s ograničenom odgovornošću za trgovinu, uslužnu djelatnost, ugositeljstvo, turizam i export-import,GRADINA-BAŠKA VODA društvo s ograničenom odgovornošću za komunalnu djelatnost,Nina Gruica,Ecija Listeš,Marija Leskur,Željka Kerum Topalušić,Josip Komar,Sanja Mijan,Jure Šerić</izvorni_sadrzaj>
    <derivirana_varijabla naziv="DomainObject.Predmet.StrankaNazivFormated_1">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Milaković,TOWN d.o.o. za ugostiteljstvo u stečaju,MILS, MLJEKARA SPLIT dioničko društvo u stečaju,VODOVOD d.o.o. za usluge opskrbe pitkom vodom,LAGER BAŠIĆ, d.o.o. za proizvodnju, trgovinu i usluge,MARJAN VOĆE d.o.o. za trgovinu, ugostiteljstvo i usluge,Komunalno društvo GRAD d.o.o.,TEKSTILPROMET d.d., trgovina na veliko i malo,REKORD-TIM d. o. o. za proizvodnju, trgovinu na veliko i malo, uvoz-izvoz,NIRS, društvo s ograničenom odgovornošću za proizvodnju i trgovinu,Fructus KRESTO d.o.o. za trgovinu,MEĐIMURKA trgovačko društvo na veliko i malo, uvoz-izvoz, dioničko društvo,PERUTNINA PTUJ - PIPO d.o.o. za proizvodnju i trgovinu,PODRAVSKA BANKA dioničko društvo,Hrvatski Telekom d.d.,ALLIANZ ZAGREB dioničko društvo za osiguranje,HEP-Operator distribucijskog sustava d.o.o. za distribuciju i opskrbu električne energije,FRIDRIH društvo s ograničenom odgovornošću za proizvodnju preradu i trgovinu gljiva,Ivan Šušnjara,HEP ELEKTRA d.o.o. za opskrbu električnom energijom,ISTARSKA PIVOVARA d.o.o. za proizvodnju, usluge i trgovinu,Kutjevo dioničko društvo za proizvodnju i promet poljoprivrednih i prehrambenih proizvoda,NARODNE NOVINE, dioničko društvo za izdavanje i tiskanje Službenog lista Republike Hrvatske, službenih i drugih obrazaca te ,FORUM, društvo s ograničenom odgovornošću za izdavačku djelatnost,PAŠKA SIRANA dioničko društvo za proizvodnju, preradu, otkup i  prodaju poljoprivrednih proizvoda,AGRAM BANKA, dioničko društvo,DIOKOM  NOVI d.o.o. za proizvodnju i trgovinu u stečaju,ZAVOD ZA JAVNO ZDRAVSTVO DUBROVAČKO-NERETVANSKE ŽUPANIJE,Saponia kemijska, prehrambena i farmaceutska industrija d.d.,DICENTRA d.o.o. za trgovinu i usluge,REVICON za računovodstvo, poslovno savjetovanje, društvo s ograničenom odgovornošću,PIK VRBOVEC-MESNA INDUSTRIJA, dioničko društvo za proizvodnju i promet mesa i mesnih prerađevina,Hrvatske vode,Vodnogospodarski odjel za slivove sjevernog Jadrana,AUTOKUĆA VRDOLJAK trgovina i usluge, export-import d.o.o.,DOC DUBROVNIK d.o.o. za trgovinu, turizam i usluge,Hrvatske vode,Vodnogospodarski odjel za gornju Savu,MESNA INDUSTRIJA BRAĆA PIVAC proizvodnja i prerada mesa, trgovina, usluge, turizam, ugostiteljstvo i turistička agencija d.o.o,EMO-ADRIA d.o.o. za trgovinu, proizvodnju, usluge i turizam,CVJETKO društvo s ograničenom odgovornošću, za trgovinu i usluge, turistička agencija,KORDIĆ KOMERC d.o.o. za trgovinu,Delamaris Zagreb društvo s ograničenom odgovornošću za trgovinu i usluge,ADRIATIC OSIGURANJE dioničko društvo,Grad Trogir,INA-INDUSTRIJA NAFTE, d.d.,MAKRO d.o.o. za trgovinu, građevinarstvo, inženjering, usluge na području prometa, prijevoz i turizam,Ivica Jelavić-Šako,vlasnik obrta Jelavić,ELECTRONIC SECURITY d.o.o. tehnička zaštita imovine,ZELENI GRAD ŠIBENIK društvo s ograničenom odgovornošću za komunalne djelatnosti,Grad Zadar,P P K karlovačka mesna industrija, dioničko društvo,Joško Kodžoman,vl.obrta za pekarstvo Klas,ARABESCA društvo s ograničenom odgovornošću za trgovinu, proizvodnju, usluge i ugostiteljstvo,MAGROS komercijalni konzalting d. o. o. u stečaju,Grad Zagreb,GRAFIKA-GRAFOPRINT d.o.o. za grafičku djelatnost i trgovinu,Zavod za javno zdravstvo Ličko-senjske županije,VIVAT FINA VINA d.o.o. za trgovinu i usluge,ZDENKA-mliječni proizvodi društvo s ograničenom odgovornošću za proizvodnju mliječnih proizvoda, trgovinu i usluge,PREHRAMBENO INDUSTRIJSKI KOMBINAT dioničko društvo za proizvodnju, preradu i trgovinu,ZAGREBAČKI HOLDING, društvo s ograničenom odgovornošću za javni prijevoz, opskrbu vodom, održavanje čistoće, putnička a,Adriatic Croatia International Club, za djelatnost marina d. d.,TEKOM d.o.o. za usluge, servis i prodaju,ESTRA društvo s ograničenom odgovornošću za trgovinu na veliko i malo,ADRIA RESORTS društvo s ograničenom odgovornošću za turizam i ugostiteljstvo te ostale poslovne djelatnosti,DUPIN d.o.o. za unutarnju i vanjsku trgovinu i usluge,KOTANYI d.o.o. za trgovinu,ŽITOPROIZVOD dioničko društvo,NAŠE KLASJE društvo s ograničenom odgovornošću za proizvodnju, trgovinu i usluge,FRAGARIA d.o.o. za unutarnju i vanjsku trgovinu, proizvodnju voća i povrća,EUROM d.o.o. za marketing, trgovinu, uvoz-izvoz, građenje i zastupanje inozemnih tvrtki u stečaju,Grad Dubrovnik,Marijan Huzjak,vl.MYGROS,Tea Gabelica,vl.obrta FINOĆA,ROX društvo s ograničenom odgovornošću za trgovinu i usluge,Suvlasnici stambene zgrade Milana Amruša 1 u Zagrebu,Suvlasnici stambene zgrade u Zagrebu, Kamaufova 2,Hrvatske vode, pravna osoba za upravljanje vodama,Mijo Maleš,vl. pekarskog obrta,OSILOVAC d.o.o. za poljoprivrednu proizvodnju,TUTTI FRUTTI - FMB, društvo s ograničenom odgovornošću za proizvodnju, usluge i trgovinu,Martin Omrčen,vl.obrta GRAFOPAK,Marija Mornar,Zlatko Marin,vl.Marin ugostiteljska oprema,TROGIR HOLDING d.o.o. za komunalne djelatnosti, parking i usluge,DISA, d.o.o. za trgovinu i poslovne usluge,AUTOline d.o.o. za trgovinu i usluge - u stečaju,Mesna industrija-Vajda, dioničko društvo Čakovec,BOSMATTOM proizvodnja, trgovina i usluge, export-import, društvo s ograničenom odgovornošću,SALVIA, društvo s ograničenom odgovornošću za trgovinu, usluge, proizvodnju, uvoz-izvoz,SLOBODNA DALMACIJA izdavačka i tiskarska djelatnost, dioničko društvo,Jadranka Džolić,vl.obrta BOLIJA,ACCRA d.o.o. za proizvodnju i trgovinu,BRODOMERKUR trgovina i usluge, dioničko društvo,SWISSLION d.o.o. za proizvodnju, trgovinu i distribuciju,IVOX trgovina i usluge d.o.o.,Damir Sršen,vl.Obrta za trgovinu PRINTER,Nedjeljko Tešija,vl.Obrta za prijevoz,građevinarstvo, trgovinu i usluge,Mercedes-Benz Leasing Hrvatska d.o.o. za leasing nekretnina, vozila i strojeva,HŽ INFRASTRUKTURA d.o.o. za upravljanje, održavanje i izgradnju željezničke infrastrukture,VODOVOD I KANALIZACIJA, društvo s ograničenom odgovornošću za vodoopskrbu, odvodnju i pročišćavanje otpadnih voda,Hrvatska radiotelevizija,SIRANA GLIGORA d.o.o. za proizvodnju, trgovinu, turizam i poljoprivredu,BOŽJAKOVINA, dioničko društvo za proizvodnju i promet poljoprivrednim proizvodima,EURO DAUS dioničko društvo za trgovinu i servis vozila,HEP-Operator distribucijskog sustava d.o.o., Elektra Šibenik,JAMNICA dioničko društvo za proizvodnju mineralnih voda,BOBIS d.o.o. za proizvodnju kolača, trajnog peciva i kruha,KUK-CO društvo s ograničenom odgovornošću za građevinarstvo, trgovinu i usluge,BEST WEST, trgovina i turistička agencija, d.o.o.,CESTAR društvo s ograničenom odgovornošću za građevinarstvo,MATADURA, d.o.o. za usluge u nautičkom turizmu,SONEX društvo sa ograničenom odgovornošću za proizvodnju i trgovinu,Ivica Babić,vl.obrta BABIĆ,GR CARTOTECNICA Srl.,PJACA ROSA d.o.o. za ugostiteljstvo i turizam,CRO-GO d.o.o. za proizvodnju i trgovinu,LEDO dioničko društvo za proizvodnju i promet sladoleda i smrznute hrane,Grad Split,COCA-COLA HBC HRVATSKA - društvo s ograničenom odgovornošću za proizvodnju, prodaju i distribuciju bezalkoholnih pića,JADRAN - GALENSKI LABORATORIJ d. d.,RADIN-GRAFIKA d.o.o. za trgovinu,JEDINSTVO, poljoprivredna zadruga - "u stečaju",GS1 Croatia,STJE MA PROMET d.o.o. za trgovinu i prijevoz, uvoz-izvoz,Stečajna masa iza SUTLA poljoprivredna zadruga - u stečaju,ALCA ZAGREB trgovačko društvo s ograničenom odgovornošću za uvoz, izvoz i trgovinu na veliko i malo,PČELARSTVO DARUVAR društvo s ograničenom odgovornošću za proizvodnju, trgovinu i usluge,VODOVOD I ODVODNJA društvo s ograničenom odgovornošću za vodoopskrbu, te odvodnju i pročišćavanje otpadnih voda,AFRODITA COMMERC d.o.o. za trgovinu, proizvodnju i usluge,MLJEKARA BOSNIĆ d.o.o. za usluge,TRGOMIX, društvo s ograničenom odgovornošću za trgovinu, export-import,VODOOPSKRBA I ODVODNJA društvo s ograničenom odgovornošću za javnu vodoopskrbu i odvodnju,CROATIA osiguranje d.d.,Granolio d.d. za proizvodnju, trgovinu i usluge,PECTEN d.o.o. mrijest, uzgoj i trgovina ribe i školjkaša,NOVOTERM, d.o.o. za proizvodnju i trgovinu,Beiersdorf - trgovina na veliko parfemima i kozmetikom d.o.o.,Financijska agencija,STANO-UPRAVA društvo s ograničenom odgovornošću za organizaciju upravljanja i održavanja stambenih zgrada, poslovnih prosto,PPD CROATIA društvo s ograničenom odgovornošću za trgovinu i usluge,AWT INTERNATIONAL Trgovina i usluge, d.o.o.,Suvlasnici stambene zgrade u Zagrebu, Praška 10,KIM Mljekara Karlovac društvo s ograničenom odgovornošću,GILAN društvo s ograničenom odgovornošću za graditeljstvo,KGH TEHNIKA d.o.o. za projektiranje, inženjering, graditeljstvo, konzalting i trgovinu,PRERADA d.o.o. za trgovinu, pekarstvo i proizvodnju tjestenine,Čakovečki mlinovi, dioničko društvo za proizvodnju i promet prehrambenih proizvoda,Čakovec,FRANCK prehrambena industrija, dioničko društvo,NASTAVNI ZAVOD ZA JAVNO ZDRAVSTVO SPLITSKO-DALMATINSKE ŽUPANIJE,GRAD STARI GRAD,Dragan Kondić,vl.obrta Pekarnice VODICE,KOMUNALNO STARI GRAD, društvo s ograničenom odgovornošću za komunalnu djelatnost,Duje Bašćevan,AUTOCOMMERCE HRVATSKA d.o.o. za promet robe na vanjskom i unutrašnjem tržištu,Grad Rijeka,EUROCOM d.o.o. za promet roba i usluga,CLARUM d. o. o. za proizvodnju, trgovinu i usluge,Meteor Grupa - Labud društvo s ograničenom odgovornošću za proizvodnju sredstava za čišćenje, higijenskih i kemijskih pro,INSTITUT IGH, dioničko društvo za istraživanje i razvoj u graditeljstvu,JETONIS &amp; CO, d.o.o. za trgovinu i ugostiteljstvo u stečaju,LOGISTIKA VIOLETA d.o.o. za proizvodnju, trgovinu i usluge,BADEL 1862 dioničko društvo, vina, alkoholna i bezalkoholna pića,ZVIJEZDA dioničko društvo za proizvodnju, trgovinu i usluge,ŠAFRAM, društvo s ograničenom odgovornošću za proizvodnju,Hrvatsko društvo skladatelja,PODRAVKA prehrambena industrija, d.d.,DUKAT mliječna industrija dioničko društvo,BIO-ŽUNEC društvo s ograničenom odgovornošću za trgovinu i usluge,MAKARSKI KOMUNALAC društvo s ograničenom odgovornošću za obavljanje komunalnih poslova,NIKAS trgovina, zastupanje i posredovanje, d. o. o.,DALMAMED, društvo s ograničenom odgovornošću za proizvodnju i promet pčelinjim proizvodima, repromaterijalom za pčelarstvo,PIP pčelarstvo, priroda, tehnika, d.o.o.,ZAGREBAČKA BANKA DIONIČKO DRUŠTVO,SARDINA društvo sa ograničenom odgovornošću za ulov, preradu i konzerviranje ribe i marikulturu,GRIKULA društvo s ograničenom odgovornošću za trgovinu, ugostiteljstvo i turizam,Jure Kerum,KOTEKS import-export dioničko društvo za unutarnju i vanjsku trgovinu,Ministarstvo pravosuđa RH,Ministarstvo financija RH,JOKER d.o.o. za rekreaciju i usluge,ORBICO d.o.o. za trgovinu,ANAMARIJA-COMPANY, društvo s ograničenom odgovornošću za proizvodnju, trgovinu i usluge,B2  KAPITAL d.o.o. za poslovne usluge,RADION, društvo s ograničenom odgovornošću za trgovinu, uslužnu djelatnost, ugositeljstvo, turizam i export-import,GRADINA-BAŠKA VODA društvo s ograničenom odgovornošću za komunalnu djelatnost,Nina Gruica,Ecija Listeš,Marija Leskur,Željka Kerum Topalušić,Josip Komar,Sanja Mijan,Jure Šerić</derivirana_varijabla>
  </DomainObject.Predmet.StrankaNazivFormated>
  <DomainObject.Predmet.StrankaNazivFormatedOIB>
    <izvorni_sadrzaj>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54855377421,TOWN d.o.o. za ugostiteljstvo u stečaju, OIB 29453005461,MILS, MLJEKARA SPLIT dioničko društvo u stečaju, OIB 08214458449,VODOVOD d.o.o. za usluge opskrbe pitkom vodom, OIB 89406825003,LAGER BAŠIĆ, d.o.o. za proizvodnju, trgovinu i usluge, OIB 49617677906,MARJAN VOĆE d.o.o. za trgovinu, ugostiteljstvo i usluge, OIB 10152071100,Komunalno društvo GRAD d.o.o., OIB 79182010236,TEKSTILPROMET d.d., trgovina na veliko i malo, OIB 16529207670,REKORD-TIM d. o. o. za proizvodnju, trgovinu na veliko i malo, uvoz-izvoz, OIB 46917701294,NIRS, društvo s ograničenom odgovornošću za proizvodnju i trgovinu, OIB 48019802063,Fructus KRESTO d.o.o. za trgovinu, OIB 65422076638,MEĐIMURKA trgovačko društvo na veliko i malo, uvoz-izvoz, dioničko društvo, OIB 22481023589,PERUTNINA PTUJ - PIPO d.o.o. za proizvodnju i trgovinu, OIB 07977096210,PODRAVSKA BANKA dioničko društvo, OIB 97326283154,Hrvatski Telekom d.d., OIB 81793146560,ALLIANZ ZAGREB dioničko društvo za osiguranje, OIB 23759810849,HEP-Operator distribucijskog sustava d.o.o. za distribuciju i opskrbu električne energije, OIB 46830600751,FRIDRIH društvo s ograničenom odgovornošću za proizvodnju preradu i trgovinu gljiva, OIB 02186824032,Ivan Šušnjara, OIB 34728253773,HEP ELEKTRA d.o.o. za opskrbu električnom energijom, OIB 43965974818,ISTARSKA PIVOVARA d.o.o. za proizvodnju, usluge i trgovinu, OIB 34031012034,Kutjevo dioničko društvo za proizvodnju i promet poljoprivrednih i prehrambenih proizvoda, OIB 21918659912,NARODNE NOVINE, dioničko društvo za izdavanje i tiskanje Službenog lista Republike Hrvatske, službenih i drugih obrazaca te , OIB 64546066176,FORUM, društvo s ograničenom odgovornošću za izdavačku djelatnost, OIB 33127072619,PAŠKA SIRANA dioničko društvo za proizvodnju, preradu, otkup i  prodaju poljoprivrednih proizvoda, OIB 69220072166,AGRAM BANKA, dioničko društvo, OIB 70663193635,DIOKOM  NOVI d.o.o. za proizvodnju i trgovinu u stečaju, OIB 14723663506,ZAVOD ZA JAVNO ZDRAVSTVO DUBROVAČKO-NERETVANSKE ŽUPANIJE, OIB 55488649150,Saponia kemijska, prehrambena i farmaceutska industrija d.d., OIB 37879152548,DICENTRA d.o.o. za trgovinu i usluge, OIB 79709472695,REVICON za računovodstvo, poslovno savjetovanje, društvo s ograničenom odgovornošću, OIB 63814286623,PIK VRBOVEC-MESNA INDUSTRIJA, dioničko društvo za proizvodnju i promet mesa i mesnih prerađevina, OIB 78909170415,Hrvatske vode,Vodnogospodarski odjel za slivove sjevernog Jadrana, OIB 28921383001,AUTOKUĆA VRDOLJAK trgovina i usluge, export-import d.o.o., OIB 50405970468,DOC DUBROVNIK d.o.o. za trgovinu, turizam i usluge, OIB 34772818044,Hrvatske vode,Vodnogospodarski odjel za gornju Savu, OIB 28921383001,MESNA INDUSTRIJA BRAĆA PIVAC proizvodnja i prerada mesa, trgovina, usluge, turizam, ugostiteljstvo i turistička agencija d.o.o, OIB 28128148322,EMO-ADRIA d.o.o. za trgovinu, proizvodnju, usluge i turizam, OIB 03274326051,CVJETKO društvo s ograničenom odgovornošću, za trgovinu i usluge, turistička agencija, OIB 22817303312,KORDIĆ KOMERC d.o.o. za trgovinu, OIB 57280774429,Delamaris Zagreb društvo s ograničenom odgovornošću za trgovinu i usluge, OIB 68566741868,ADRIATIC OSIGURANJE dioničko društvo, OIB 94472454976,Grad Trogir, OIB 84400309496,INA-INDUSTRIJA NAFTE, d.d., OIB 27759560625,MAKRO d.o.o. za trgovinu, građevinarstvo, inženjering, usluge na području prometa, prijevoz i turizam, OIB 53696769296,Ivica Jelavić-Šako,vlasnik obrta Jelavić, OIB 26255355420,ELECTRONIC SECURITY d.o.o. tehnička zaštita imovine, OIB 03489581187,ZELENI GRAD ŠIBENIK društvo s ograničenom odgovornošću za komunalne djelatnosti, OIB 54873130289,Grad Zadar, OIB 09933651854,P P K karlovačka mesna industrija, dioničko društvo, OIB 18257277698,Joško Kodžoman,vl.obrta za pekarstvo Klas, OIB 33933761681,ARABESCA društvo s ograničenom odgovornošću za trgovinu, proizvodnju, usluge i ugostiteljstvo, OIB 74781787524,MAGROS komercijalni konzalting d. o. o. u stečaju, OIB 33296756165,Grad Zagreb, OIB 61817894937,GRAFIKA-GRAFOPRINT d.o.o. za grafičku djelatnost i trgovinu, OIB 57236264858,Zavod za javno zdravstvo Ličko-senjske županije, OIB 96210828522,VIVAT FINA VINA d.o.o. za trgovinu i usluge, OIB 22847118886,ZDENKA-mliječni proizvodi društvo s ograničenom odgovornošću za proizvodnju mliječnih proizvoda, trgovinu i usluge, OIB 45651553790,PREHRAMBENO INDUSTRIJSKI KOMBINAT dioničko društvo za proizvodnju, preradu i trgovinu, OIB 40174736344,ZAGREBAČKI HOLDING, društvo s ograničenom odgovornošću za javni prijevoz, opskrbu vodom, održavanje čistoće, putnička a, OIB 85584865987,Adriatic Croatia International Club, za djelatnost marina d. d., OIB 17195049659,TEKOM d.o.o. za usluge, servis i prodaju, OIB 28897968600,ESTRA društvo s ograničenom odgovornošću za trgovinu na veliko i malo, OIB 33346605838,ADRIA RESORTS društvo s ograničenom odgovornošću za turizam i ugostiteljstvo te ostale poslovne djelatnosti, OIB 16582230172,DUPIN d.o.o. za unutarnju i vanjsku trgovinu i usluge, OIB 31062429092,KOTANYI d.o.o. za trgovinu, OIB 54657631085,ŽITOPROIZVOD dioničko društvo, OIB 05694036121,NAŠE KLASJE društvo s ograničenom odgovornošću za proizvodnju, trgovinu i usluge, OIB 62858712399,FRAGARIA d.o.o. za unutarnju i vanjsku trgovinu, proizvodnju voća i povrća, OIB 27157012635,EUROM d.o.o. za marketing, trgovinu, uvoz-izvoz, građenje i zastupanje inozemnih tvrtki u stečaju, OIB 59179135873,Grad Dubrovnik, OIB 21712494719,Marijan Huzjak,vl.MYGROS, OIB 24517653545,Tea Gabelica,vl.obrta FINOĆA, OIB 33064145719,ROX društvo s ograničenom odgovornošću za trgovinu i usluge, OIB 20534431136,Suvlasnici stambene zgrade Milana Amruša 1 u Zagrebu,Suvlasnici stambene zgrade u Zagrebu, Kamaufova 2,Hrvatske vode, pravna osoba za upravljanje vodama, OIB 28921383001,Mijo Maleš,vl. pekarskog obrta, OIB 04301850335,OSILOVAC d.o.o. za poljoprivrednu proizvodnju, OIB 54035700225,TUTTI FRUTTI - FMB, društvo s ograničenom odgovornošću za proizvodnju, usluge i trgovinu, OIB 27202871867,Martin Omrčen,vl.obrta GRAFOPAK, OIB 63144984624,Marija Mornar, OIB 99421479089,Zlatko Marin,vl.Marin ugostiteljska oprema, OIB 92123845489,TROGIR HOLDING d.o.o. za komunalne djelatnosti, parking i usluge, OIB 09746817380,DISA, d.o.o. za trgovinu i poslovne usluge, OIB 64196709712,AUTOline d.o.o. za trgovinu i usluge - u stečaju, OIB 08308145610,Mesna industrija-Vajda, dioničko društvo Čakovec, OIB 16257048014,BOSMATTOM proizvodnja, trgovina i usluge, export-import, društvo s ograničenom odgovornošću, OIB 81681479354,SALVIA, društvo s ograničenom odgovornošću za trgovinu, usluge, proizvodnju, uvoz-izvoz, OIB 52538924684,SLOBODNA DALMACIJA izdavačka i tiskarska djelatnost, dioničko društvo, OIB 35075764438,Jadranka Džolić,vl.obrta BOLIJA, OIB 43648390090,ACCRA d.o.o. za proizvodnju i trgovinu, OIB 82434971257,BRODOMERKUR trgovina i usluge, dioničko društvo, OIB 33956120458,SWISSLION d.o.o. za proizvodnju, trgovinu i distribuciju, OIB 73281698607,IVOX trgovina i usluge d.o.o., OIB 44889398819,Damir Sršen,vl.Obrta za trgovinu PRINTER, OIB 92535305797,Nedjeljko Tešija,vl.Obrta za prijevoz,građevinarstvo, trgovinu i usluge, OIB 63318738680,Mercedes-Benz Leasing Hrvatska d.o.o. za leasing nekretnina, vozila i strojeva, OIB 17080997510,HŽ INFRASTRUKTURA d.o.o. za upravljanje, održavanje i izgradnju željezničke infrastrukture, OIB 39901919995,VODOVOD I KANALIZACIJA, društvo s ograničenom odgovornošću za vodoopskrbu, odvodnju i pročišćavanje otpadnih voda, OIB 56826138353,Hrvatska radiotelevizija, OIB 68419124305,SIRANA GLIGORA d.o.o. za proizvodnju, trgovinu, turizam i poljoprivredu, OIB 15932947595,BOŽJAKOVINA, dioničko društvo za proizvodnju i promet poljoprivrednim proizvodima, OIB 66671729980,EURO DAUS dioničko društvo za trgovinu i servis vozila, OIB 19212513210,HEP-Operator distribucijskog sustava d.o.o., Elektra Šibenik, OIB 46830600751,JAMNICA dioničko društvo za proizvodnju mineralnih voda, OIB 05050436541,BOBIS d.o.o. za proizvodnju kolača, trajnog peciva i kruha, OIB 88148846119,KUK-CO društvo s ograničenom odgovornošću za građevinarstvo, trgovinu i usluge, OIB 89961975037,BEST WEST, trgovina i turistička agencija, d.o.o., OIB 84901963108,CESTAR društvo s ograničenom odgovornošću za građevinarstvo, OIB 27471262195,MATADURA, d.o.o. za usluge u nautičkom turizmu, OIB 58650688055,SONEX društvo sa ograničenom odgovornošću za proizvodnju i trgovinu, OIB 17972204121,Ivica Babić,vl.obrta BABIĆ, OIB 76688891305,GR CARTOTECNICA Srl.,PJACA ROSA d.o.o. za ugostiteljstvo i turizam, OIB 35737638587,CRO-GO d.o.o. za proizvodnju i trgovinu, OIB 79478632402,LEDO dioničko društvo za proizvodnju i promet sladoleda i smrznute hrane, OIB 87955947581,Grad Split, OIB 78755598868,COCA-COLA HBC HRVATSKA - društvo s ograničenom odgovornošću za proizvodnju, prodaju i distribuciju bezalkoholnih pića, OIB 00228269289,JADRAN - GALENSKI LABORATORIJ d. d., OIB 20950636972,RADIN-GRAFIKA d.o.o. za trgovinu, OIB 51934286030,JEDINSTVO, poljoprivredna zadruga - "u stečaju", OIB 30698530431,GS1 Croatia, OIB 03365973101,STJE MA PROMET d.o.o. za trgovinu i prijevoz, uvoz-izvoz, OIB 46368164888,Stečajna masa iza SUTLA poljoprivredna zadruga - u stečaju, OIB 70727110918,ALCA ZAGREB trgovačko društvo s ograničenom odgovornošću za uvoz, izvoz i trgovinu na veliko i malo, OIB 58353015102,PČELARSTVO DARUVAR društvo s ograničenom odgovornošću za proizvodnju, trgovinu i usluge, OIB 72519049956,VODOVOD I ODVODNJA društvo s ograničenom odgovornošću za vodoopskrbu, te odvodnju i pročišćavanje otpadnih voda, OIB 26251326399,AFRODITA COMMERC d.o.o. za trgovinu, proizvodnju i usluge, OIB 13262076150,MLJEKARA BOSNIĆ d.o.o. za usluge, OIB 51716528859,TRGOMIX, društvo s ograničenom odgovornošću za trgovinu, export-import, OIB 70233534019,VODOOPSKRBA I ODVODNJA društvo s ograničenom odgovornošću za javnu vodoopskrbu i odvodnju, OIB 83416546499,CROATIA osiguranje d.d., OIB 26187994862,Granolio d.d. za proizvodnju, trgovinu i usluge, OIB 59064993527,PECTEN d.o.o. mrijest, uzgoj i trgovina ribe i školjkaša, OIB 68556376253,NOVOTERM, d.o.o. za proizvodnju i trgovinu, OIB 78311345235,Beiersdorf - trgovina na veliko parfemima i kozmetikom d.o.o., OIB 57315927742,Financijska agencija, OIB 85821130368,STANO-UPRAVA društvo s ograničenom odgovornošću za organizaciju upravljanja i održavanja stambenih zgrada, poslovnih prosto, OIB 17418170125,PPD CROATIA društvo s ograničenom odgovornošću za trgovinu i usluge, OIB 42729559546,AWT INTERNATIONAL Trgovina i usluge, d.o.o., OIB 57159149897,Suvlasnici stambene zgrade u Zagrebu, Praška 10,KIM Mljekara Karlovac društvo s ograničenom odgovornošću, OIB 93458739954,GILAN društvo s ograničenom odgovornošću za graditeljstvo, OIB 35846084789,KGH TEHNIKA d.o.o. za projektiranje, inženjering, graditeljstvo, konzalting i trgovinu, OIB 77498607505,PRERADA d.o.o. za trgovinu, pekarstvo i proizvodnju tjestenine, OIB 39254660740,Čakovečki mlinovi, dioničko društvo za proizvodnju i promet prehrambenih proizvoda,Čakovec, OIB 20262622069,FRANCK prehrambena industrija, dioničko društvo, OIB 07676693758,NASTAVNI ZAVOD ZA JAVNO ZDRAVSTVO SPLITSKO-DALMATINSKE ŽUPANIJE, OIB 54948902275,GRAD STARI GRAD, OIB 95584171878,Dragan Kondić,vl.obrta Pekarnice VODICE, OIB 51213845914,KOMUNALNO STARI GRAD, društvo s ograničenom odgovornošću za komunalnu djelatnost, OIB 32328464260,Duje Bašćevan, OIB 17659769140,AUTOCOMMERCE HRVATSKA d.o.o. za promet robe na vanjskom i unutrašnjem tržištu, OIB 36844439304,Grad Rijeka, OIB 54382731928,EUROCOM d.o.o. za promet roba i usluga, OIB 61781931283,CLARUM d. o. o. za proizvodnju, trgovinu i usluge, OIB 36280841645,Meteor Grupa - Labud društvo s ograničenom odgovornošću za proizvodnju sredstava za čišćenje, higijenskih i kemijskih pro, OIB 23359164583,INSTITUT IGH, dioničko društvo za istraživanje i razvoj u graditeljstvu, OIB 79766124714,JETONIS &amp; CO, d.o.o. za trgovinu i ugostiteljstvo u stečaju, OIB 59314720300,LOGISTIKA VIOLETA d.o.o. za proizvodnju, trgovinu i usluge, OIB 62874063131,BADEL 1862 dioničko društvo, vina, alkoholna i bezalkoholna pića, OIB 36749512860,ZVIJEZDA dioničko društvo za proizvodnju, trgovinu i usluge, OIB 91492011748,ŠAFRAM, društvo s ograničenom odgovornošću za proizvodnju, OIB 58257645837,Hrvatsko društvo skladatelja, OIB 56668956985,PODRAVKA prehrambena industrija, d.d., OIB 18928523252,DUKAT mliječna industrija dioničko društvo, OIB 25457712630,BIO-ŽUNEC društvo s ograničenom odgovornošću za trgovinu i usluge, OIB 02926123910,MAKARSKI KOMUNALAC društvo s ograničenom odgovornošću za obavljanje komunalnih poslova, OIB 12733878804,NIKAS trgovina, zastupanje i posredovanje, d. o. o., OIB 34588947552,DALMAMED, društvo s ograničenom odgovornošću za proizvodnju i promet pčelinjim proizvodima, repromaterijalom za pčelarstvo, OIB 47157658264,PIP pčelarstvo, priroda, tehnika, d.o.o., OIB 37364743662,ZAGREBAČKA BANKA DIONIČKO DRUŠTVO, OIB 92963223473,SARDINA društvo sa ograničenom odgovornošću za ulov, preradu i konzerviranje ribe i marikulturu, OIB 91062886911,GRIKULA društvo s ograničenom odgovornošću za trgovinu, ugostiteljstvo i turizam, OIB 46058793842,Jure Kerum, OIB 71411862557,KOTEKS import-export dioničko društvo za unutarnju i vanjsku trgovinu, OIB 57001982985,Ministarstvo pravosuđa RH, OIB 26635293339,Ministarstvo financija RH, OIB 18683136487,JOKER d.o.o. za rekreaciju i usluge, OIB 49168006090,ORBICO d.o.o. za trgovinu, OIB 85611744662,ANAMARIJA-COMPANY, društvo s ograničenom odgovornošću za proizvodnju, trgovinu i usluge, OIB 72416125182,B2  KAPITAL d.o.o. za poslovne usluge, OIB 57509775367,RADION, društvo s ograničenom odgovornošću za trgovinu, uslužnu djelatnost, ugositeljstvo, turizam i export-import, OIB 22025239366,GRADINA-BAŠKA VODA društvo s ograničenom odgovornošću za komunalnu djelatnost, OIB 57015795940,Nina Gruica, OIB 84599538591,Ecija Listeš, OIB 07123815706,Marija Leskur, OIB 53314276719,Željka Kerum Topalušić, OIB 91750792954,Josip Komar, OIB 87818533251,Sanja Mijan, OIB 36526404804,Jure Šerić, OIB 02148172532</izvorni_sadrzaj>
    <derivirana_varijabla naziv="DomainObject.Predmet.StrankaNazivFormatedOIB_1">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54855377421,TOWN d.o.o. za ugostiteljstvo u stečaju, OIB 29453005461,MILS, MLJEKARA SPLIT dioničko društvo u stečaju, OIB 08214458449,VODOVOD d.o.o. za usluge opskrbe pitkom vodom, OIB 89406825003,LAGER BAŠIĆ, d.o.o. za proizvodnju, trgovinu i usluge, OIB 49617677906,MARJAN VOĆE d.o.o. za trgovinu, ugostiteljstvo i usluge, OIB 10152071100,Komunalno društvo GRAD d.o.o., OIB 79182010236,TEKSTILPROMET d.d., trgovina na veliko i malo, OIB 16529207670,REKORD-TIM d. o. o. za proizvodnju, trgovinu na veliko i malo, uvoz-izvoz, OIB 46917701294,NIRS, društvo s ograničenom odgovornošću za proizvodnju i trgovinu, OIB 48019802063,Fructus KRESTO d.o.o. za trgovinu, OIB 65422076638,MEĐIMURKA trgovačko društvo na veliko i malo, uvoz-izvoz, dioničko društvo, OIB 22481023589,PERUTNINA PTUJ - PIPO d.o.o. za proizvodnju i trgovinu, OIB 07977096210,PODRAVSKA BANKA dioničko društvo, OIB 97326283154,Hrvatski Telekom d.d., OIB 81793146560,ALLIANZ ZAGREB dioničko društvo za osiguranje, OIB 23759810849,HEP-Operator distribucijskog sustava d.o.o. za distribuciju i opskrbu električne energije, OIB 46830600751,FRIDRIH društvo s ograničenom odgovornošću za proizvodnju preradu i trgovinu gljiva, OIB 02186824032,Ivan Šušnjara, OIB 34728253773,HEP ELEKTRA d.o.o. za opskrbu električnom energijom, OIB 43965974818,ISTARSKA PIVOVARA d.o.o. za proizvodnju, usluge i trgovinu, OIB 34031012034,Kutjevo dioničko društvo za proizvodnju i promet poljoprivrednih i prehrambenih proizvoda, OIB 21918659912,NARODNE NOVINE, dioničko društvo za izdavanje i tiskanje Službenog lista Republike Hrvatske, službenih i drugih obrazaca te , OIB 64546066176,FORUM, društvo s ograničenom odgovornošću za izdavačku djelatnost, OIB 33127072619,PAŠKA SIRANA dioničko društvo za proizvodnju, preradu, otkup i  prodaju poljoprivrednih proizvoda, OIB 69220072166,AGRAM BANKA, dioničko društvo, OIB 70663193635,DIOKOM  NOVI d.o.o. za proizvodnju i trgovinu u stečaju, OIB 14723663506,ZAVOD ZA JAVNO ZDRAVSTVO DUBROVAČKO-NERETVANSKE ŽUPANIJE, OIB 55488649150,Saponia kemijska, prehrambena i farmaceutska industrija d.d., OIB 37879152548,DICENTRA d.o.o. za trgovinu i usluge, OIB 79709472695,REVICON za računovodstvo, poslovno savjetovanje, društvo s ograničenom odgovornošću, OIB 63814286623,PIK VRBOVEC-MESNA INDUSTRIJA, dioničko društvo za proizvodnju i promet mesa i mesnih prerađevina, OIB 78909170415,Hrvatske vode,Vodnogospodarski odjel za slivove sjevernog Jadrana, OIB 28921383001,AUTOKUĆA VRDOLJAK trgovina i usluge, export-import d.o.o., OIB 50405970468,DOC DUBROVNIK d.o.o. za trgovinu, turizam i usluge, OIB 34772818044,Hrvatske vode,Vodnogospodarski odjel za gornju Savu, OIB 28921383001,MESNA INDUSTRIJA BRAĆA PIVAC proizvodnja i prerada mesa, trgovina, usluge, turizam, ugostiteljstvo i turistička agencija d.o.o, OIB 28128148322,EMO-ADRIA d.o.o. za trgovinu, proizvodnju, usluge i turizam, OIB 03274326051,CVJETKO društvo s ograničenom odgovornošću, za trgovinu i usluge, turistička agencija, OIB 22817303312,KORDIĆ KOMERC d.o.o. za trgovinu, OIB 57280774429,Delamaris Zagreb društvo s ograničenom odgovornošću za trgovinu i usluge, OIB 68566741868,ADRIATIC OSIGURANJE dioničko društvo, OIB 94472454976,Grad Trogir, OIB 84400309496,INA-INDUSTRIJA NAFTE, d.d., OIB 27759560625,MAKRO d.o.o. za trgovinu, građevinarstvo, inženjering, usluge na području prometa, prijevoz i turizam, OIB 53696769296,Ivica Jelavić-Šako,vlasnik obrta Jelavić, OIB 26255355420,ELECTRONIC SECURITY d.o.o. tehnička zaštita imovine, OIB 03489581187,ZELENI GRAD ŠIBENIK društvo s ograničenom odgovornošću za komunalne djelatnosti, OIB 54873130289,Grad Zadar, OIB 09933651854,P P K karlovačka mesna industrija, dioničko društvo, OIB 18257277698,Joško Kodžoman,vl.obrta za pekarstvo Klas, OIB 33933761681,ARABESCA društvo s ograničenom odgovornošću za trgovinu, proizvodnju, usluge i ugostiteljstvo, OIB 74781787524,MAGROS komercijalni konzalting d. o. o. u stečaju, OIB 33296756165,Grad Zagreb, OIB 61817894937,GRAFIKA-GRAFOPRINT d.o.o. za grafičku djelatnost i trgovinu, OIB 57236264858,Zavod za javno zdravstvo Ličko-senjske županije, OIB 96210828522,VIVAT FINA VINA d.o.o. za trgovinu i usluge, OIB 22847118886,ZDENKA-mliječni proizvodi društvo s ograničenom odgovornošću za proizvodnju mliječnih proizvoda, trgovinu i usluge, OIB 45651553790,PREHRAMBENO INDUSTRIJSKI KOMBINAT dioničko društvo za proizvodnju, preradu i trgovinu, OIB 40174736344,ZAGREBAČKI HOLDING, društvo s ograničenom odgovornošću za javni prijevoz, opskrbu vodom, održavanje čistoće, putnička a, OIB 85584865987,Adriatic Croatia International Club, za djelatnost marina d. d., OIB 17195049659,TEKOM d.o.o. za usluge, servis i prodaju, OIB 28897968600,ESTRA društvo s ograničenom odgovornošću za trgovinu na veliko i malo, OIB 33346605838,ADRIA RESORTS društvo s ograničenom odgovornošću za turizam i ugostiteljstvo te ostale poslovne djelatnosti, OIB 16582230172,DUPIN d.o.o. za unutarnju i vanjsku trgovinu i usluge, OIB 31062429092,KOTANYI d.o.o. za trgovinu, OIB 54657631085,ŽITOPROIZVOD dioničko društvo, OIB 05694036121,NAŠE KLASJE društvo s ograničenom odgovornošću za proizvodnju, trgovinu i usluge, OIB 62858712399,FRAGARIA d.o.o. za unutarnju i vanjsku trgovinu, proizvodnju voća i povrća, OIB 27157012635,EUROM d.o.o. za marketing, trgovinu, uvoz-izvoz, građenje i zastupanje inozemnih tvrtki u stečaju, OIB 59179135873,Grad Dubrovnik, OIB 21712494719,Marijan Huzjak,vl.MYGROS, OIB 24517653545,Tea Gabelica,vl.obrta FINOĆA, OIB 33064145719,ROX društvo s ograničenom odgovornošću za trgovinu i usluge, OIB 20534431136,Suvlasnici stambene zgrade Milana Amruša 1 u Zagrebu,Suvlasnici stambene zgrade u Zagrebu, Kamaufova 2,Hrvatske vode, pravna osoba za upravljanje vodama, OIB 28921383001,Mijo Maleš,vl. pekarskog obrta, OIB 04301850335,OSILOVAC d.o.o. za poljoprivrednu proizvodnju, OIB 54035700225,TUTTI FRUTTI - FMB, društvo s ograničenom odgovornošću za proizvodnju, usluge i trgovinu, OIB 27202871867,Martin Omrčen,vl.obrta GRAFOPAK, OIB 63144984624,Marija Mornar, OIB 99421479089,Zlatko Marin,vl.Marin ugostiteljska oprema, OIB 92123845489,TROGIR HOLDING d.o.o. za komunalne djelatnosti, parking i usluge, OIB 09746817380,DISA, d.o.o. za trgovinu i poslovne usluge, OIB 64196709712,AUTOline d.o.o. za trgovinu i usluge - u stečaju, OIB 08308145610,Mesna industrija-Vajda, dioničko društvo Čakovec, OIB 16257048014,BOSMATTOM proizvodnja, trgovina i usluge, export-import, društvo s ograničenom odgovornošću, OIB 81681479354,SALVIA, društvo s ograničenom odgovornošću za trgovinu, usluge, proizvodnju, uvoz-izvoz, OIB 52538924684,SLOBODNA DALMACIJA izdavačka i tiskarska djelatnost, dioničko društvo, OIB 35075764438,Jadranka Džolić,vl.obrta BOLIJA, OIB 43648390090,ACCRA d.o.o. za proizvodnju i trgovinu, OIB 82434971257,BRODOMERKUR trgovina i usluge, dioničko društvo, OIB 33956120458,SWISSLION d.o.o. za proizvodnju, trgovinu i distribuciju, OIB 73281698607,IVOX trgovina i usluge d.o.o., OIB 44889398819,Damir Sršen,vl.Obrta za trgovinu PRINTER, OIB 92535305797,Nedjeljko Tešija,vl.Obrta za prijevoz,građevinarstvo, trgovinu i usluge, OIB 63318738680,Mercedes-Benz Leasing Hrvatska d.o.o. za leasing nekretnina, vozila i strojeva, OIB 17080997510,HŽ INFRASTRUKTURA d.o.o. za upravljanje, održavanje i izgradnju željezničke infrastrukture, OIB 39901919995,VODOVOD I KANALIZACIJA, društvo s ograničenom odgovornošću za vodoopskrbu, odvodnju i pročišćavanje otpadnih voda, OIB 56826138353,Hrvatska radiotelevizija, OIB 68419124305,SIRANA GLIGORA d.o.o. za proizvodnju, trgovinu, turizam i poljoprivredu, OIB 15932947595,BOŽJAKOVINA, dioničko društvo za proizvodnju i promet poljoprivrednim proizvodima, OIB 66671729980,EURO DAUS dioničko društvo za trgovinu i servis vozila, OIB 19212513210,HEP-Operator distribucijskog sustava d.o.o., Elektra Šibenik, OIB 46830600751,JAMNICA dioničko društvo za proizvodnju mineralnih voda, OIB 05050436541,BOBIS d.o.o. za proizvodnju kolača, trajnog peciva i kruha, OIB 88148846119,KUK-CO društvo s ograničenom odgovornošću za građevinarstvo, trgovinu i usluge, OIB 89961975037,BEST WEST, trgovina i turistička agencija, d.o.o., OIB 84901963108,CESTAR društvo s ograničenom odgovornošću za građevinarstvo, OIB 27471262195,MATADURA, d.o.o. za usluge u nautičkom turizmu, OIB 58650688055,SONEX društvo sa ograničenom odgovornošću za proizvodnju i trgovinu, OIB 17972204121,Ivica Babić,vl.obrta BABIĆ, OIB 76688891305,GR CARTOTECNICA Srl.,PJACA ROSA d.o.o. za ugostiteljstvo i turizam, OIB 35737638587,CRO-GO d.o.o. za proizvodnju i trgovinu, OIB 79478632402,LEDO dioničko društvo za proizvodnju i promet sladoleda i smrznute hrane, OIB 87955947581,Grad Split, OIB 78755598868,COCA-COLA HBC HRVATSKA - društvo s ograničenom odgovornošću za proizvodnju, prodaju i distribuciju bezalkoholnih pića, OIB 00228269289,JADRAN - GALENSKI LABORATORIJ d. d., OIB 20950636972,RADIN-GRAFIKA d.o.o. za trgovinu, OIB 51934286030,JEDINSTVO, poljoprivredna zadruga - "u stečaju", OIB 30698530431,GS1 Croatia, OIB 03365973101,STJE MA PROMET d.o.o. za trgovinu i prijevoz, uvoz-izvoz, OIB 46368164888,Stečajna masa iza SUTLA poljoprivredna zadruga - u stečaju, OIB 70727110918,ALCA ZAGREB trgovačko društvo s ograničenom odgovornošću za uvoz, izvoz i trgovinu na veliko i malo, OIB 58353015102,PČELARSTVO DARUVAR društvo s ograničenom odgovornošću za proizvodnju, trgovinu i usluge, OIB 72519049956,VODOVOD I ODVODNJA društvo s ograničenom odgovornošću za vodoopskrbu, te odvodnju i pročišćavanje otpadnih voda, OIB 26251326399,AFRODITA COMMERC d.o.o. za trgovinu, proizvodnju i usluge, OIB 13262076150,MLJEKARA BOSNIĆ d.o.o. za usluge, OIB 51716528859,TRGOMIX, društvo s ograničenom odgovornošću za trgovinu, export-import, OIB 70233534019,VODOOPSKRBA I ODVODNJA društvo s ograničenom odgovornošću za javnu vodoopskrbu i odvodnju, OIB 83416546499,CROATIA osiguranje d.d., OIB 26187994862,Granolio d.d. za proizvodnju, trgovinu i usluge, OIB 59064993527,PECTEN d.o.o. mrijest, uzgoj i trgovina ribe i školjkaša, OIB 68556376253,NOVOTERM, d.o.o. za proizvodnju i trgovinu, OIB 78311345235,Beiersdorf - trgovina na veliko parfemima i kozmetikom d.o.o., OIB 57315927742,Financijska agencija, OIB 85821130368,STANO-UPRAVA društvo s ograničenom odgovornošću za organizaciju upravljanja i održavanja stambenih zgrada, poslovnih prosto, OIB 17418170125,PPD CROATIA društvo s ograničenom odgovornošću za trgovinu i usluge, OIB 42729559546,AWT INTERNATIONAL Trgovina i usluge, d.o.o., OIB 57159149897,Suvlasnici stambene zgrade u Zagrebu, Praška 10,KIM Mljekara Karlovac društvo s ograničenom odgovornošću, OIB 93458739954,GILAN društvo s ograničenom odgovornošću za graditeljstvo, OIB 35846084789,KGH TEHNIKA d.o.o. za projektiranje, inženjering, graditeljstvo, konzalting i trgovinu, OIB 77498607505,PRERADA d.o.o. za trgovinu, pekarstvo i proizvodnju tjestenine, OIB 39254660740,Čakovečki mlinovi, dioničko društvo za proizvodnju i promet prehrambenih proizvoda,Čakovec, OIB 20262622069,FRANCK prehrambena industrija, dioničko društvo, OIB 07676693758,NASTAVNI ZAVOD ZA JAVNO ZDRAVSTVO SPLITSKO-DALMATINSKE ŽUPANIJE, OIB 54948902275,GRAD STARI GRAD, OIB 95584171878,Dragan Kondić,vl.obrta Pekarnice VODICE, OIB 51213845914,KOMUNALNO STARI GRAD, društvo s ograničenom odgovornošću za komunalnu djelatnost, OIB 32328464260,Duje Bašćevan, OIB 17659769140,AUTOCOMMERCE HRVATSKA d.o.o. za promet robe na vanjskom i unutrašnjem tržištu, OIB 36844439304,Grad Rijeka, OIB 54382731928,EUROCOM d.o.o. za promet roba i usluga, OIB 61781931283,CLARUM d. o. o. za proizvodnju, trgovinu i usluge, OIB 36280841645,Meteor Grupa - Labud društvo s ograničenom odgovornošću za proizvodnju sredstava za čišćenje, higijenskih i kemijskih pro, OIB 23359164583,INSTITUT IGH, dioničko društvo za istraživanje i razvoj u graditeljstvu, OIB 79766124714,JETONIS &amp; CO, d.o.o. za trgovinu i ugostiteljstvo u stečaju, OIB 59314720300,LOGISTIKA VIOLETA d.o.o. za proizvodnju, trgovinu i usluge, OIB 62874063131,BADEL 1862 dioničko društvo, vina, alkoholna i bezalkoholna pića, OIB 36749512860,ZVIJEZDA dioničko društvo za proizvodnju, trgovinu i usluge, OIB 91492011748,ŠAFRAM, društvo s ograničenom odgovornošću za proizvodnju, OIB 58257645837,Hrvatsko društvo skladatelja, OIB 56668956985,PODRAVKA prehrambena industrija, d.d., OIB 18928523252,DUKAT mliječna industrija dioničko društvo, OIB 25457712630,BIO-ŽUNEC društvo s ograničenom odgovornošću za trgovinu i usluge, OIB 02926123910,MAKARSKI KOMUNALAC društvo s ograničenom odgovornošću za obavljanje komunalnih poslova, OIB 12733878804,NIKAS trgovina, zastupanje i posredovanje, d. o. o., OIB 34588947552,DALMAMED, društvo s ograničenom odgovornošću za proizvodnju i promet pčelinjim proizvodima, repromaterijalom za pčelarstvo, OIB 47157658264,PIP pčelarstvo, priroda, tehnika, d.o.o., OIB 37364743662,ZAGREBAČKA BANKA DIONIČKO DRUŠTVO, OIB 92963223473,SARDINA društvo sa ograničenom odgovornošću za ulov, preradu i konzerviranje ribe i marikulturu, OIB 91062886911,GRIKULA društvo s ograničenom odgovornošću za trgovinu, ugostiteljstvo i turizam, OIB 46058793842,Jure Kerum, OIB 71411862557,KOTEKS import-export dioničko društvo za unutarnju i vanjsku trgovinu, OIB 57001982985,Ministarstvo pravosuđa RH, OIB 26635293339,Ministarstvo financija RH, OIB 18683136487,JOKER d.o.o. za rekreaciju i usluge, OIB 49168006090,ORBICO d.o.o. za trgovinu, OIB 85611744662,ANAMARIJA-COMPANY, društvo s ograničenom odgovornošću za proizvodnju, trgovinu i usluge, OIB 72416125182,B2  KAPITAL d.o.o. za poslovne usluge, OIB 57509775367,RADION, društvo s ograničenom odgovornošću za trgovinu, uslužnu djelatnost, ugositeljstvo, turizam i export-import, OIB 22025239366,GRADINA-BAŠKA VODA društvo s ograničenom odgovornošću za komunalnu djelatnost, OIB 57015795940,Nina Gruica, OIB 84599538591,Ecija Listeš, OIB 07123815706,Marija Leskur, OIB 53314276719,Željka Kerum Topalušić, OIB 91750792954,Josip Komar, OIB 87818533251,Sanja Mijan, OIB 36526404804,Jure Šerić, OIB 02148172532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381038.96</izvorni_sadrzaj>
    <derivirana_varijabla naziv="DomainObject.Predmet.TrenutnaVrijednost_1">381038.96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TOWN d.o.o. za ugostiteljstvo u stečaju zastupanog po punomoćniku Ivo Bučan</item>
      <item>MILS, MLJEKARA SPLIT dioničko društvo u stečaju zastupanog po punomoćniku Ivo Bučan</item>
      <item>VODOVOD d.o.o. za usluge opskrbe pitkom vodom</item>
      <item>LAGER BAŠIĆ, d.o.o. za proizvodnju, trgovinu i usluge zastupanog po punomoćniku Tomislav Dumenčić</item>
      <item>MARJAN VOĆE d.o.o. za trgovinu, ugostiteljstvo i usluge</item>
      <item>Komunalno društvo GRAD d.o.o.</item>
      <item>TEKSTILPROMET d.d., trgovina na veliko i malo</item>
      <item>REKORD-TIM d. o. o. za proizvodnju, trgovinu na veliko i malo, uvoz-izvoz</item>
      <item>NIRS, društvo s ograničenom odgovornošću za proizvodnju i trgovinu</item>
      <item>Fructus KRESTO d.o.o. za trgovinu</item>
      <item>MEĐIMURKA trgovačko društvo na veliko i malo, uvoz-izvoz, dioničko društvo</item>
      <item>PERUTNINA PTUJ - PIPO d.o.o. za proizvodnju i trgovinu</item>
      <item>PODRAVSKA BANKA dioničko društvo</item>
      <item>Hrvatski Telekom d.d.</item>
      <item>ALLIANZ ZAGREB dioničko društvo za osiguranje</item>
      <item>HEP-Operator distribucijskog sustava d.o.o. za distribuciju i opskrbu električne energije</item>
      <item>FRIDRIH društvo s ograničenom odgovornošću za proizvodnju preradu i trgovinu gljiva</item>
      <item>Ivan Šušnjara</item>
      <item>HEP ELEKTRA d.o.o. za opskrbu električnom energijom</item>
      <item>ISTARSKA PIVOVARA d.o.o. za proizvodnju, usluge i trgovinu zastupanog po punomoćniku Marko Krpan</item>
      <item>Kutjevo dioničko društvo za proizvodnju i promet poljoprivrednih i prehrambenih proizvoda</item>
      <item>NARODNE NOVINE, dioničko društvo za izdavanje i tiskanje Službenog lista Republike Hrvatske, službenih i drugih obrazaca te  zastupanog po punomoćniku Vesna Alaburić</item>
      <item>FORUM, društvo s ograničenom odgovornošću za izdavačku djelatnost</item>
      <item>PAŠKA SIRANA dioničko društvo za proizvodnju, preradu, otkup i  prodaju poljoprivrednih proizvoda</item>
      <item>AGRAM BANKA, dioničko društvo</item>
      <item>DIOKOM  NOVI d.o.o. za proizvodnju i trgovinu u stečaju zastupanog po punomoćniku Anči Bašić</item>
      <item>ZAVOD ZA JAVNO ZDRAVSTVO DUBROVAČKO-NERETVANSKE ŽUPANIJE</item>
      <item>Saponia kemijska, prehrambena i farmaceutska industrija d.d.</item>
      <item>DICENTRA d.o.o. za trgovinu i usluge</item>
      <item>REVICON za računovodstvo, poslovno savjetovanje, društvo s ograničenom odgovornošću</item>
      <item>PIK VRBOVEC-MESNA INDUSTRIJA, dioničko društvo za proizvodnju i promet mesa i mesnih prerađevina</item>
      <item>Hrvatske vode,Vodnogospodarski odjel za slivove sjevernog Jadrana</item>
      <item>AUTOKUĆA VRDOLJAK trgovina i usluge, export-import d.o.o.</item>
      <item>DOC DUBROVNIK d.o.o. za trgovinu, turizam i usluge</item>
      <item>Hrvatske vode,Vodnogospodarski odjel za gornju Savu</item>
      <item>MESNA INDUSTRIJA BRAĆA PIVAC proizvodnja i prerada mesa, trgovina, usluge, turizam, ugostiteljstvo i turistička agencija d.o.o</item>
      <item>EMO-ADRIA d.o.o. za trgovinu, proizvodnju, usluge i turizam</item>
      <item>CVJETKO društvo s ograničenom odgovornošću, za trgovinu i usluge, turistička agencija</item>
      <item>KORDIĆ KOMERC d.o.o. za trgovinu</item>
      <item>Delamaris Zagreb društvo s ograničenom odgovornošću za trgovinu i usluge</item>
      <item>ADRIATIC OSIGURANJE dioničko društvo</item>
      <item>Grad Trogir</item>
      <item>INA-INDUSTRIJA NAFTE, d.d. zastupanog po punomoćniku ODVJETNIČKO DRUŠTVO STANIĆ I PARTNERI društvo s ograničenom odgovornošću</item>
      <item>MAKRO d.o.o. za trgovinu, građevinarstvo, inženjering, usluge na području prometa, prijevoz i turizam</item>
      <item>Ivica Jelavić-Šako,vlasnik obrta Jelavić</item>
      <item>ELECTRONIC SECURITY d.o.o. tehnička zaštita imovine</item>
      <item>ZELENI GRAD ŠIBENIK društvo s ograničenom odgovornošću za komunalne djelatnosti</item>
      <item>Grad Zadar</item>
      <item>P P K karlovačka mesna industrija, dioničko društvo</item>
      <item>Joško Kodžoman,vl.obrta za pekarstvo Klas</item>
      <item>ARABESCA društvo s ograničenom odgovornošću za trgovinu, proizvodnju, usluge i ugostiteljstvo</item>
      <item>MAGROS komercijalni konzalting d. o. o. u stečaju</item>
      <item>Grad Zagreb</item>
      <item>GRAFIKA-GRAFOPRINT d.o.o. za grafičku djelatnost i trgovinu</item>
      <item>Zavod za javno zdravstvo Ličko-senjske županije</item>
      <item>VIVAT FINA VINA d.o.o. za trgovinu i usluge</item>
      <item>ZDENKA-mliječni proizvodi društvo s ograničenom odgovornošću za proizvodnju mliječnih proizvoda, trgovinu i usluge</item>
      <item>PREHRAMBENO INDUSTRIJSKI KOMBINAT dioničko društvo za proizvodnju, preradu i trgovinu</item>
      <item>ZAGREBAČKI HOLDING, društvo s ograničenom odgovornošću za javni prijevoz, opskrbu vodom, održavanje čistoće, putnička a zastupanog po punomoćniku Odvjetničko društvo Potočnjak &amp; Šušnjar društvo s ograničenom odgovornošću</item>
      <item>Adriatic Croatia International Club, za djelatnost marina d. d. zastupanog po punomoćniku Dubravko Luetić</item>
      <item>TEKOM d.o.o. za usluge, servis i prodaju</item>
      <item>ESTRA društvo s ograničenom odgovornošću za trgovinu na veliko i malo</item>
      <item>ADRIA RESORTS društvo s ograničenom odgovornošću za turizam i ugostiteljstvo te ostale poslovne djelatnosti</item>
      <item>DUPIN d.o.o. za unutarnju i vanjsku trgovinu i usluge</item>
      <item>KOTANYI d.o.o. za trgovinu</item>
      <item>ŽITOPROIZVOD dioničko društvo</item>
      <item>NAŠE KLASJE društvo s ograničenom odgovornošću za proizvodnju, trgovinu i usluge</item>
      <item>FRAGARIA d.o.o. za unutarnju i vanjsku trgovinu, proizvodnju voća i povrća</item>
      <item>EUROM d.o.o. za marketing, trgovinu, uvoz-izvoz, građenje i zastupanje inozemnih tvrtki u stečaju</item>
      <item>Grad Dubrovnik</item>
      <item>Marijan Huzjak,vl.MYGROS</item>
      <item>Tea Gabelica,vl.obrta FINOĆA</item>
      <item>ROX društvo s ograničenom odgovornošću za trgovinu i usluge zastupanog po punomoćniku Odvjetničko društvo ŽUPAN, BABIĆ &amp; ANTUNOVIĆ društvo s ograničenom odgovornošću</item>
      <item>Suvlasnici stambene zgrade Milana Amruša 1 u Zagrebu zastupanog po punomoćniku GRADSKO STAMBENO KOMUNALNO GOSPODARSTVO društvo s ograničenom odgovornošću za usluge, građevinarstvo i trgovinu</item>
      <item>Suvlasnici stambene zgrade u Zagrebu, Kamaufova 2 zastupanog po punomoćniku GRADSKO STAMBENO KOMUNALNO GOSPODARSTVO društvo s ograničenom odgovornošću za usluge, građevinarstvo i trgovinu</item>
      <item>Hrvatske vode, pravna osoba za upravljanje vodama</item>
      <item>Mijo Maleš,vl. pekarskog obrta zastupanog po punomoćniku Marija Jerončić Mandić</item>
      <item>OSILOVAC d.o.o. za poljoprivrednu proizvodnju</item>
      <item>TUTTI FRUTTI - FMB, društvo s ograničenom odgovornošću za proizvodnju, usluge i trgovinu zastupanog po punomoćniku Damir Jurković</item>
      <item>Martin Omrčen,vl.obrta GRAFOPAK zastupanog po punomoćniku Boris Bulj</item>
      <item>Marija Mornar</item>
      <item>Zlatko Marin,vl.Marin ugostiteljska oprema</item>
      <item>TROGIR HOLDING d.o.o. za komunalne djelatnosti, parking i usluge</item>
      <item>DISA, d.o.o. za trgovinu i poslovne usluge</item>
      <item>AUTOline d.o.o. za trgovinu i usluge - u stečaju zastupanog po punomoćniku Marija Vujčić Turkulin</item>
      <item>Mesna industrija-Vajda, dioničko društvo Čakovec</item>
      <item>BOSMATTOM proizvodnja, trgovina i usluge, export-import, društvo s ograničenom odgovornošću</item>
      <item>SALVIA, društvo s ograničenom odgovornošću za trgovinu, usluge, proizvodnju, uvoz-izvoz</item>
      <item>SLOBODNA DALMACIJA izdavačka i tiskarska djelatnost, dioničko društvo zastupanog po punomoćniku Odvjetničko društvo Hanžeković &amp; Partneri društvo s ograničenom odgovornošću</item>
      <item>Jadranka Džolić,vl.obrta BOLIJA zastupane po punomoćniku Ante Ćurković</item>
      <item>ACCRA d.o.o. za proizvodnju i trgovinu</item>
      <item>BRODOMERKUR trgovina i usluge, dioničko društvo</item>
      <item>SWISSLION d.o.o. za proizvodnju, trgovinu i distribuciju</item>
      <item>IVOX trgovina i usluge d.o.o.</item>
      <item>Damir Sršen,vl.Obrta za trgovinu PRINTER</item>
      <item>Nedjeljko Tešija,vl.Obrta za prijevoz,građevinarstvo, trgovinu i usluge zastupanog po punomoćniku Dejan Bilić</item>
      <item>Mercedes-Benz Leasing Hrvatska d.o.o. za leasing nekretnina, vozila i strojeva zastupanog po punomoćniku Dubravka Ferić</item>
      <item>HŽ INFRASTRUKTURA d.o.o. za upravljanje, održavanje i izgradnju željezničke infrastrukture</item>
      <item>VODOVOD I KANALIZACIJA, društvo s ograničenom odgovornošću za vodoopskrbu, odvodnju i pročišćavanje otpadnih voda</item>
      <item>Hrvatska radiotelevizija zastupanog po punomoćniku Odvjetničko društvo Hanžeković &amp; Partneri društvo s ograničenom odgovornošću</item>
      <item>SIRANA GLIGORA d.o.o. za proizvodnju, trgovinu, turizam i poljoprivredu zastupanog po punomoćniku Zoran Iviš</item>
      <item>BOŽJAKOVINA, dioničko društvo za proizvodnju i promet poljoprivrednim proizvodima</item>
      <item>EURO DAUS dioničko društvo za trgovinu i servis vozila</item>
      <item>HEP-Operator distribucijskog sustava d.o.o., Elektra Šibenik</item>
      <item>JAMNICA dioničko društvo za proizvodnju mineralnih voda</item>
      <item>BOBIS d.o.o. za proizvodnju kolača, trajnog peciva i kruha</item>
      <item>KUK-CO društvo s ograničenom odgovornošću za građevinarstvo, trgovinu i usluge</item>
      <item>BEST WEST, trgovina i turistička agencija, d.o.o.</item>
      <item>CESTAR društvo s ograničenom odgovornošću za građevinarstvo</item>
      <item>MATADURA, d.o.o. za usluge u nautičkom turizmu zastupanog po punomoćniku Zoran Iviš</item>
      <item>SONEX društvo sa ograničenom odgovornošću za proizvodnju i trgovinu zastupanog po punomoćniku Zoran Iviš</item>
      <item>Ivica Babić,vl.obrta BABIĆ</item>
      <item>GR CARTOTECNICA Srl.</item>
      <item>PJACA ROSA d.o.o. za ugostiteljstvo i turizam</item>
      <item>CRO-GO d.o.o. za proizvodnju i trgovinu zastupanog po punomoćniku Ante Kukoč</item>
      <item>LEDO dioničko društvo za proizvodnju i promet sladoleda i smrznute hrane</item>
      <item>Grad Split</item>
      <item>COCA-COLA HBC HRVATSKA - društvo s ograničenom odgovornošću za proizvodnju, prodaju i distribuciju bezalkoholnih pića zastupanog po punomoćniku Odvjetničko društvo RAVLIĆ &amp; ŠURJAK društvo s ograničenom odgovornošću</item>
      <item>JADRAN - GALENSKI LABORATORIJ d. d.</item>
      <item>RADIN-GRAFIKA d.o.o. za trgovinu</item>
      <item>JEDINSTVO, poljoprivredna zadruga - "u stečaju"</item>
      <item>GS1 Croatia</item>
      <item>STJE MA PROMET d.o.o. za trgovinu i prijevoz, uvoz-izvoz</item>
      <item>Stečajna masa iza SUTLA poljoprivredna zadruga - u stečaju zastupanog po punomoćniku Jaka Ćurić</item>
      <item>ALCA ZAGREB trgovačko društvo s ograničenom odgovornošću za uvoz, izvoz i trgovinu na veliko i malo</item>
      <item>PČELARSTVO DARUVAR društvo s ograničenom odgovornošću za proizvodnju, trgovinu i usluge zastupanog po punomoćniku Damir Bulatović</item>
      <item>VODOVOD I ODVODNJA društvo s ograničenom odgovornošću za vodoopskrbu, te odvodnju i pročišćavanje otpadnih voda</item>
      <item>AFRODITA COMMERC d.o.o. za trgovinu, proizvodnju i usluge zastupanog po punomoćniku Antonija Galić</item>
      <item>MLJEKARA BOSNIĆ d.o.o. za usluge</item>
      <item>TRGOMIX, društvo s ograničenom odgovornošću za trgovinu, export-import</item>
      <item>VODOOPSKRBA I ODVODNJA društvo s ograničenom odgovornošću za javnu vodoopskrbu i odvodnju</item>
      <item>CROATIA osiguranje d.d.</item>
      <item>Granolio d.d. za proizvodnju, trgovinu i usluge zastupanog po punomoćniku BUTERIN&amp;POSAVEC odvjetničko društvo, društvo s ograničenom odgovornošću</item>
      <item>PECTEN d.o.o. mrijest, uzgoj i trgovina ribe i školjkaša</item>
      <item>NOVOTERM, d.o.o. za proizvodnju i trgovinu zastupanog po punomoćniku Zoran Iviš</item>
      <item>Beiersdorf - trgovina na veliko parfemima i kozmetikom d.o.o. zastupanog po punomoćniku Ibrica Zulfikarpašić</item>
      <item>Financijska agencija</item>
      <item>STANO-UPRAVA društvo s ograničenom odgovornošću za organizaciju upravljanja i održavanja stambenih zgrada, poslovnih prosto</item>
      <item>PPD CROATIA društvo s ograničenom odgovornošću za trgovinu i usluge</item>
      <item>AWT INTERNATIONAL Trgovina i usluge, d.o.o. zastupanog po punomoćniku Josip Šimović</item>
      <item>Suvlasnici stambene zgrade u Zagrebu, Praška 10 zastupanog po punomoćniku GRADSKO STAMBENO KOMUNALNO GOSPODARSTVO društvo s ograničenom odgovornošću za usluge, građevinarstvo i trgovinu</item>
      <item>KIM Mljekara Karlovac društvo s ograničenom odgovornošću</item>
      <item>GILAN društvo s ograničenom odgovornošću za graditeljstvo</item>
      <item>KGH TEHNIKA d.o.o. za projektiranje, inženjering, graditeljstvo, konzalting i trgovinu</item>
      <item>PRERADA d.o.o. za trgovinu, pekarstvo i proizvodnju tjestenine</item>
      <item>Čakovečki mlinovi, dioničko društvo za proizvodnju i promet prehrambenih proizvoda,Čakovec</item>
      <item>FRANCK prehrambena industrija, dioničko društvo</item>
      <item>NASTAVNI ZAVOD ZA JAVNO ZDRAVSTVO SPLITSKO-DALMATINSKE ŽUPANIJE</item>
      <item>GRAD STARI GRAD</item>
      <item>Dragan Kondić,vl.obrta Pekarnice VODICE zastupanog po punomoćniku Hrvoje Acinger</item>
      <item>KOMUNALNO STARI GRAD, društvo s ograničenom odgovornošću za komunalnu djelatnost</item>
      <item>Duje Bašćevan zastupanog po punomoćniku Odvjetničko društvo FRANKO KOTLAR, ANA VIDOV &amp; partneri, društvo s ograničenom odgovornošću</item>
      <item>AUTOCOMMERCE HRVATSKA d.o.o. za promet robe na vanjskom i unutrašnjem tržištu zastupanog po punomoćniku Odvjetničko društvo Balatinec i Nikolić društvo s ograničenom odgovornošću</item>
      <item>Grad Rijeka</item>
      <item>EUROCOM d.o.o. za promet roba i usluga zastupanog po punomoćniku Odvjetničko društvo BRLEČIĆ &amp; partneri, javno trgovačko društvo za obavljanje odvjetničkih poslova</item>
      <item>CLARUM d. o. o. za proizvodnju, trgovinu i usluge</item>
      <item>Meteor Grupa - Labud društvo s ograničenom odgovornošću za proizvodnju sredstava za čišćenje, higijenskih i kemijskih pro zastupanog po punomoćniku Hrvoje Matić</item>
      <item>INSTITUT IGH, dioničko društvo za istraživanje i razvoj u graditeljstvu</item>
      <item>JETONIS &amp; CO, d.o.o. za trgovinu i ugostiteljstvo u stečaju</item>
      <item>LOGISTIKA VIOLETA d.o.o. za proizvodnju, trgovinu i usluge</item>
      <item>BADEL 1862 dioničko društvo, vina, alkoholna i bezalkoholna pića</item>
      <item>ZVIJEZDA dioničko društvo za proizvodnju, trgovinu i usluge</item>
      <item>ŠAFRAM, društvo s ograničenom odgovornošću za proizvodnju</item>
      <item>Hrvatsko društvo skladatelja</item>
      <item>PODRAVKA prehrambena industrija, d.d.</item>
      <item>DUKAT mliječna industrija dioničko društvo</item>
      <item>BIO-ŽUNEC društvo s ograničenom odgovornošću za trgovinu i usluge</item>
      <item>MAKARSKI KOMUNALAC društvo s ograničenom odgovornošću za obavljanje komunalnih poslova</item>
      <item>NIKAS trgovina, zastupanje i posredovanje, d. o. o. zastupanog po punomoćniku ODVJETNIČKO DRUŠTVO STANIĆ I PARTNERI društvo s ograničenom odgovornošću</item>
      <item>DALMAMED, društvo s ograničenom odgovornošću za proizvodnju i promet pčelinjim proizvodima, repromaterijalom za pčelarstvo</item>
      <item>PIP pčelarstvo, priroda, tehnika, d.o.o.</item>
      <item>ZAGREBAČKA BANKA DIONIČKO DRUŠTVO</item>
      <item>SARDINA društvo sa ograničenom odgovornošću za ulov, preradu i konzerviranje ribe i marikulturu zastupanog po punomoćniku ZOU I.RESTOVIĆ,V.GARAFULIĆ KUKOČ I I.RESTOVIĆ</item>
      <item>GRIKULA društvo s ograničenom odgovornošću za trgovinu, ugostiteljstvo i turizam zastupanog po punomoćniku ZOU I.RESTOVIĆ,V.GARAFULIĆ KUKOČ I I.RESTOVIĆ</item>
      <item>Jure Kerum zastupanog po punomoćniku Nevio Sanader</item>
      <item>KOTEKS import-export dioničko društvo za unutarnju i vanjsku trgovinu</item>
      <item>Ministarstvo pravosuđa RH</item>
      <item>Ministarstvo financija RH</item>
      <item>JOKER d.o.o. za rekreaciju i usluge</item>
      <item>ORBICO d.o.o. za trgovinu zastupanog po punomoćniku Mirka Vuletić</item>
      <item>ANAMARIJA-COMPANY, društvo s ograničenom odgovornošću za proizvodnju, trgovinu i usluge zastupanog po punomoćniku ODVJETNIČKO DRUŠTVO BABIĆ &amp; ČIBARIĆ društvo s ograničenom odgovornošću</item>
      <item>B2  KAPITAL d.o.o. za poslovne usluge</item>
      <item>RADION, društvo s ograničenom odgovornošću za trgovinu, uslužnu djelatnost, ugositeljstvo, turizam i export-import zastupanog po punomoćniku Marina Skorić</item>
      <item>GRADINA-BAŠKA VODA društvo s ograničenom odgovornošću za komunalnu djelatnost zastupanog po punomoćniku Ana Štrbac Agić</item>
      <item>Nina Gruica</item>
      <item>Ecija Listeš</item>
      <item>Marija Leskur</item>
      <item>Željka Kerum Topalušić</item>
      <item>Josip Komar</item>
      <item>Sanja Mijan</item>
      <item>Jure Šerić</item>
    </izvorni_sadrzaj>
    <derivirana_varijabla naziv="DomainObject.Predmet.StrankaListFormated_1">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TOWN d.o.o. za ugostiteljstvo u stečaju zastupanog po punomoćniku Ivo Bučan</item>
      <item>MILS, MLJEKARA SPLIT dioničko društvo u stečaju zastupanog po punomoćniku Ivo Bučan</item>
      <item>VODOVOD d.o.o. za usluge opskrbe pitkom vodom</item>
      <item>LAGER BAŠIĆ, d.o.o. za proizvodnju, trgovinu i usluge zastupanog po punomoćniku Tomislav Dumenčić</item>
      <item>MARJAN VOĆE d.o.o. za trgovinu, ugostiteljstvo i usluge</item>
      <item>Komunalno društvo GRAD d.o.o.</item>
      <item>TEKSTILPROMET d.d., trgovina na veliko i malo</item>
      <item>REKORD-TIM d. o. o. za proizvodnju, trgovinu na veliko i malo, uvoz-izvoz</item>
      <item>NIRS, društvo s ograničenom odgovornošću za proizvodnju i trgovinu</item>
      <item>Fructus KRESTO d.o.o. za trgovinu</item>
      <item>MEĐIMURKA trgovačko društvo na veliko i malo, uvoz-izvoz, dioničko društvo</item>
      <item>PERUTNINA PTUJ - PIPO d.o.o. za proizvodnju i trgovinu</item>
      <item>PODRAVSKA BANKA dioničko društvo</item>
      <item>Hrvatski Telekom d.d.</item>
      <item>ALLIANZ ZAGREB dioničko društvo za osiguranje</item>
      <item>HEP-Operator distribucijskog sustava d.o.o. za distribuciju i opskrbu električne energije</item>
      <item>FRIDRIH društvo s ograničenom odgovornošću za proizvodnju preradu i trgovinu gljiva</item>
      <item>Ivan Šušnjara</item>
      <item>HEP ELEKTRA d.o.o. za opskrbu električnom energijom</item>
      <item>ISTARSKA PIVOVARA d.o.o. za proizvodnju, usluge i trgovinu zastupanog po punomoćniku Marko Krpan</item>
      <item>Kutjevo dioničko društvo za proizvodnju i promet poljoprivrednih i prehrambenih proizvoda</item>
      <item>NARODNE NOVINE, dioničko društvo za izdavanje i tiskanje Službenog lista Republike Hrvatske, službenih i drugih obrazaca te  zastupanog po punomoćniku Vesna Alaburić</item>
      <item>FORUM, društvo s ograničenom odgovornošću za izdavačku djelatnost</item>
      <item>PAŠKA SIRANA dioničko društvo za proizvodnju, preradu, otkup i  prodaju poljoprivrednih proizvoda</item>
      <item>AGRAM BANKA, dioničko društvo</item>
      <item>DIOKOM  NOVI d.o.o. za proizvodnju i trgovinu u stečaju zastupanog po punomoćniku Anči Bašić</item>
      <item>ZAVOD ZA JAVNO ZDRAVSTVO DUBROVAČKO-NERETVANSKE ŽUPANIJE</item>
      <item>Saponia kemijska, prehrambena i farmaceutska industrija d.d.</item>
      <item>DICENTRA d.o.o. za trgovinu i usluge</item>
      <item>REVICON za računovodstvo, poslovno savjetovanje, društvo s ograničenom odgovornošću</item>
      <item>PIK VRBOVEC-MESNA INDUSTRIJA, dioničko društvo za proizvodnju i promet mesa i mesnih prerađevina</item>
      <item>Hrvatske vode,Vodnogospodarski odjel za slivove sjevernog Jadrana</item>
      <item>AUTOKUĆA VRDOLJAK trgovina i usluge, export-import d.o.o.</item>
      <item>DOC DUBROVNIK d.o.o. za trgovinu, turizam i usluge</item>
      <item>Hrvatske vode,Vodnogospodarski odjel za gornju Savu</item>
      <item>MESNA INDUSTRIJA BRAĆA PIVAC proizvodnja i prerada mesa, trgovina, usluge, turizam, ugostiteljstvo i turistička agencija d.o.o</item>
      <item>EMO-ADRIA d.o.o. za trgovinu, proizvodnju, usluge i turizam</item>
      <item>CVJETKO društvo s ograničenom odgovornošću, za trgovinu i usluge, turistička agencija</item>
      <item>KORDIĆ KOMERC d.o.o. za trgovinu</item>
      <item>Delamaris Zagreb društvo s ograničenom odgovornošću za trgovinu i usluge</item>
      <item>ADRIATIC OSIGURANJE dioničko društvo</item>
      <item>Grad Trogir</item>
      <item>INA-INDUSTRIJA NAFTE, d.d. zastupanog po punomoćniku ODVJETNIČKO DRUŠTVO STANIĆ I PARTNERI društvo s ograničenom odgovornošću</item>
      <item>MAKRO d.o.o. za trgovinu, građevinarstvo, inženjering, usluge na području prometa, prijevoz i turizam</item>
      <item>Ivica Jelavić-Šako,vlasnik obrta Jelavić</item>
      <item>ELECTRONIC SECURITY d.o.o. tehnička zaštita imovine</item>
      <item>ZELENI GRAD ŠIBENIK društvo s ograničenom odgovornošću za komunalne djelatnosti</item>
      <item>Grad Zadar</item>
      <item>P P K karlovačka mesna industrija, dioničko društvo</item>
      <item>Joško Kodžoman,vl.obrta za pekarstvo Klas</item>
      <item>ARABESCA društvo s ograničenom odgovornošću za trgovinu, proizvodnju, usluge i ugostiteljstvo</item>
      <item>MAGROS komercijalni konzalting d. o. o. u stečaju</item>
      <item>Grad Zagreb</item>
      <item>GRAFIKA-GRAFOPRINT d.o.o. za grafičku djelatnost i trgovinu</item>
      <item>Zavod za javno zdravstvo Ličko-senjske županije</item>
      <item>VIVAT FINA VINA d.o.o. za trgovinu i usluge</item>
      <item>ZDENKA-mliječni proizvodi društvo s ograničenom odgovornošću za proizvodnju mliječnih proizvoda, trgovinu i usluge</item>
      <item>PREHRAMBENO INDUSTRIJSKI KOMBINAT dioničko društvo za proizvodnju, preradu i trgovinu</item>
      <item>ZAGREBAČKI HOLDING, društvo s ograničenom odgovornošću za javni prijevoz, opskrbu vodom, održavanje čistoće, putnička a zastupanog po punomoćniku Odvjetničko društvo Potočnjak &amp; Šušnjar društvo s ograničenom odgovornošću</item>
      <item>Adriatic Croatia International Club, za djelatnost marina d. d. zastupanog po punomoćniku Dubravko Luetić</item>
      <item>TEKOM d.o.o. za usluge, servis i prodaju</item>
      <item>ESTRA društvo s ograničenom odgovornošću za trgovinu na veliko i malo</item>
      <item>ADRIA RESORTS društvo s ograničenom odgovornošću za turizam i ugostiteljstvo te ostale poslovne djelatnosti</item>
      <item>DUPIN d.o.o. za unutarnju i vanjsku trgovinu i usluge</item>
      <item>KOTANYI d.o.o. za trgovinu</item>
      <item>ŽITOPROIZVOD dioničko društvo</item>
      <item>NAŠE KLASJE društvo s ograničenom odgovornošću za proizvodnju, trgovinu i usluge</item>
      <item>FRAGARIA d.o.o. za unutarnju i vanjsku trgovinu, proizvodnju voća i povrća</item>
      <item>EUROM d.o.o. za marketing, trgovinu, uvoz-izvoz, građenje i zastupanje inozemnih tvrtki u stečaju</item>
      <item>Grad Dubrovnik</item>
      <item>Marijan Huzjak,vl.MYGROS</item>
      <item>Tea Gabelica,vl.obrta FINOĆA</item>
      <item>ROX društvo s ograničenom odgovornošću za trgovinu i usluge zastupanog po punomoćniku Odvjetničko društvo ŽUPAN, BABIĆ &amp; ANTUNOVIĆ društvo s ograničenom odgovornošću</item>
      <item>Suvlasnici stambene zgrade Milana Amruša 1 u Zagrebu zastupanog po punomoćniku GRADSKO STAMBENO KOMUNALNO GOSPODARSTVO društvo s ograničenom odgovornošću za usluge, građevinarstvo i trgovinu</item>
      <item>Suvlasnici stambene zgrade u Zagrebu, Kamaufova 2 zastupanog po punomoćniku GRADSKO STAMBENO KOMUNALNO GOSPODARSTVO društvo s ograničenom odgovornošću za usluge, građevinarstvo i trgovinu</item>
      <item>Hrvatske vode, pravna osoba za upravljanje vodama</item>
      <item>Mijo Maleš,vl. pekarskog obrta zastupanog po punomoćniku Marija Jerončić Mandić</item>
      <item>OSILOVAC d.o.o. za poljoprivrednu proizvodnju</item>
      <item>TUTTI FRUTTI - FMB, društvo s ograničenom odgovornošću za proizvodnju, usluge i trgovinu zastupanog po punomoćniku Damir Jurković</item>
      <item>Martin Omrčen,vl.obrta GRAFOPAK zastupanog po punomoćniku Boris Bulj</item>
      <item>Marija Mornar</item>
      <item>Zlatko Marin,vl.Marin ugostiteljska oprema</item>
      <item>TROGIR HOLDING d.o.o. za komunalne djelatnosti, parking i usluge</item>
      <item>DISA, d.o.o. za trgovinu i poslovne usluge</item>
      <item>AUTOline d.o.o. za trgovinu i usluge - u stečaju zastupanog po punomoćniku Marija Vujčić Turkulin</item>
      <item>Mesna industrija-Vajda, dioničko društvo Čakovec</item>
      <item>BOSMATTOM proizvodnja, trgovina i usluge, export-import, društvo s ograničenom odgovornošću</item>
      <item>SALVIA, društvo s ograničenom odgovornošću za trgovinu, usluge, proizvodnju, uvoz-izvoz</item>
      <item>SLOBODNA DALMACIJA izdavačka i tiskarska djelatnost, dioničko društvo zastupanog po punomoćniku Odvjetničko društvo Hanžeković &amp; Partneri društvo s ograničenom odgovornošću</item>
      <item>Jadranka Džolić,vl.obrta BOLIJA zastupane po punomoćniku Ante Ćurković</item>
      <item>ACCRA d.o.o. za proizvodnju i trgovinu</item>
      <item>BRODOMERKUR trgovina i usluge, dioničko društvo</item>
      <item>SWISSLION d.o.o. za proizvodnju, trgovinu i distribuciju</item>
      <item>IVOX trgovina i usluge d.o.o.</item>
      <item>Damir Sršen,vl.Obrta za trgovinu PRINTER</item>
      <item>Nedjeljko Tešija,vl.Obrta za prijevoz,građevinarstvo, trgovinu i usluge zastupanog po punomoćniku Dejan Bilić</item>
      <item>Mercedes-Benz Leasing Hrvatska d.o.o. za leasing nekretnina, vozila i strojeva zastupanog po punomoćniku Dubravka Ferić</item>
      <item>HŽ INFRASTRUKTURA d.o.o. za upravljanje, održavanje i izgradnju željezničke infrastrukture</item>
      <item>VODOVOD I KANALIZACIJA, društvo s ograničenom odgovornošću za vodoopskrbu, odvodnju i pročišćavanje otpadnih voda</item>
      <item>Hrvatska radiotelevizija zastupanog po punomoćniku Odvjetničko društvo Hanžeković &amp; Partneri društvo s ograničenom odgovornošću</item>
      <item>SIRANA GLIGORA d.o.o. za proizvodnju, trgovinu, turizam i poljoprivredu zastupanog po punomoćniku Zoran Iviš</item>
      <item>BOŽJAKOVINA, dioničko društvo za proizvodnju i promet poljoprivrednim proizvodima</item>
      <item>EURO DAUS dioničko društvo za trgovinu i servis vozila</item>
      <item>HEP-Operator distribucijskog sustava d.o.o., Elektra Šibenik</item>
      <item>JAMNICA dioničko društvo za proizvodnju mineralnih voda</item>
      <item>BOBIS d.o.o. za proizvodnju kolača, trajnog peciva i kruha</item>
      <item>KUK-CO društvo s ograničenom odgovornošću za građevinarstvo, trgovinu i usluge</item>
      <item>BEST WEST, trgovina i turistička agencija, d.o.o.</item>
      <item>CESTAR društvo s ograničenom odgovornošću za građevinarstvo</item>
      <item>MATADURA, d.o.o. za usluge u nautičkom turizmu zastupanog po punomoćniku Zoran Iviš</item>
      <item>SONEX društvo sa ograničenom odgovornošću za proizvodnju i trgovinu zastupanog po punomoćniku Zoran Iviš</item>
      <item>Ivica Babić,vl.obrta BABIĆ</item>
      <item>GR CARTOTECNICA Srl.</item>
      <item>PJACA ROSA d.o.o. za ugostiteljstvo i turizam</item>
      <item>CRO-GO d.o.o. za proizvodnju i trgovinu zastupanog po punomoćniku Ante Kukoč</item>
      <item>LEDO dioničko društvo za proizvodnju i promet sladoleda i smrznute hrane</item>
      <item>Grad Split</item>
      <item>COCA-COLA HBC HRVATSKA - društvo s ograničenom odgovornošću za proizvodnju, prodaju i distribuciju bezalkoholnih pića zastupanog po punomoćniku Odvjetničko društvo RAVLIĆ &amp; ŠURJAK društvo s ograničenom odgovornošću</item>
      <item>JADRAN - GALENSKI LABORATORIJ d. d.</item>
      <item>RADIN-GRAFIKA d.o.o. za trgovinu</item>
      <item>JEDINSTVO, poljoprivredna zadruga - "u stečaju"</item>
      <item>GS1 Croatia</item>
      <item>STJE MA PROMET d.o.o. za trgovinu i prijevoz, uvoz-izvoz</item>
      <item>Stečajna masa iza SUTLA poljoprivredna zadruga - u stečaju zastupanog po punomoćniku Jaka Ćurić</item>
      <item>ALCA ZAGREB trgovačko društvo s ograničenom odgovornošću za uvoz, izvoz i trgovinu na veliko i malo</item>
      <item>PČELARSTVO DARUVAR društvo s ograničenom odgovornošću za proizvodnju, trgovinu i usluge zastupanog po punomoćniku Damir Bulatović</item>
      <item>VODOVOD I ODVODNJA društvo s ograničenom odgovornošću za vodoopskrbu, te odvodnju i pročišćavanje otpadnih voda</item>
      <item>AFRODITA COMMERC d.o.o. za trgovinu, proizvodnju i usluge zastupanog po punomoćniku Antonija Galić</item>
      <item>MLJEKARA BOSNIĆ d.o.o. za usluge</item>
      <item>TRGOMIX, društvo s ograničenom odgovornošću za trgovinu, export-import</item>
      <item>VODOOPSKRBA I ODVODNJA društvo s ograničenom odgovornošću za javnu vodoopskrbu i odvodnju</item>
      <item>CROATIA osiguranje d.d.</item>
      <item>Granolio d.d. za proizvodnju, trgovinu i usluge zastupanog po punomoćniku BUTERIN&amp;POSAVEC odvjetničko društvo, društvo s ograničenom odgovornošću</item>
      <item>PECTEN d.o.o. mrijest, uzgoj i trgovina ribe i školjkaša</item>
      <item>NOVOTERM, d.o.o. za proizvodnju i trgovinu zastupanog po punomoćniku Zoran Iviš</item>
      <item>Beiersdorf - trgovina na veliko parfemima i kozmetikom d.o.o. zastupanog po punomoćniku Ibrica Zulfikarpašić</item>
      <item>Financijska agencija</item>
      <item>STANO-UPRAVA društvo s ograničenom odgovornošću za organizaciju upravljanja i održavanja stambenih zgrada, poslovnih prosto</item>
      <item>PPD CROATIA društvo s ograničenom odgovornošću za trgovinu i usluge</item>
      <item>AWT INTERNATIONAL Trgovina i usluge, d.o.o. zastupanog po punomoćniku Josip Šimović</item>
      <item>Suvlasnici stambene zgrade u Zagrebu, Praška 10 zastupanog po punomoćniku GRADSKO STAMBENO KOMUNALNO GOSPODARSTVO društvo s ograničenom odgovornošću za usluge, građevinarstvo i trgovinu</item>
      <item>KIM Mljekara Karlovac društvo s ograničenom odgovornošću</item>
      <item>GILAN društvo s ograničenom odgovornošću za graditeljstvo</item>
      <item>KGH TEHNIKA d.o.o. za projektiranje, inženjering, graditeljstvo, konzalting i trgovinu</item>
      <item>PRERADA d.o.o. za trgovinu, pekarstvo i proizvodnju tjestenine</item>
      <item>Čakovečki mlinovi, dioničko društvo za proizvodnju i promet prehrambenih proizvoda,Čakovec</item>
      <item>FRANCK prehrambena industrija, dioničko društvo</item>
      <item>NASTAVNI ZAVOD ZA JAVNO ZDRAVSTVO SPLITSKO-DALMATINSKE ŽUPANIJE</item>
      <item>GRAD STARI GRAD</item>
      <item>Dragan Kondić,vl.obrta Pekarnice VODICE zastupanog po punomoćniku Hrvoje Acinger</item>
      <item>KOMUNALNO STARI GRAD, društvo s ograničenom odgovornošću za komunalnu djelatnost</item>
      <item>Duje Bašćevan zastupanog po punomoćniku Odvjetničko društvo FRANKO KOTLAR, ANA VIDOV &amp; partneri, društvo s ograničenom odgovornošću</item>
      <item>AUTOCOMMERCE HRVATSKA d.o.o. za promet robe na vanjskom i unutrašnjem tržištu zastupanog po punomoćniku Odvjetničko društvo Balatinec i Nikolić društvo s ograničenom odgovornošću</item>
      <item>Grad Rijeka</item>
      <item>EUROCOM d.o.o. za promet roba i usluga zastupanog po punomoćniku Odvjetničko društvo BRLEČIĆ &amp; partneri, javno trgovačko društvo za obavljanje odvjetničkih poslova</item>
      <item>CLARUM d. o. o. za proizvodnju, trgovinu i usluge</item>
      <item>Meteor Grupa - Labud društvo s ograničenom odgovornošću za proizvodnju sredstava za čišćenje, higijenskih i kemijskih pro zastupanog po punomoćniku Hrvoje Matić</item>
      <item>INSTITUT IGH, dioničko društvo za istraživanje i razvoj u graditeljstvu</item>
      <item>JETONIS &amp; CO, d.o.o. za trgovinu i ugostiteljstvo u stečaju</item>
      <item>LOGISTIKA VIOLETA d.o.o. za proizvodnju, trgovinu i usluge</item>
      <item>BADEL 1862 dioničko društvo, vina, alkoholna i bezalkoholna pića</item>
      <item>ZVIJEZDA dioničko društvo za proizvodnju, trgovinu i usluge</item>
      <item>ŠAFRAM, društvo s ograničenom odgovornošću za proizvodnju</item>
      <item>Hrvatsko društvo skladatelja</item>
      <item>PODRAVKA prehrambena industrija, d.d.</item>
      <item>DUKAT mliječna industrija dioničko društvo</item>
      <item>BIO-ŽUNEC društvo s ograničenom odgovornošću za trgovinu i usluge</item>
      <item>MAKARSKI KOMUNALAC društvo s ograničenom odgovornošću za obavljanje komunalnih poslova</item>
      <item>NIKAS trgovina, zastupanje i posredovanje, d. o. o. zastupanog po punomoćniku ODVJETNIČKO DRUŠTVO STANIĆ I PARTNERI društvo s ograničenom odgovornošću</item>
      <item>DALMAMED, društvo s ograničenom odgovornošću za proizvodnju i promet pčelinjim proizvodima, repromaterijalom za pčelarstvo</item>
      <item>PIP pčelarstvo, priroda, tehnika, d.o.o.</item>
      <item>ZAGREBAČKA BANKA DIONIČKO DRUŠTVO</item>
      <item>SARDINA društvo sa ograničenom odgovornošću za ulov, preradu i konzerviranje ribe i marikulturu zastupanog po punomoćniku ZOU I.RESTOVIĆ,V.GARAFULIĆ KUKOČ I I.RESTOVIĆ</item>
      <item>GRIKULA društvo s ograničenom odgovornošću za trgovinu, ugostiteljstvo i turizam zastupanog po punomoćniku ZOU I.RESTOVIĆ,V.GARAFULIĆ KUKOČ I I.RESTOVIĆ</item>
      <item>Jure Kerum zastupanog po punomoćniku Nevio Sanader</item>
      <item>KOTEKS import-export dioničko društvo za unutarnju i vanjsku trgovinu</item>
      <item>Ministarstvo pravosuđa RH</item>
      <item>Ministarstvo financija RH</item>
      <item>JOKER d.o.o. za rekreaciju i usluge</item>
      <item>ORBICO d.o.o. za trgovinu zastupanog po punomoćniku Mirka Vuletić</item>
      <item>ANAMARIJA-COMPANY, društvo s ograničenom odgovornošću za proizvodnju, trgovinu i usluge zastupanog po punomoćniku ODVJETNIČKO DRUŠTVO BABIĆ &amp; ČIBARIĆ društvo s ograničenom odgovornošću</item>
      <item>B2  KAPITAL d.o.o. za poslovne usluge</item>
      <item>RADION, društvo s ograničenom odgovornošću za trgovinu, uslužnu djelatnost, ugositeljstvo, turizam i export-import zastupanog po punomoćniku Marina Skorić</item>
      <item>GRADINA-BAŠKA VODA društvo s ograničenom odgovornošću za komunalnu djelatnost zastupanog po punomoćniku Ana Štrbac Agić</item>
      <item>Nina Gruica</item>
      <item>Ecija Listeš</item>
      <item>Marija Leskur</item>
      <item>Željka Kerum Topalušić</item>
      <item>Josip Komar</item>
      <item>Sanja Mijan</item>
      <item>Jure Šerić</item>
    </derivirana_varijabla>
  </DomainObject.Predmet.StrankaListFormated>
  <DomainObject.Predmet.StrankaListFormatedOIB>
    <izvorni_sadrzaj>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tem>TOWN d.o.o. za ugostiteljstvo u stečaju, OIB 29453005461 zastupanog po punomoćniku Ivo Bučan</item>
      <item>MILS, MLJEKARA SPLIT dioničko društvo u stečaju, OIB 08214458449 zastupanog po punomoćniku Ivo Bučan</item>
      <item>VODOVOD d.o.o. za usluge opskrbe pitkom vodom, OIB 89406825003</item>
      <item>LAGER BAŠIĆ, d.o.o. za proizvodnju, trgovinu i usluge, OIB 49617677906 zastupanog po punomoćniku Tomislav Dumenčić</item>
      <item>MARJAN VOĆE d.o.o. za trgovinu, ugostiteljstvo i usluge, OIB 10152071100</item>
      <item>Komunalno društvo GRAD d.o.o., OIB 79182010236</item>
      <item>TEKSTILPROMET d.d., trgovina na veliko i malo, OIB 16529207670</item>
      <item>REKORD-TIM d. o. o. za proizvodnju, trgovinu na veliko i malo, uvoz-izvoz, OIB 46917701294</item>
      <item>NIRS, društvo s ograničenom odgovornošću za proizvodnju i trgovinu, OIB 48019802063</item>
      <item>Fructus KRESTO d.o.o. za trgovinu, OIB 65422076638</item>
      <item>MEĐIMURKA trgovačko društvo na veliko i malo, uvoz-izvoz, dioničko društvo, OIB 22481023589</item>
      <item>PERUTNINA PTUJ - PIPO d.o.o. za proizvodnju i trgovinu, OIB 07977096210</item>
      <item>PODRAVSKA BANKA dioničko društvo, OIB 97326283154</item>
      <item>Hrvatski Telekom d.d., OIB 81793146560</item>
      <item>ALLIANZ ZAGREB dioničko društvo za osiguranje, OIB 23759810849</item>
      <item>HEP-Operator distribucijskog sustava d.o.o. za distribuciju i opskrbu električne energije, OIB 46830600751</item>
      <item>FRIDRIH društvo s ograničenom odgovornošću za proizvodnju preradu i trgovinu gljiva, OIB 02186824032</item>
      <item>Ivan Šušnjara, OIB 34728253773</item>
      <item>HEP ELEKTRA d.o.o. za opskrbu električnom energijom, OIB 43965974818</item>
      <item>ISTARSKA PIVOVARA d.o.o. za proizvodnju, usluge i trgovinu, OIB 34031012034 zastupanog po punomoćniku Marko Krpan</item>
      <item>Kutjevo dioničko društvo za proizvodnju i promet poljoprivrednih i prehrambenih proizvoda, OIB 21918659912</item>
      <item>NARODNE NOVINE, dioničko društvo za izdavanje i tiskanje Službenog lista Republike Hrvatske, službenih i drugih obrazaca te , OIB 64546066176 zastupanog po punomoćniku Vesna Alaburić</item>
      <item>FORUM, društvo s ograničenom odgovornošću za izdavačku djelatnost, OIB 33127072619</item>
      <item>PAŠKA SIRANA dioničko društvo za proizvodnju, preradu, otkup i  prodaju poljoprivrednih proizvoda, OIB 69220072166</item>
      <item>AGRAM BANKA, dioničko društvo, OIB 70663193635</item>
      <item>DIOKOM  NOVI d.o.o. za proizvodnju i trgovinu u stečaju, OIB 14723663506 zastupanog po punomoćniku Anči Bašić</item>
      <item>ZAVOD ZA JAVNO ZDRAVSTVO DUBROVAČKO-NERETVANSKE ŽUPANIJE, OIB 55488649150</item>
      <item>Saponia kemijska, prehrambena i farmaceutska industrija d.d., OIB 37879152548</item>
      <item>DICENTRA d.o.o. za trgovinu i usluge, OIB 79709472695</item>
      <item>REVICON za računovodstvo, poslovno savjetovanje, društvo s ograničenom odgovornošću, OIB 63814286623</item>
      <item>PIK VRBOVEC-MESNA INDUSTRIJA, dioničko društvo za proizvodnju i promet mesa i mesnih prerađevina, OIB 78909170415</item>
      <item>Hrvatske vode,Vodnogospodarski odjel za slivove sjevernog Jadrana, OIB 28921383001</item>
      <item>AUTOKUĆA VRDOLJAK trgovina i usluge, export-import d.o.o., OIB 50405970468</item>
      <item>DOC DUBROVNIK d.o.o. za trgovinu, turizam i usluge, OIB 34772818044</item>
      <item>Hrvatske vode,Vodnogospodarski odjel za gornju Savu, OIB 28921383001</item>
      <item>MESNA INDUSTRIJA BRAĆA PIVAC proizvodnja i prerada mesa, trgovina, usluge, turizam, ugostiteljstvo i turistička agencija d.o.o, OIB 28128148322</item>
      <item>EMO-ADRIA d.o.o. za trgovinu, proizvodnju, usluge i turizam, OIB 03274326051</item>
      <item>CVJETKO društvo s ograničenom odgovornošću, za trgovinu i usluge, turistička agencija, OIB 22817303312</item>
      <item>KORDIĆ KOMERC d.o.o. za trgovinu, OIB 57280774429</item>
      <item>Delamaris Zagreb društvo s ograničenom odgovornošću za trgovinu i usluge, OIB 68566741868</item>
      <item>ADRIATIC OSIGURANJE dioničko društvo, OIB 94472454976</item>
      <item>Grad Trogir, OIB 84400309496</item>
      <item>INA-INDUSTRIJA NAFTE, d.d., OIB 27759560625 zastupanog po punomoćniku ODVJETNIČKO DRUŠTVO STANIĆ I PARTNERI društvo s ograničenom odgovornošću</item>
      <item>MAKRO d.o.o. za trgovinu, građevinarstvo, inženjering, usluge na području prometa, prijevoz i turizam, OIB 53696769296</item>
      <item>Ivica Jelavić-Šako,vlasnik obrta Jelavić, OIB 26255355420</item>
      <item>ELECTRONIC SECURITY d.o.o. tehnička zaštita imovine, OIB 03489581187</item>
      <item>ZELENI GRAD ŠIBENIK društvo s ograničenom odgovornošću za komunalne djelatnosti, OIB 54873130289</item>
      <item>Grad Zadar, OIB 09933651854</item>
      <item>P P K karlovačka mesna industrija, dioničko društvo, OIB 18257277698</item>
      <item>Joško Kodžoman,vl.obrta za pekarstvo Klas, OIB 33933761681</item>
      <item>ARABESCA društvo s ograničenom odgovornošću za trgovinu, proizvodnju, usluge i ugostiteljstvo, OIB 74781787524</item>
      <item>MAGROS komercijalni konzalting d. o. o. u stečaju, OIB 33296756165</item>
      <item>Grad Zagreb, OIB 61817894937</item>
      <item>GRAFIKA-GRAFOPRINT d.o.o. za grafičku djelatnost i trgovinu, OIB 57236264858</item>
      <item>Zavod za javno zdravstvo Ličko-senjske županije, OIB 96210828522</item>
      <item>VIVAT FINA VINA d.o.o. za trgovinu i usluge, OIB 22847118886</item>
      <item>ZDENKA-mliječni proizvodi društvo s ograničenom odgovornošću za proizvodnju mliječnih proizvoda, trgovinu i usluge, OIB 45651553790</item>
      <item>PREHRAMBENO INDUSTRIJSKI KOMBINAT dioničko društvo za proizvodnju, preradu i trgovinu, OIB 40174736344</item>
      <item>ZAGREBAČKI HOLDING, društvo s ograničenom odgovornošću za javni prijevoz, opskrbu vodom, održavanje čistoće, putnička a, OIB 85584865987 zastupanog po punomoćniku Odvjetničko društvo Potočnjak &amp; Šušnjar društvo s ograničenom odgovornošću</item>
      <item>Adriatic Croatia International Club, za djelatnost marina d. d., OIB 17195049659 zastupanog po punomoćniku Dubravko Luetić</item>
      <item>TEKOM d.o.o. za usluge, servis i prodaju, OIB 28897968600</item>
      <item>ESTRA društvo s ograničenom odgovornošću za trgovinu na veliko i malo, OIB 33346605838</item>
      <item>ADRIA RESORTS društvo s ograničenom odgovornošću za turizam i ugostiteljstvo te ostale poslovne djelatnosti, OIB 16582230172</item>
      <item>DUPIN d.o.o. za unutarnju i vanjsku trgovinu i usluge, OIB 31062429092</item>
      <item>KOTANYI d.o.o. za trgovinu, OIB 54657631085</item>
      <item>ŽITOPROIZVOD dioničko društvo, OIB 05694036121</item>
      <item>NAŠE KLASJE društvo s ograničenom odgovornošću za proizvodnju, trgovinu i usluge, OIB 62858712399</item>
      <item>FRAGARIA d.o.o. za unutarnju i vanjsku trgovinu, proizvodnju voća i povrća, OIB 27157012635</item>
      <item>EUROM d.o.o. za marketing, trgovinu, uvoz-izvoz, građenje i zastupanje inozemnih tvrtki u stečaju, OIB 59179135873</item>
      <item>Grad Dubrovnik, OIB 21712494719</item>
      <item>Marijan Huzjak,vl.MYGROS, OIB 24517653545</item>
      <item>Tea Gabelica,vl.obrta FINOĆA, OIB 33064145719</item>
      <item>ROX društvo s ograničenom odgovornošću za trgovinu i usluge, OIB 20534431136 zastupanog po punomoćniku Odvjetničko društvo ŽUPAN, BABIĆ &amp; ANTUNOVIĆ društvo s ograničenom odgovornošću</item>
      <item>Suvlasnici stambene zgrade Milana Amruša 1 u Zagrebu zastupanog po punomoćniku GRADSKO STAMBENO KOMUNALNO GOSPODARSTVO društvo s ograničenom odgovornošću za usluge, građevinarstvo i trgovinu</item>
      <item>Suvlasnici stambene zgrade u Zagrebu, Kamaufova 2 zastupanog po punomoćniku GRADSKO STAMBENO KOMUNALNO GOSPODARSTVO društvo s ograničenom odgovornošću za usluge, građevinarstvo i trgovinu</item>
      <item>Hrvatske vode, pravna osoba za upravljanje vodama, OIB 28921383001</item>
      <item>Mijo Maleš,vl. pekarskog obrta, OIB 04301850335 zastupanog po punomoćniku Marija Jerončić Mandić</item>
      <item>OSILOVAC d.o.o. za poljoprivrednu proizvodnju, OIB 54035700225</item>
      <item>TUTTI FRUTTI - FMB, društvo s ograničenom odgovornošću za proizvodnju, usluge i trgovinu, OIB 27202871867 zastupanog po punomoćniku Damir Jurković</item>
      <item>Martin Omrčen,vl.obrta GRAFOPAK, OIB 63144984624 zastupanog po punomoćniku Boris Bulj</item>
      <item>Marija Mornar, OIB 99421479089</item>
      <item>Zlatko Marin,vl.Marin ugostiteljska oprema, OIB 92123845489</item>
      <item>TROGIR HOLDING d.o.o. za komunalne djelatnosti, parking i usluge, OIB 09746817380</item>
      <item>DISA, d.o.o. za trgovinu i poslovne usluge, OIB 64196709712</item>
      <item>AUTOline d.o.o. za trgovinu i usluge - u stečaju, OIB 08308145610 zastupanog po punomoćniku Marija Vujčić Turkulin</item>
      <item>Mesna industrija-Vajda, dioničko društvo Čakovec, OIB 16257048014</item>
      <item>BOSMATTOM proizvodnja, trgovina i usluge, export-import, društvo s ograničenom odgovornošću, OIB 81681479354</item>
      <item>SALVIA, društvo s ograničenom odgovornošću za trgovinu, usluge, proizvodnju, uvoz-izvoz, OIB 52538924684</item>
      <item>SLOBODNA DALMACIJA izdavačka i tiskarska djelatnost, dioničko društvo, OIB 35075764438 zastupanog po punomoćniku Odvjetničko društvo Hanžeković &amp; Partneri društvo s ograničenom odgovornošću</item>
      <item>Jadranka Džolić,vl.obrta BOLIJA, OIB 43648390090 zastupane po punomoćniku Ante Ćurković</item>
      <item>ACCRA d.o.o. za proizvodnju i trgovinu, OIB 82434971257</item>
      <item>BRODOMERKUR trgovina i usluge, dioničko društvo, OIB 33956120458</item>
      <item>SWISSLION d.o.o. za proizvodnju, trgovinu i distribuciju, OIB 73281698607</item>
      <item>IVOX trgovina i usluge d.o.o., OIB 44889398819</item>
      <item>Damir Sršen,vl.Obrta za trgovinu PRINTER, OIB 92535305797</item>
      <item>Nedjeljko Tešija,vl.Obrta za prijevoz,građevinarstvo, trgovinu i usluge, OIB 63318738680 zastupanog po punomoćniku Dejan Bilić</item>
      <item>Mercedes-Benz Leasing Hrvatska d.o.o. za leasing nekretnina, vozila i strojeva, OIB 17080997510 zastupanog po punomoćniku Dubravka Ferić</item>
      <item>HŽ INFRASTRUKTURA d.o.o. za upravljanje, održavanje i izgradnju željezničke infrastrukture, OIB 39901919995</item>
      <item>VODOVOD I KANALIZACIJA, društvo s ograničenom odgovornošću za vodoopskrbu, odvodnju i pročišćavanje otpadnih voda, OIB 56826138353</item>
      <item>Hrvatska radiotelevizija, OIB 68419124305 zastupanog po punomoćniku Odvjetničko društvo Hanžeković &amp; Partneri društvo s ograničenom odgovornošću</item>
      <item>SIRANA GLIGORA d.o.o. za proizvodnju, trgovinu, turizam i poljoprivredu, OIB 15932947595 zastupanog po punomoćniku Zoran Iviš</item>
      <item>BOŽJAKOVINA, dioničko društvo za proizvodnju i promet poljoprivrednim proizvodima, OIB 66671729980</item>
      <item>EURO DAUS dioničko društvo za trgovinu i servis vozila, OIB 19212513210</item>
      <item>HEP-Operator distribucijskog sustava d.o.o., Elektra Šibenik, OIB 46830600751</item>
      <item>JAMNICA dioničko društvo za proizvodnju mineralnih voda, OIB 05050436541</item>
      <item>BOBIS d.o.o. za proizvodnju kolača, trajnog peciva i kruha, OIB 88148846119</item>
      <item>KUK-CO društvo s ograničenom odgovornošću za građevinarstvo, trgovinu i usluge, OIB 89961975037</item>
      <item>BEST WEST, trgovina i turistička agencija, d.o.o., OIB 84901963108</item>
      <item>CESTAR društvo s ograničenom odgovornošću za građevinarstvo, OIB 27471262195</item>
      <item>MATADURA, d.o.o. za usluge u nautičkom turizmu, OIB 58650688055 zastupanog po punomoćniku Zoran Iviš</item>
      <item>SONEX društvo sa ograničenom odgovornošću za proizvodnju i trgovinu, OIB 17972204121 zastupanog po punomoćniku Zoran Iviš</item>
      <item>Ivica Babić,vl.obrta BABIĆ, OIB 76688891305</item>
      <item>GR CARTOTECNICA Srl.</item>
      <item>PJACA ROSA d.o.o. za ugostiteljstvo i turizam, OIB 35737638587</item>
      <item>CRO-GO d.o.o. za proizvodnju i trgovinu, OIB 79478632402 zastupanog po punomoćniku Ante Kukoč</item>
      <item>LEDO dioničko društvo za proizvodnju i promet sladoleda i smrznute hrane, OIB 87955947581</item>
      <item>Grad Split, OIB 78755598868</item>
      <item>COCA-COLA HBC HRVATSKA - društvo s ograničenom odgovornošću za proizvodnju, prodaju i distribuciju bezalkoholnih pića, OIB 00228269289 zastupanog po punomoćniku Odvjetničko društvo RAVLIĆ &amp; ŠURJAK društvo s ograničenom odgovornošću</item>
      <item>JADRAN - GALENSKI LABORATORIJ d. d., OIB 20950636972</item>
      <item>RADIN-GRAFIKA d.o.o. za trgovinu, OIB 51934286030</item>
      <item>JEDINSTVO, poljoprivredna zadruga - "u stečaju", OIB 30698530431</item>
      <item>GS1 Croatia, OIB 03365973101</item>
      <item>STJE MA PROMET d.o.o. za trgovinu i prijevoz, uvoz-izvoz, OIB 46368164888</item>
      <item>Stečajna masa iza SUTLA poljoprivredna zadruga - u stečaju, OIB 70727110918 zastupanog po punomoćniku Jaka Ćurić</item>
      <item>ALCA ZAGREB trgovačko društvo s ograničenom odgovornošću za uvoz, izvoz i trgovinu na veliko i malo, OIB 58353015102</item>
      <item>PČELARSTVO DARUVAR društvo s ograničenom odgovornošću za proizvodnju, trgovinu i usluge, OIB 72519049956 zastupanog po punomoćniku Damir Bulatović</item>
      <item>VODOVOD I ODVODNJA društvo s ograničenom odgovornošću za vodoopskrbu, te odvodnju i pročišćavanje otpadnih voda, OIB 26251326399</item>
      <item>AFRODITA COMMERC d.o.o. za trgovinu, proizvodnju i usluge, OIB 13262076150 zastupanog po punomoćniku Antonija Galić</item>
      <item>MLJEKARA BOSNIĆ d.o.o. za usluge, OIB 51716528859</item>
      <item>TRGOMIX, društvo s ograničenom odgovornošću za trgovinu, export-import, OIB 70233534019</item>
      <item>VODOOPSKRBA I ODVODNJA društvo s ograničenom odgovornošću za javnu vodoopskrbu i odvodnju, OIB 83416546499</item>
      <item>CROATIA osiguranje d.d., OIB 26187994862</item>
      <item>Granolio d.d. za proizvodnju, trgovinu i usluge, OIB 59064993527 zastupanog po punomoćniku BUTERIN&amp;POSAVEC odvjetničko društvo, društvo s ograničenom odgovornošću</item>
      <item>PECTEN d.o.o. mrijest, uzgoj i trgovina ribe i školjkaša, OIB 68556376253</item>
      <item>NOVOTERM, d.o.o. za proizvodnju i trgovinu, OIB 78311345235 zastupanog po punomoćniku Zoran Iviš</item>
      <item>Beiersdorf - trgovina na veliko parfemima i kozmetikom d.o.o., OIB 57315927742 zastupanog po punomoćniku Ibrica Zulfikarpašić</item>
      <item>Financijska agencija, OIB 85821130368</item>
      <item>STANO-UPRAVA društvo s ograničenom odgovornošću za organizaciju upravljanja i održavanja stambenih zgrada, poslovnih prosto, OIB 17418170125</item>
      <item>PPD CROATIA društvo s ograničenom odgovornošću za trgovinu i usluge, OIB 42729559546</item>
      <item>AWT INTERNATIONAL Trgovina i usluge, d.o.o., OIB 57159149897 zastupanog po punomoćniku Josip Šimović</item>
      <item>Suvlasnici stambene zgrade u Zagrebu, Praška 10 zastupanog po punomoćniku GRADSKO STAMBENO KOMUNALNO GOSPODARSTVO društvo s ograničenom odgovornošću za usluge, građevinarstvo i trgovinu</item>
      <item>KIM Mljekara Karlovac društvo s ograničenom odgovornošću, OIB 93458739954</item>
      <item>GILAN društvo s ograničenom odgovornošću za graditeljstvo, OIB 35846084789</item>
      <item>KGH TEHNIKA d.o.o. za projektiranje, inženjering, graditeljstvo, konzalting i trgovinu, OIB 77498607505</item>
      <item>PRERADA d.o.o. za trgovinu, pekarstvo i proizvodnju tjestenine, OIB 39254660740</item>
      <item>Čakovečki mlinovi, dioničko društvo za proizvodnju i promet prehrambenih proizvoda,Čakovec, OIB 20262622069</item>
      <item>FRANCK prehrambena industrija, dioničko društvo, OIB 07676693758</item>
      <item>NASTAVNI ZAVOD ZA JAVNO ZDRAVSTVO SPLITSKO-DALMATINSKE ŽUPANIJE, OIB 54948902275</item>
      <item>GRAD STARI GRAD, OIB 95584171878</item>
      <item>Dragan Kondić,vl.obrta Pekarnice VODICE, OIB 51213845914 zastupanog po punomoćniku Hrvoje Acinger</item>
      <item>KOMUNALNO STARI GRAD, društvo s ograničenom odgovornošću za komunalnu djelatnost, OIB 32328464260</item>
      <item>Duje Bašćevan, OIB 17659769140 zastupanog po punomoćniku Odvjetničko društvo FRANKO KOTLAR, ANA VIDOV &amp; partneri, društvo s ograničenom odgovornošću</item>
      <item>AUTOCOMMERCE HRVATSKA d.o.o. za promet robe na vanjskom i unutrašnjem tržištu, OIB 36844439304 zastupanog po punomoćniku Odvjetničko društvo Balatinec i Nikolić društvo s ograničenom odgovornošću</item>
      <item>Grad Rijeka, OIB 54382731928</item>
      <item>EUROCOM d.o.o. za promet roba i usluga, OIB 61781931283 zastupanog po punomoćniku Odvjetničko društvo BRLEČIĆ &amp; partneri, javno trgovačko društvo za obavljanje odvjetničkih poslova</item>
      <item>CLARUM d. o. o. za proizvodnju, trgovinu i usluge, OIB 36280841645</item>
      <item>Meteor Grupa - Labud društvo s ograničenom odgovornošću za proizvodnju sredstava za čišćenje, higijenskih i kemijskih pro, OIB 23359164583 zastupanog po punomoćniku Hrvoje Matić</item>
      <item>INSTITUT IGH, dioničko društvo za istraživanje i razvoj u graditeljstvu, OIB 79766124714</item>
      <item>JETONIS &amp; CO, d.o.o. za trgovinu i ugostiteljstvo u stečaju, OIB 59314720300</item>
      <item>LOGISTIKA VIOLETA d.o.o. za proizvodnju, trgovinu i usluge, OIB 62874063131</item>
      <item>BADEL 1862 dioničko društvo, vina, alkoholna i bezalkoholna pića, OIB 36749512860</item>
      <item>ZVIJEZDA dioničko društvo za proizvodnju, trgovinu i usluge, OIB 91492011748</item>
      <item>ŠAFRAM, društvo s ograničenom odgovornošću za proizvodnju, OIB 58257645837</item>
      <item>Hrvatsko društvo skladatelja, OIB 56668956985</item>
      <item>PODRAVKA prehrambena industrija, d.d., OIB 18928523252</item>
      <item>DUKAT mliječna industrija dioničko društvo, OIB 25457712630</item>
      <item>BIO-ŽUNEC društvo s ograničenom odgovornošću za trgovinu i usluge, OIB 02926123910</item>
      <item>MAKARSKI KOMUNALAC društvo s ograničenom odgovornošću za obavljanje komunalnih poslova, OIB 12733878804</item>
      <item>NIKAS trgovina, zastupanje i posredovanje, d. o. o., OIB 34588947552 zastupanog po punomoćniku ODVJETNIČKO DRUŠTVO STANIĆ I PARTNERI društvo s ograničenom odgovornošću</item>
      <item>DALMAMED, društvo s ograničenom odgovornošću za proizvodnju i promet pčelinjim proizvodima, repromaterijalom za pčelarstvo, OIB 47157658264</item>
      <item>PIP pčelarstvo, priroda, tehnika, d.o.o., OIB 37364743662</item>
      <item>ZAGREBAČKA BANKA DIONIČKO DRUŠTVO, OIB 92963223473</item>
      <item>SARDINA društvo sa ograničenom odgovornošću za ulov, preradu i konzerviranje ribe i marikulturu, OIB 91062886911 zastupanog po punomoćniku ZOU I.RESTOVIĆ,V.GARAFULIĆ KUKOČ I I.RESTOVIĆ</item>
      <item>GRIKULA društvo s ograničenom odgovornošću za trgovinu, ugostiteljstvo i turizam, OIB 46058793842 zastupanog po punomoćniku ZOU I.RESTOVIĆ,V.GARAFULIĆ KUKOČ I I.RESTOVIĆ</item>
      <item>Jure Kerum, OIB 71411862557 zastupanog po punomoćniku Nevio Sanader</item>
      <item>KOTEKS import-export dioničko društvo za unutarnju i vanjsku trgovinu, OIB 57001982985</item>
      <item>Ministarstvo pravosuđa RH, OIB 26635293339</item>
      <item>Ministarstvo financija RH, OIB 18683136487</item>
      <item>JOKER d.o.o. za rekreaciju i usluge, OIB 49168006090</item>
      <item>ORBICO d.o.o. za trgovinu, OIB 85611744662 zastupanog po punomoćniku Mirka Vuletić</item>
      <item>ANAMARIJA-COMPANY, društvo s ograničenom odgovornošću za proizvodnju, trgovinu i usluge, OIB 72416125182 zastupanog po punomoćniku ODVJETNIČKO DRUŠTVO BABIĆ &amp; ČIBARIĆ društvo s ograničenom odgovornošću</item>
      <item>B2  KAPITAL d.o.o. za poslovne usluge, OIB 57509775367</item>
      <item>RADION, društvo s ograničenom odgovornošću za trgovinu, uslužnu djelatnost, ugositeljstvo, turizam i export-import, OIB 22025239366 zastupanog po punomoćniku Marina Skorić</item>
      <item>GRADINA-BAŠKA VODA društvo s ograničenom odgovornošću za komunalnu djelatnost, OIB 57015795940 zastupanog po punomoćniku Ana Štrbac Agić</item>
      <item>Nina Gruica, OIB 84599538591</item>
      <item>Ecija Listeš, OIB 07123815706</item>
      <item>Marija Leskur, OIB 53314276719</item>
      <item>Željka Kerum Topalušić, OIB 91750792954</item>
      <item>Josip Komar, OIB 87818533251</item>
      <item>Sanja Mijan, OIB 36526404804</item>
      <item>Jure Šerić, OIB 02148172532</item>
    </izvorni_sadrzaj>
    <derivirana_varijabla naziv="DomainObject.Predmet.StrankaListFormatedOIB_1">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tem>TOWN d.o.o. za ugostiteljstvo u stečaju, OIB 29453005461 zastupanog po punomoćniku Ivo Bučan</item>
      <item>MILS, MLJEKARA SPLIT dioničko društvo u stečaju, OIB 08214458449 zastupanog po punomoćniku Ivo Bučan</item>
      <item>VODOVOD d.o.o. za usluge opskrbe pitkom vodom, OIB 89406825003</item>
      <item>LAGER BAŠIĆ, d.o.o. za proizvodnju, trgovinu i usluge, OIB 49617677906 zastupanog po punomoćniku Tomislav Dumenčić</item>
      <item>MARJAN VOĆE d.o.o. za trgovinu, ugostiteljstvo i usluge, OIB 10152071100</item>
      <item>Komunalno društvo GRAD d.o.o., OIB 79182010236</item>
      <item>TEKSTILPROMET d.d., trgovina na veliko i malo, OIB 16529207670</item>
      <item>REKORD-TIM d. o. o. za proizvodnju, trgovinu na veliko i malo, uvoz-izvoz, OIB 46917701294</item>
      <item>NIRS, društvo s ograničenom odgovornošću za proizvodnju i trgovinu, OIB 48019802063</item>
      <item>Fructus KRESTO d.o.o. za trgovinu, OIB 65422076638</item>
      <item>MEĐIMURKA trgovačko društvo na veliko i malo, uvoz-izvoz, dioničko društvo, OIB 22481023589</item>
      <item>PERUTNINA PTUJ - PIPO d.o.o. za proizvodnju i trgovinu, OIB 07977096210</item>
      <item>PODRAVSKA BANKA dioničko društvo, OIB 97326283154</item>
      <item>Hrvatski Telekom d.d., OIB 81793146560</item>
      <item>ALLIANZ ZAGREB dioničko društvo za osiguranje, OIB 23759810849</item>
      <item>HEP-Operator distribucijskog sustava d.o.o. za distribuciju i opskrbu električne energije, OIB 46830600751</item>
      <item>FRIDRIH društvo s ograničenom odgovornošću za proizvodnju preradu i trgovinu gljiva, OIB 02186824032</item>
      <item>Ivan Šušnjara, OIB 34728253773</item>
      <item>HEP ELEKTRA d.o.o. za opskrbu električnom energijom, OIB 43965974818</item>
      <item>ISTARSKA PIVOVARA d.o.o. za proizvodnju, usluge i trgovinu, OIB 34031012034 zastupanog po punomoćniku Marko Krpan</item>
      <item>Kutjevo dioničko društvo za proizvodnju i promet poljoprivrednih i prehrambenih proizvoda, OIB 21918659912</item>
      <item>NARODNE NOVINE, dioničko društvo za izdavanje i tiskanje Službenog lista Republike Hrvatske, službenih i drugih obrazaca te , OIB 64546066176 zastupanog po punomoćniku Vesna Alaburić</item>
      <item>FORUM, društvo s ograničenom odgovornošću za izdavačku djelatnost, OIB 33127072619</item>
      <item>PAŠKA SIRANA dioničko društvo za proizvodnju, preradu, otkup i  prodaju poljoprivrednih proizvoda, OIB 69220072166</item>
      <item>AGRAM BANKA, dioničko društvo, OIB 70663193635</item>
      <item>DIOKOM  NOVI d.o.o. za proizvodnju i trgovinu u stečaju, OIB 14723663506 zastupanog po punomoćniku Anči Bašić</item>
      <item>ZAVOD ZA JAVNO ZDRAVSTVO DUBROVAČKO-NERETVANSKE ŽUPANIJE, OIB 55488649150</item>
      <item>Saponia kemijska, prehrambena i farmaceutska industrija d.d., OIB 37879152548</item>
      <item>DICENTRA d.o.o. za trgovinu i usluge, OIB 79709472695</item>
      <item>REVICON za računovodstvo, poslovno savjetovanje, društvo s ograničenom odgovornošću, OIB 63814286623</item>
      <item>PIK VRBOVEC-MESNA INDUSTRIJA, dioničko društvo za proizvodnju i promet mesa i mesnih prerađevina, OIB 78909170415</item>
      <item>Hrvatske vode,Vodnogospodarski odjel za slivove sjevernog Jadrana, OIB 28921383001</item>
      <item>AUTOKUĆA VRDOLJAK trgovina i usluge, export-import d.o.o., OIB 50405970468</item>
      <item>DOC DUBROVNIK d.o.o. za trgovinu, turizam i usluge, OIB 34772818044</item>
      <item>Hrvatske vode,Vodnogospodarski odjel za gornju Savu, OIB 28921383001</item>
      <item>MESNA INDUSTRIJA BRAĆA PIVAC proizvodnja i prerada mesa, trgovina, usluge, turizam, ugostiteljstvo i turistička agencija d.o.o, OIB 28128148322</item>
      <item>EMO-ADRIA d.o.o. za trgovinu, proizvodnju, usluge i turizam, OIB 03274326051</item>
      <item>CVJETKO društvo s ograničenom odgovornošću, za trgovinu i usluge, turistička agencija, OIB 22817303312</item>
      <item>KORDIĆ KOMERC d.o.o. za trgovinu, OIB 57280774429</item>
      <item>Delamaris Zagreb društvo s ograničenom odgovornošću za trgovinu i usluge, OIB 68566741868</item>
      <item>ADRIATIC OSIGURANJE dioničko društvo, OIB 94472454976</item>
      <item>Grad Trogir, OIB 84400309496</item>
      <item>INA-INDUSTRIJA NAFTE, d.d., OIB 27759560625 zastupanog po punomoćniku ODVJETNIČKO DRUŠTVO STANIĆ I PARTNERI društvo s ograničenom odgovornošću</item>
      <item>MAKRO d.o.o. za trgovinu, građevinarstvo, inženjering, usluge na području prometa, prijevoz i turizam, OIB 53696769296</item>
      <item>Ivica Jelavić-Šako,vlasnik obrta Jelavić, OIB 26255355420</item>
      <item>ELECTRONIC SECURITY d.o.o. tehnička zaštita imovine, OIB 03489581187</item>
      <item>ZELENI GRAD ŠIBENIK društvo s ograničenom odgovornošću za komunalne djelatnosti, OIB 54873130289</item>
      <item>Grad Zadar, OIB 09933651854</item>
      <item>P P K karlovačka mesna industrija, dioničko društvo, OIB 18257277698</item>
      <item>Joško Kodžoman,vl.obrta za pekarstvo Klas, OIB 33933761681</item>
      <item>ARABESCA društvo s ograničenom odgovornošću za trgovinu, proizvodnju, usluge i ugostiteljstvo, OIB 74781787524</item>
      <item>MAGROS komercijalni konzalting d. o. o. u stečaju, OIB 33296756165</item>
      <item>Grad Zagreb, OIB 61817894937</item>
      <item>GRAFIKA-GRAFOPRINT d.o.o. za grafičku djelatnost i trgovinu, OIB 57236264858</item>
      <item>Zavod za javno zdravstvo Ličko-senjske županije, OIB 96210828522</item>
      <item>VIVAT FINA VINA d.o.o. za trgovinu i usluge, OIB 22847118886</item>
      <item>ZDENKA-mliječni proizvodi društvo s ograničenom odgovornošću za proizvodnju mliječnih proizvoda, trgovinu i usluge, OIB 45651553790</item>
      <item>PREHRAMBENO INDUSTRIJSKI KOMBINAT dioničko društvo za proizvodnju, preradu i trgovinu, OIB 40174736344</item>
      <item>ZAGREBAČKI HOLDING, društvo s ograničenom odgovornošću za javni prijevoz, opskrbu vodom, održavanje čistoće, putnička a, OIB 85584865987 zastupanog po punomoćniku Odvjetničko društvo Potočnjak &amp; Šušnjar društvo s ograničenom odgovornošću</item>
      <item>Adriatic Croatia International Club, za djelatnost marina d. d., OIB 17195049659 zastupanog po punomoćniku Dubravko Luetić</item>
      <item>TEKOM d.o.o. za usluge, servis i prodaju, OIB 28897968600</item>
      <item>ESTRA društvo s ograničenom odgovornošću za trgovinu na veliko i malo, OIB 33346605838</item>
      <item>ADRIA RESORTS društvo s ograničenom odgovornošću za turizam i ugostiteljstvo te ostale poslovne djelatnosti, OIB 16582230172</item>
      <item>DUPIN d.o.o. za unutarnju i vanjsku trgovinu i usluge, OIB 31062429092</item>
      <item>KOTANYI d.o.o. za trgovinu, OIB 54657631085</item>
      <item>ŽITOPROIZVOD dioničko društvo, OIB 05694036121</item>
      <item>NAŠE KLASJE društvo s ograničenom odgovornošću za proizvodnju, trgovinu i usluge, OIB 62858712399</item>
      <item>FRAGARIA d.o.o. za unutarnju i vanjsku trgovinu, proizvodnju voća i povrća, OIB 27157012635</item>
      <item>EUROM d.o.o. za marketing, trgovinu, uvoz-izvoz, građenje i zastupanje inozemnih tvrtki u stečaju, OIB 59179135873</item>
      <item>Grad Dubrovnik, OIB 21712494719</item>
      <item>Marijan Huzjak,vl.MYGROS, OIB 24517653545</item>
      <item>Tea Gabelica,vl.obrta FINOĆA, OIB 33064145719</item>
      <item>ROX društvo s ograničenom odgovornošću za trgovinu i usluge, OIB 20534431136 zastupanog po punomoćniku Odvjetničko društvo ŽUPAN, BABIĆ &amp; ANTUNOVIĆ društvo s ograničenom odgovornošću</item>
      <item>Suvlasnici stambene zgrade Milana Amruša 1 u Zagrebu zastupanog po punomoćniku GRADSKO STAMBENO KOMUNALNO GOSPODARSTVO društvo s ograničenom odgovornošću za usluge, građevinarstvo i trgovinu</item>
      <item>Suvlasnici stambene zgrade u Zagrebu, Kamaufova 2 zastupanog po punomoćniku GRADSKO STAMBENO KOMUNALNO GOSPODARSTVO društvo s ograničenom odgovornošću za usluge, građevinarstvo i trgovinu</item>
      <item>Hrvatske vode, pravna osoba za upravljanje vodama, OIB 28921383001</item>
      <item>Mijo Maleš,vl. pekarskog obrta, OIB 04301850335 zastupanog po punomoćniku Marija Jerončić Mandić</item>
      <item>OSILOVAC d.o.o. za poljoprivrednu proizvodnju, OIB 54035700225</item>
      <item>TUTTI FRUTTI - FMB, društvo s ograničenom odgovornošću za proizvodnju, usluge i trgovinu, OIB 27202871867 zastupanog po punomoćniku Damir Jurković</item>
      <item>Martin Omrčen,vl.obrta GRAFOPAK, OIB 63144984624 zastupanog po punomoćniku Boris Bulj</item>
      <item>Marija Mornar, OIB 99421479089</item>
      <item>Zlatko Marin,vl.Marin ugostiteljska oprema, OIB 92123845489</item>
      <item>TROGIR HOLDING d.o.o. za komunalne djelatnosti, parking i usluge, OIB 09746817380</item>
      <item>DISA, d.o.o. za trgovinu i poslovne usluge, OIB 64196709712</item>
      <item>AUTOline d.o.o. za trgovinu i usluge - u stečaju, OIB 08308145610 zastupanog po punomoćniku Marija Vujčić Turkulin</item>
      <item>Mesna industrija-Vajda, dioničko društvo Čakovec, OIB 16257048014</item>
      <item>BOSMATTOM proizvodnja, trgovina i usluge, export-import, društvo s ograničenom odgovornošću, OIB 81681479354</item>
      <item>SALVIA, društvo s ograničenom odgovornošću za trgovinu, usluge, proizvodnju, uvoz-izvoz, OIB 52538924684</item>
      <item>SLOBODNA DALMACIJA izdavačka i tiskarska djelatnost, dioničko društvo, OIB 35075764438 zastupanog po punomoćniku Odvjetničko društvo Hanžeković &amp; Partneri društvo s ograničenom odgovornošću</item>
      <item>Jadranka Džolić,vl.obrta BOLIJA, OIB 43648390090 zastupane po punomoćniku Ante Ćurković</item>
      <item>ACCRA d.o.o. za proizvodnju i trgovinu, OIB 82434971257</item>
      <item>BRODOMERKUR trgovina i usluge, dioničko društvo, OIB 33956120458</item>
      <item>SWISSLION d.o.o. za proizvodnju, trgovinu i distribuciju, OIB 73281698607</item>
      <item>IVOX trgovina i usluge d.o.o., OIB 44889398819</item>
      <item>Damir Sršen,vl.Obrta za trgovinu PRINTER, OIB 92535305797</item>
      <item>Nedjeljko Tešija,vl.Obrta za prijevoz,građevinarstvo, trgovinu i usluge, OIB 63318738680 zastupanog po punomoćniku Dejan Bilić</item>
      <item>Mercedes-Benz Leasing Hrvatska d.o.o. za leasing nekretnina, vozila i strojeva, OIB 17080997510 zastupanog po punomoćniku Dubravka Ferić</item>
      <item>HŽ INFRASTRUKTURA d.o.o. za upravljanje, održavanje i izgradnju željezničke infrastrukture, OIB 39901919995</item>
      <item>VODOVOD I KANALIZACIJA, društvo s ograničenom odgovornošću za vodoopskrbu, odvodnju i pročišćavanje otpadnih voda, OIB 56826138353</item>
      <item>Hrvatska radiotelevizija, OIB 68419124305 zastupanog po punomoćniku Odvjetničko društvo Hanžeković &amp; Partneri društvo s ograničenom odgovornošću</item>
      <item>SIRANA GLIGORA d.o.o. za proizvodnju, trgovinu, turizam i poljoprivredu, OIB 15932947595 zastupanog po punomoćniku Zoran Iviš</item>
      <item>BOŽJAKOVINA, dioničko društvo za proizvodnju i promet poljoprivrednim proizvodima, OIB 66671729980</item>
      <item>EURO DAUS dioničko društvo za trgovinu i servis vozila, OIB 19212513210</item>
      <item>HEP-Operator distribucijskog sustava d.o.o., Elektra Šibenik, OIB 46830600751</item>
      <item>JAMNICA dioničko društvo za proizvodnju mineralnih voda, OIB 05050436541</item>
      <item>BOBIS d.o.o. za proizvodnju kolača, trajnog peciva i kruha, OIB 88148846119</item>
      <item>KUK-CO društvo s ograničenom odgovornošću za građevinarstvo, trgovinu i usluge, OIB 89961975037</item>
      <item>BEST WEST, trgovina i turistička agencija, d.o.o., OIB 84901963108</item>
      <item>CESTAR društvo s ograničenom odgovornošću za građevinarstvo, OIB 27471262195</item>
      <item>MATADURA, d.o.o. za usluge u nautičkom turizmu, OIB 58650688055 zastupanog po punomoćniku Zoran Iviš</item>
      <item>SONEX društvo sa ograničenom odgovornošću za proizvodnju i trgovinu, OIB 17972204121 zastupanog po punomoćniku Zoran Iviš</item>
      <item>Ivica Babić,vl.obrta BABIĆ, OIB 76688891305</item>
      <item>GR CARTOTECNICA Srl.</item>
      <item>PJACA ROSA d.o.o. za ugostiteljstvo i turizam, OIB 35737638587</item>
      <item>CRO-GO d.o.o. za proizvodnju i trgovinu, OIB 79478632402 zastupanog po punomoćniku Ante Kukoč</item>
      <item>LEDO dioničko društvo za proizvodnju i promet sladoleda i smrznute hrane, OIB 87955947581</item>
      <item>Grad Split, OIB 78755598868</item>
      <item>COCA-COLA HBC HRVATSKA - društvo s ograničenom odgovornošću za proizvodnju, prodaju i distribuciju bezalkoholnih pića, OIB 00228269289 zastupanog po punomoćniku Odvjetničko društvo RAVLIĆ &amp; ŠURJAK društvo s ograničenom odgovornošću</item>
      <item>JADRAN - GALENSKI LABORATORIJ d. d., OIB 20950636972</item>
      <item>RADIN-GRAFIKA d.o.o. za trgovinu, OIB 51934286030</item>
      <item>JEDINSTVO, poljoprivredna zadruga - "u stečaju", OIB 30698530431</item>
      <item>GS1 Croatia, OIB 03365973101</item>
      <item>STJE MA PROMET d.o.o. za trgovinu i prijevoz, uvoz-izvoz, OIB 46368164888</item>
      <item>Stečajna masa iza SUTLA poljoprivredna zadruga - u stečaju, OIB 70727110918 zastupanog po punomoćniku Jaka Ćurić</item>
      <item>ALCA ZAGREB trgovačko društvo s ograničenom odgovornošću za uvoz, izvoz i trgovinu na veliko i malo, OIB 58353015102</item>
      <item>PČELARSTVO DARUVAR društvo s ograničenom odgovornošću za proizvodnju, trgovinu i usluge, OIB 72519049956 zastupanog po punomoćniku Damir Bulatović</item>
      <item>VODOVOD I ODVODNJA društvo s ograničenom odgovornošću za vodoopskrbu, te odvodnju i pročišćavanje otpadnih voda, OIB 26251326399</item>
      <item>AFRODITA COMMERC d.o.o. za trgovinu, proizvodnju i usluge, OIB 13262076150 zastupanog po punomoćniku Antonija Galić</item>
      <item>MLJEKARA BOSNIĆ d.o.o. za usluge, OIB 51716528859</item>
      <item>TRGOMIX, društvo s ograničenom odgovornošću za trgovinu, export-import, OIB 70233534019</item>
      <item>VODOOPSKRBA I ODVODNJA društvo s ograničenom odgovornošću za javnu vodoopskrbu i odvodnju, OIB 83416546499</item>
      <item>CROATIA osiguranje d.d., OIB 26187994862</item>
      <item>Granolio d.d. za proizvodnju, trgovinu i usluge, OIB 59064993527 zastupanog po punomoćniku BUTERIN&amp;POSAVEC odvjetničko društvo, društvo s ograničenom odgovornošću</item>
      <item>PECTEN d.o.o. mrijest, uzgoj i trgovina ribe i školjkaša, OIB 68556376253</item>
      <item>NOVOTERM, d.o.o. za proizvodnju i trgovinu, OIB 78311345235 zastupanog po punomoćniku Zoran Iviš</item>
      <item>Beiersdorf - trgovina na veliko parfemima i kozmetikom d.o.o., OIB 57315927742 zastupanog po punomoćniku Ibrica Zulfikarpašić</item>
      <item>Financijska agencija, OIB 85821130368</item>
      <item>STANO-UPRAVA društvo s ograničenom odgovornošću za organizaciju upravljanja i održavanja stambenih zgrada, poslovnih prosto, OIB 17418170125</item>
      <item>PPD CROATIA društvo s ograničenom odgovornošću za trgovinu i usluge, OIB 42729559546</item>
      <item>AWT INTERNATIONAL Trgovina i usluge, d.o.o., OIB 57159149897 zastupanog po punomoćniku Josip Šimović</item>
      <item>Suvlasnici stambene zgrade u Zagrebu, Praška 10 zastupanog po punomoćniku GRADSKO STAMBENO KOMUNALNO GOSPODARSTVO društvo s ograničenom odgovornošću za usluge, građevinarstvo i trgovinu</item>
      <item>KIM Mljekara Karlovac društvo s ograničenom odgovornošću, OIB 93458739954</item>
      <item>GILAN društvo s ograničenom odgovornošću za graditeljstvo, OIB 35846084789</item>
      <item>KGH TEHNIKA d.o.o. za projektiranje, inženjering, graditeljstvo, konzalting i trgovinu, OIB 77498607505</item>
      <item>PRERADA d.o.o. za trgovinu, pekarstvo i proizvodnju tjestenine, OIB 39254660740</item>
      <item>Čakovečki mlinovi, dioničko društvo za proizvodnju i promet prehrambenih proizvoda,Čakovec, OIB 20262622069</item>
      <item>FRANCK prehrambena industrija, dioničko društvo, OIB 07676693758</item>
      <item>NASTAVNI ZAVOD ZA JAVNO ZDRAVSTVO SPLITSKO-DALMATINSKE ŽUPANIJE, OIB 54948902275</item>
      <item>GRAD STARI GRAD, OIB 95584171878</item>
      <item>Dragan Kondić,vl.obrta Pekarnice VODICE, OIB 51213845914 zastupanog po punomoćniku Hrvoje Acinger</item>
      <item>KOMUNALNO STARI GRAD, društvo s ograničenom odgovornošću za komunalnu djelatnost, OIB 32328464260</item>
      <item>Duje Bašćevan, OIB 17659769140 zastupanog po punomoćniku Odvjetničko društvo FRANKO KOTLAR, ANA VIDOV &amp; partneri, društvo s ograničenom odgovornošću</item>
      <item>AUTOCOMMERCE HRVATSKA d.o.o. za promet robe na vanjskom i unutrašnjem tržištu, OIB 36844439304 zastupanog po punomoćniku Odvjetničko društvo Balatinec i Nikolić društvo s ograničenom odgovornošću</item>
      <item>Grad Rijeka, OIB 54382731928</item>
      <item>EUROCOM d.o.o. za promet roba i usluga, OIB 61781931283 zastupanog po punomoćniku Odvjetničko društvo BRLEČIĆ &amp; partneri, javno trgovačko društvo za obavljanje odvjetničkih poslova</item>
      <item>CLARUM d. o. o. za proizvodnju, trgovinu i usluge, OIB 36280841645</item>
      <item>Meteor Grupa - Labud društvo s ograničenom odgovornošću za proizvodnju sredstava za čišćenje, higijenskih i kemijskih pro, OIB 23359164583 zastupanog po punomoćniku Hrvoje Matić</item>
      <item>INSTITUT IGH, dioničko društvo za istraživanje i razvoj u graditeljstvu, OIB 79766124714</item>
      <item>JETONIS &amp; CO, d.o.o. za trgovinu i ugostiteljstvo u stečaju, OIB 59314720300</item>
      <item>LOGISTIKA VIOLETA d.o.o. za proizvodnju, trgovinu i usluge, OIB 62874063131</item>
      <item>BADEL 1862 dioničko društvo, vina, alkoholna i bezalkoholna pića, OIB 36749512860</item>
      <item>ZVIJEZDA dioničko društvo za proizvodnju, trgovinu i usluge, OIB 91492011748</item>
      <item>ŠAFRAM, društvo s ograničenom odgovornošću za proizvodnju, OIB 58257645837</item>
      <item>Hrvatsko društvo skladatelja, OIB 56668956985</item>
      <item>PODRAVKA prehrambena industrija, d.d., OIB 18928523252</item>
      <item>DUKAT mliječna industrija dioničko društvo, OIB 25457712630</item>
      <item>BIO-ŽUNEC društvo s ograničenom odgovornošću za trgovinu i usluge, OIB 02926123910</item>
      <item>MAKARSKI KOMUNALAC društvo s ograničenom odgovornošću za obavljanje komunalnih poslova, OIB 12733878804</item>
      <item>NIKAS trgovina, zastupanje i posredovanje, d. o. o., OIB 34588947552 zastupanog po punomoćniku ODVJETNIČKO DRUŠTVO STANIĆ I PARTNERI društvo s ograničenom odgovornošću</item>
      <item>DALMAMED, društvo s ograničenom odgovornošću za proizvodnju i promet pčelinjim proizvodima, repromaterijalom za pčelarstvo, OIB 47157658264</item>
      <item>PIP pčelarstvo, priroda, tehnika, d.o.o., OIB 37364743662</item>
      <item>ZAGREBAČKA BANKA DIONIČKO DRUŠTVO, OIB 92963223473</item>
      <item>SARDINA društvo sa ograničenom odgovornošću za ulov, preradu i konzerviranje ribe i marikulturu, OIB 91062886911 zastupanog po punomoćniku ZOU I.RESTOVIĆ,V.GARAFULIĆ KUKOČ I I.RESTOVIĆ</item>
      <item>GRIKULA društvo s ograničenom odgovornošću za trgovinu, ugostiteljstvo i turizam, OIB 46058793842 zastupanog po punomoćniku ZOU I.RESTOVIĆ,V.GARAFULIĆ KUKOČ I I.RESTOVIĆ</item>
      <item>Jure Kerum, OIB 71411862557 zastupanog po punomoćniku Nevio Sanader</item>
      <item>KOTEKS import-export dioničko društvo za unutarnju i vanjsku trgovinu, OIB 57001982985</item>
      <item>Ministarstvo pravosuđa RH, OIB 26635293339</item>
      <item>Ministarstvo financija RH, OIB 18683136487</item>
      <item>JOKER d.o.o. za rekreaciju i usluge, OIB 49168006090</item>
      <item>ORBICO d.o.o. za trgovinu, OIB 85611744662 zastupanog po punomoćniku Mirka Vuletić</item>
      <item>ANAMARIJA-COMPANY, društvo s ograničenom odgovornošću za proizvodnju, trgovinu i usluge, OIB 72416125182 zastupanog po punomoćniku ODVJETNIČKO DRUŠTVO BABIĆ &amp; ČIBARIĆ društvo s ograničenom odgovornošću</item>
      <item>B2  KAPITAL d.o.o. za poslovne usluge, OIB 57509775367</item>
      <item>RADION, društvo s ograničenom odgovornošću za trgovinu, uslužnu djelatnost, ugositeljstvo, turizam i export-import, OIB 22025239366 zastupanog po punomoćniku Marina Skorić</item>
      <item>GRADINA-BAŠKA VODA društvo s ograničenom odgovornošću za komunalnu djelatnost, OIB 57015795940 zastupanog po punomoćniku Ana Štrbac Agić</item>
      <item>Nina Gruica, OIB 84599538591</item>
      <item>Ecija Listeš, OIB 07123815706</item>
      <item>Marija Leskur, OIB 53314276719</item>
      <item>Željka Kerum Topalušić, OIB 91750792954</item>
      <item>Josip Komar, OIB 87818533251</item>
      <item>Sanja Mijan, OIB 36526404804</item>
      <item>Jure Šerić, OIB 02148172532</item>
    </derivirana_varijabla>
  </DomainObject.Predmet.StrankaListFormatedOIB>
  <DomainObject.Predmet.StrankaListFormatedWithAdress>
    <izvorni_sadrzaj>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item>TOWN d.o.o. za ugostiteljstvo u stečaju, Zrinjsko-Frankopanska 68, 21000 Split zastupanog po punomoćniku Ivo Bučan</item>
      <item>MILS, MLJEKARA SPLIT dioničko društvo u stečaju, Komulovića Put 4, 21000 Split zastupanog po punomoćniku Ivo Bučan</item>
      <item>VODOVOD d.o.o. za usluge opskrbe pitkom vodom, Špire Brusine 17, 23000 Zadar</item>
      <item>LAGER BAŠIĆ, d.o.o. za proizvodnju, trgovinu i usluge, Trgovačka ulica 3, 10255 Donji Stupnik zastupanog po punomoćniku Tomislav Dumenčić</item>
      <item>MARJAN VOĆE d.o.o. za trgovinu, ugostiteljstvo i usluge, Kozari 8/A, 10000 Zagreb</item>
      <item>Komunalno društvo GRAD d.o.o., Petra Jakšića 17, 21400 Supetar</item>
      <item>TEKSTILPROMET d.d., trgovina na veliko i malo, Ulica grada Gospića 1/A, 10000 Zagreb</item>
      <item>REKORD-TIM d. o. o. za proizvodnju, trgovinu na veliko i malo, uvoz-izvoz, Zagrebačka 44, 35250 Oriovac</item>
      <item>NIRS, društvo s ograničenom odgovornošću za proizvodnju i trgovinu, Dračevac 4/D, 21000 Split</item>
      <item>Fructus KRESTO d.o.o. za trgovinu, Trg Republike 6, 40000 Čakovec</item>
      <item>MEĐIMURKA trgovačko društvo na veliko i malo, uvoz-izvoz, dioničko društvo, Trg Republike 6, 40000 Čakovec</item>
      <item>PERUTNINA PTUJ - PIPO d.o.o. za proizvodnju i trgovinu, Ind.zona Istok,Rudolfa Steinera 7, 40000 Čakovec</item>
      <item>PODRAVSKA BANKA dioničko društvo, Opatička 3, 48000 Koprivnica</item>
      <item>Hrvatski Telekom d.d., Roberta Frangeša Mihanovića 9, 10000 Zagreb</item>
      <item>ALLIANZ ZAGREB dioničko društvo za osiguranje, Heinzelova 70, 10000 Zagreb</item>
      <item>HEP-Operator distribucijskog sustava d.o.o. za distribuciju i opskrbu električne energije, Ulica grada Vukovara 37, 10000 Zagreb</item>
      <item>FRIDRIH društvo s ograničenom odgovornošću za proizvodnju preradu i trgovinu gljiva, Kobiljak, Budenečki put 2, 10360 Sesvete</item>
      <item>Ivan Šušnjara, Ulica Domovinskog Rata 11, 21240 Vedrine</item>
      <item>HEP ELEKTRA d.o.o. za opskrbu električnom energijom, Ulica grada Vukovara 37, 10000 Zagreb</item>
      <item>ISTARSKA PIVOVARA d.o.o. za proizvodnju, usluge i trgovinu, Sv.Ivan - Dol 6, 52420 Buzet zastupanog po punomoćniku Marko Krpan</item>
      <item>Kutjevo dioničko društvo za proizvodnju i promet poljoprivrednih i prehrambenih proizvoda, Kralja Tomislava 1, 34340 Kutjevo</item>
      <item>NARODNE NOVINE, dioničko društvo za izdavanje i tiskanje Službenog lista Republike Hrvatske, službenih i drugih obrazaca te , Savski Gaj XIII. put 6, 10000 Zagreb zastupanog po punomoćniku Vesna Alaburić</item>
      <item>FORUM, društvo s ograničenom odgovornošću za izdavačku djelatnost, Industrijska zona IK, 23000 Murvica</item>
      <item>PAŠKA SIRANA dioničko društvo za proizvodnju, preradu, otkup i  prodaju poljoprivrednih proizvoda, Zadarska 5, 23250 Pag</item>
      <item>AGRAM BANKA, dioničko društvo, Ulica grada Vukovara 74, 10000 Zagreb</item>
      <item>DIOKOM  NOVI d.o.o. za proizvodnju i trgovinu u stečaju, Plano/bb, 21220 Plano zastupanog po punomoćniku Anči Bašić</item>
      <item>ZAVOD ZA JAVNO ZDRAVSTVO DUBROVAČKO-NERETVANSKE ŽUPANIJE, Dr.Ante Šercera 4/A, 20000 Dubrovnik</item>
      <item>Saponia kemijska, prehrambena i farmaceutska industrija d.d., Matije Gupca 2, 31000 Osijek</item>
      <item>DICENTRA d.o.o. za trgovinu i usluge, Vijeća Europe 36, 32000 Vukovar</item>
      <item>REVICON za računovodstvo, poslovno savjetovanje, društvo s ograničenom odgovornošću, Gorička 6, 21000 Split</item>
      <item>PIK VRBOVEC-MESNA INDUSTRIJA, dioničko društvo za proizvodnju i promet mesa i mesnih prerađevina, Zagrebačka 148, 10340 Vrbovec</item>
      <item>Hrvatske vode,Vodnogospodarski odjel za slivove sjevernog Jadrana, Ulica Grada Vukovara 220, 10000 Zagreb</item>
      <item>AUTOKUĆA VRDOLJAK trgovina i usluge, export-import d.o.o., Ulica Domovinskog Rata 65, 21000 Split</item>
      <item>DOC DUBROVNIK d.o.o. za trgovinu, turizam i usluge, Kralja Tomislava 7, 20000 Dubrovnik</item>
      <item>Hrvatske vode,Vodnogospodarski odjel za gornju Savu, Ulica Grada Vukovara 220, 10000 Zagreb</item>
      <item>MESNA INDUSTRIJA BRAĆA PIVAC proizvodnja i prerada mesa, trgovina, usluge, turizam, ugostiteljstvo i turistička agencija d.o.o, Težačka 13, 21276 Vrgorac</item>
      <item>EMO-ADRIA d.o.o. za trgovinu, proizvodnju, usluge i turizam, Bašini 3, 21210 Solin</item>
      <item>CVJETKO društvo s ograničenom odgovornošću, za trgovinu i usluge, turistička agencija, Put Trščenice 41, 21000 Split</item>
      <item>KORDIĆ KOMERC d.o.o. za trgovinu, Zrinsko-Frankopanska 6, 21400 Supetar</item>
      <item>Delamaris Zagreb društvo s ograničenom odgovornošću za trgovinu i usluge, Drežnička 13, 10000 Zagreb</item>
      <item>ADRIATIC OSIGURANJE dioničko društvo, Listopadska 2, 10000 Zagreb</item>
      <item>Grad Trogir, Trg Ivana Pavla II br.1, 21220 Trogir</item>
      <item>INA-INDUSTRIJA NAFTE, d.d., Avenija V. Holjevca 10, 10000 Zagreb zastupanog po punomoćniku ODVJETNIČKO DRUŠTVO STANIĆ I PARTNERI društvo s ograničenom odgovornošću</item>
      <item>MAKRO d.o.o. za trgovinu, građevinarstvo, inženjering, usluge na području prometa, prijevoz i turizam, Matice Hrvatske 5, 21204 Dugopolje</item>
      <item>Ivica Jelavić-Šako,vlasnik obrta Jelavić, Solinske Mladeži 54, 21210 Solin</item>
      <item>ELECTRONIC SECURITY d.o.o. tehnička zaštita imovine, Kroz Smrdečac 7, 21000 Split</item>
      <item>ZELENI GRAD ŠIBENIK društvo s ograničenom odgovornošću za komunalne djelatnosti, Stjepana Radića 100, 22000 Šibenik</item>
      <item>Grad Zadar, Narodni trg 1, 23000 Zadar</item>
      <item>P P K karlovačka mesna industrija, dioničko društvo, Selce 33, 47000 Karlovac</item>
      <item>Joško Kodžoman,vl.obrta za pekarstvo Klas, Ulica Jerka Mišetića 10, 21450 Hvar</item>
      <item>ARABESCA društvo s ograničenom odgovornošću za trgovinu, proizvodnju, usluge i ugostiteljstvo, Ljudevita Posavskog 9, 10360 Sesvete</item>
      <item>MAGROS komercijalni konzalting d. o. o. u stečaju, Ulica Vladimira Nazora 3, 51410 Opatija</item>
      <item>Grad Zagreb, Trg Stjepana Radića 1, 10000 Zagreb</item>
      <item>GRAFIKA-GRAFOPRINT d.o.o. za grafičku djelatnost i trgovinu, Podrebar 3/A, 10437 Bestovje</item>
      <item>Zavod za javno zdravstvo Ličko-senjske županije, Senjskih Žrtava 2, 53000 Gospić</item>
      <item>VIVAT FINA VINA d.o.o. za trgovinu i usluge, Ulica Frana Folnegovića 1 B, 10000 Zagreb</item>
      <item>ZDENKA-mliječni proizvodi društvo s ograničenom odgovornošću za proizvodnju mliječnih proizvoda, trgovinu i usluge, Trg Kralja Tomislava 15, 43290 Veliki Zdenci</item>
      <item>PREHRAMBENO INDUSTRIJSKI KOMBINAT dioničko društvo za proizvodnju, preradu i trgovinu, Krešimirova 26, 51000 Rijeka</item>
      <item>ZAGREBAČKI HOLDING, društvo s ograničenom odgovornošću za javni prijevoz, opskrbu vodom, održavanje čistoće, putnička a, Ulica grada Vukovara 41, 10000 Zagreb zastupanog po punomoćniku Odvjetničko društvo Potočnjak &amp; Šušnjar društvo s ograničenom odgovornošću</item>
      <item>Adriatic Croatia International Club, za djelatnost marina d. d., Rudolfa Strohala 2, 51000 Rijeka zastupanog po punomoćniku Dubravko Luetić</item>
      <item>TEKOM d.o.o. za usluge, servis i prodaju, Čakovečka 61, 40000 Strahoninec</item>
      <item>ESTRA društvo s ograničenom odgovornošću za trgovinu na veliko i malo, R.Končara 39, 40000 Novo Selo Rok</item>
      <item>ADRIA RESORTS društvo s ograničenom odgovornošću za turizam i ugostiteljstvo te ostale poslovne djelatnosti, Obala V.Nazora 1, 52210 Rovinj</item>
      <item>DUPIN d.o.o. za unutarnju i vanjsku trgovinu i usluge, Dvorničićeva 22, 10000 Zagreb</item>
      <item>KOTANYI d.o.o. za trgovinu, Savska cesta 116, 10000 Zagreb</item>
      <item>ŽITOPROIZVOD dioničko društvo, Banija 69, 47000 Karlovac</item>
      <item>NAŠE KLASJE društvo s ograničenom odgovornošću za proizvodnju, trgovinu i usluge, Raška 35, 10000 Zagreb</item>
      <item>FRAGARIA d.o.o. za unutarnju i vanjsku trgovinu, proizvodnju voća i povrća, V. Ravnice br. 2, 10000 Zagreb</item>
      <item>EUROM d.o.o. za marketing, trgovinu, uvoz-izvoz, građenje i zastupanje inozemnih tvrtki u stečaju, Borongajska 81/a, 10000 Zagreb</item>
      <item>Grad Dubrovnik, Pred Dvorom 1, 20000 Dubrovnik</item>
      <item>Marijan Huzjak,vl.MYGROS, Martina Pušteka 10a, 42223 Donja Poljana</item>
      <item>Tea Gabelica,vl.obrta FINOĆA, Put Strinje 80, 21212 Kaštel Sućurac</item>
      <item>ROX društvo s ograničenom odgovornošću za trgovinu i usluge, Slavonska avenija 100, 10000 Zagreb zastupanog po punomoćniku Odvjetničko društvo ŽUPAN, BABIĆ &amp; ANTUNOVIĆ društvo s ograničenom odgovornošću</item>
      <item>Suvlasnici stambene zgrade Milana Amruša 1 u Zagrebu, Milana Amruša 1, 10000 Zagreb zastupanog po punomoćniku GRADSKO STAMBENO KOMUNALNO GOSPODARSTVO društvo s ograničenom odgovornošću za usluge, građevinarstvo i trgovinu</item>
      <item>Suvlasnici stambene zgrade u Zagrebu, Kamaufova 2, Kamaufova 2, 10000 Zagreb zastupanog po punomoćniku GRADSKO STAMBENO KOMUNALNO GOSPODARSTVO društvo s ograničenom odgovornošću za usluge, građevinarstvo i trgovinu</item>
      <item>Hrvatske vode, pravna osoba za upravljanje vodama, Ulica Grada Vukovara 220, 10000 Zagreb</item>
      <item>Mijo Maleš,vl. pekarskog obrta, Zamrće 1, 21214 Kaštel Gomilica zastupanog po punomoćniku Marija Jerončić Mandić</item>
      <item>OSILOVAC d.o.o. za poljoprivrednu proizvodnju, Ferićeva 16, 31512 Feričanci</item>
      <item>TUTTI FRUTTI - FMB, društvo s ograničenom odgovornošću za proizvodnju, usluge i trgovinu, Brusići 16, 51500 Krk zastupanog po punomoćniku Damir Jurković</item>
      <item>Martin Omrčen,vl.obrta GRAFOPAK, Sarajevska 23, 21000 Split zastupanog po punomoćniku Boris Bulj</item>
      <item>Marija Mornar, Grge Novaka 101, 21000 Split</item>
      <item>Zlatko Marin,vl.Marin ugostiteljska oprema, Dubrovačka 11, 21204 Dugopolje</item>
      <item>TROGIR HOLDING d.o.o. za komunalne djelatnosti, parking i usluge, Put Mulina 2, 21220 Trogir</item>
      <item>DISA, d.o.o. za trgovinu i poslovne usluge, Ive Tijardovića 26, 21000 Split</item>
      <item>AUTOline d.o.o. za trgovinu i usluge - u stečaju, Kovinska 5, 10000 Zagreb zastupanog po punomoćniku Marija Vujčić Turkulin</item>
      <item>Mesna industrija-Vajda, dioničko društvo Čakovec, Zagrebačka 4, 40000 Čakovec</item>
      <item>BOSMATTOM proizvodnja, trgovina i usluge, export-import, društvo s ograničenom odgovornošću, Kraljice Jelene 19, 21204 Dugopolje</item>
      <item>SALVIA, društvo s ograničenom odgovornošću za trgovinu, usluge, proizvodnju, uvoz-izvoz, Radnička cesta 80, 10000 Zagreb</item>
      <item>SLOBODNA DALMACIJA izdavačka i tiskarska djelatnost, dioničko društvo zastupanog po punomoćniku Odvjetničko društvo Hanžeković &amp; Partneri društvo s ograničenom odgovornošću</item>
      <item>Jadranka Džolić,vl.obrta BOLIJA, Obala kralja Tomislava 11, 21217 Kaštel Stari zastupane po punomoćniku Ante Ćurković</item>
      <item>ACCRA d.o.o. za proizvodnju i trgovinu, Luka II broj 1, 21310 Duće</item>
      <item>BRODOMERKUR trgovina i usluge, dioničko društvo, Solinska 47, 21000 Split</item>
      <item>SWISSLION d.o.o. za proizvodnju, trgovinu i distribuciju, Marijana Cvetkovića 2, 44000 Sisak</item>
      <item>IVOX trgovina i usluge d.o.o., Maksimirska 33, 10000 Zagreb</item>
      <item>Damir Sršen,vl.Obrta za trgovinu PRINTER, Doverska 17, 21000 Split</item>
      <item>Nedjeljko Tešija,vl.Obrta za prijevoz,građevinarstvo, trgovinu i usluge, Gizdići 12, 21231 Klis zastupanog po punomoćniku Dejan Bilić</item>
      <item>Mercedes-Benz Leasing Hrvatska d.o.o. za leasing nekretnina, vozila i strojeva, Kovinska 5, 10000 Zagreb zastupanog po punomoćniku Dubravka Ferić</item>
      <item>HŽ INFRASTRUKTURA d.o.o. za upravljanje, održavanje i izgradnju željezničke infrastrukture, Mihanovićeva 12, 10000 Zagreb</item>
      <item>VODOVOD I KANALIZACIJA, društvo s ograničenom odgovornošću za vodoopskrbu, odvodnju i pročišćavanje otpadnih voda, Hercegovačka 8, 21000 Split</item>
      <item>Hrvatska radiotelevizija, Prisavlje 3, 10000 Zagreb zastupanog po punomoćniku Odvjetničko društvo Hanžeković &amp; Partneri društvo s ograničenom odgovornošću</item>
      <item>SIRANA GLIGORA d.o.o. za proizvodnju, trgovinu, turizam i poljoprivredu, Figurica 22/A, 23250 Kolan zastupanog po punomoćniku Zoran Iviš</item>
      <item>BOŽJAKOVINA, dioničko društvo za proizvodnju i promet poljoprivrednim proizvodima, Božjakovečka 6, 10370 Božjakovina</item>
      <item>EURO DAUS dioničko društvo za trgovinu i servis vozila, Put Mostina 1, 21000 Split</item>
      <item>HEP-Operator distribucijskog sustava d.o.o., Elektra Šibenik, Ante Šupuka 1, 22000 Šibenik</item>
      <item>JAMNICA dioničko društvo za proizvodnju mineralnih voda, Getaldićeva 3, 10000 Zagreb</item>
      <item>BOBIS d.o.o. za proizvodnju kolača, trajnog peciva i kruha, 4. Gardijske 51, 21000 Split</item>
      <item>KUK-CO društvo s ograničenom odgovornošću za građevinarstvo, trgovinu i usluge, Ulica Don Lovre Katića 25, 21210 Solin</item>
      <item>BEST WEST, trgovina i turistička agencija, d.o.o., 4. Gardijske 51, 21000 Kamen</item>
      <item>CESTAR društvo s ograničenom odgovornošću za građevinarstvo, Matice Hrvatske 1, 21000 Split</item>
      <item>MATADURA, d.o.o. za usluge u nautičkom turizmu, Put Žnjana 18/A, 21000 Split zastupanog po punomoćniku Zoran Iviš</item>
      <item>SONEX društvo sa ograničenom odgovornošću za proizvodnju i trgovinu, F. Tuđmana 7A, 21212 Kaštel Sućurac zastupanog po punomoćniku Zoran Iviš</item>
      <item>Ivica Babić,vl.obrta BABIĆ, Kopilica 19, 21000 Split</item>
      <item>GR CARTOTECNICA Srl., Via Dante 25, Piazzola sul Brenta (Padova)</item>
      <item>PJACA ROSA d.o.o. za ugostiteljstvo i turizam, Narodni trg 1, 21000 Split</item>
      <item>CRO-GO d.o.o. za proizvodnju i trgovinu, Don Frane Bulića 64, 21210 Solin zastupanog po punomoćniku Ante Kukoč</item>
      <item>LEDO dioničko društvo za proizvodnju i promet sladoleda i smrznute hrane, Čavićeva 1a, 10000 Zagreb</item>
      <item>Grad Split, Obala kneza Branimira 17, 21000 Split</item>
      <item>COCA-COLA HBC HRVATSKA - društvo s ograničenom odgovornošću za proizvodnju, prodaju i distribuciju bezalkoholnih pića, Sachsova 1, 10000 Zagreb zastupanog po punomoćniku Odvjetničko društvo RAVLIĆ &amp; ŠURJAK društvo s ograničenom odgovornošću</item>
      <item>JADRAN - GALENSKI LABORATORIJ d. d., Svilno 20, 51000 Rijeka</item>
      <item>RADIN-GRAFIKA d.o.o. za trgovinu, Gospodarska 9, 10431 Sveta Nedelja</item>
      <item>JEDINSTVO, poljoprivredna zadruga - "u stečaju", Smokvica/bb, 20271 Smokvica</item>
      <item>GS1 Croatia, Preradovićeva 35, 10000 Zagreb</item>
      <item>STJE MA PROMET d.o.o. za trgovinu i prijevoz, uvoz-izvoz, Pere Pirkera II. Odvojak 5 C, 10360 Sesvete</item>
      <item>Stečajna masa iza SUTLA poljoprivredna zadruga - u stečaju, II Deverićev odvojak 5, 10000 Zagreb zastupanog po punomoćniku Jaka Ćurić</item>
      <item>ALCA ZAGREB trgovačko društvo s ograničenom odgovornošću za uvoz, izvoz i trgovinu na veliko i malo, Koledovčina 2, 10000 Zagreb</item>
      <item>PČELARSTVO DARUVAR društvo s ograničenom odgovornošću za proizvodnju, trgovinu i usluge, Josipa Jelačića 87 G, 43500 Daruvar zastupanog po punomoćniku Damir Bulatović</item>
      <item>VODOVOD I ODVODNJA društvo s ograničenom odgovornošću za vodoopskrbu, te odvodnju i pročišćavanje otpadnih voda, Kralja Zvonimira 50, 22000 Šibenik</item>
      <item>AFRODITA COMMERC d.o.o. za trgovinu, proizvodnju i usluge, Getaldićeva 8, 10000 Zagreb zastupanog po punomoćniku Antonija Galić</item>
      <item>MLJEKARA BOSNIĆ d.o.o. za usluge, Ulica Dujma Ćubića 15, 21256 Cista Provo</item>
      <item>TRGOMIX, društvo s ograničenom odgovornošću za trgovinu, export-import, Križine 22 A, 21000 Split</item>
      <item>VODOOPSKRBA I ODVODNJA društvo s ograničenom odgovornošću za javnu vodoopskrbu i odvodnju, Folnegovićeva 1, 10000 Zagreb</item>
      <item>CROATIA osiguranje d.d., Vatroslava Jagića 33, 10000 Zagreb</item>
      <item>Granolio d.d. za proizvodnju, trgovinu i usluge, Budmanijeva 5, 10000 Zagreb zastupanog po punomoćniku BUTERIN&amp;POSAVEC odvjetničko društvo, društvo s ograničenom odgovornošću</item>
      <item>PECTEN d.o.o. mrijest, uzgoj i trgovina ribe i školjkaša, Put Ponikvica 3, 21217 Kaštel Novi</item>
      <item>NOVOTERM, d.o.o. za proizvodnju i trgovinu, Zupina 28, 21000 Split zastupanog po punomoćniku Zoran Iviš</item>
      <item>Beiersdorf - trgovina na veliko parfemima i kozmetikom d.o.o., Križna 18, 10000 Zagreb zastupanog po punomoćniku Ibrica Zulfikarpašić</item>
      <item>Financijska agencija, Ulica grada Vukovara 70, 10000 Zagreb</item>
      <item>STANO-UPRAVA društvo s ograničenom odgovornošću za organizaciju upravljanja i održavanja stambenih zgrada, poslovnih prosto, Mike Tripala 6, 21000 Split</item>
      <item>PPD CROATIA društvo s ograničenom odgovornošću za trgovinu i usluge, Badalićeva 26 F, 10000 Zagreb</item>
      <item>AWT INTERNATIONAL Trgovina i usluge, d.o.o., Slavonska avenija 52/a, 10000 Zagreb zastupanog po punomoćniku Josip Šimović</item>
      <item>Suvlasnici stambene zgrade u Zagrebu, Praška 10, Praška 10, 10000 Zagreb zastupanog po punomoćniku GRADSKO STAMBENO KOMUNALNO GOSPODARSTVO društvo s ograničenom odgovornošću za usluge, građevinarstvo i trgovinu</item>
      <item>KIM Mljekara Karlovac društvo s ograničenom odgovornošću, Mekušanska cesta 51, 47000 Karlovac</item>
      <item>GILAN društvo s ograničenom odgovornošću za graditeljstvo, Poljička cesta 32, 21000 Split</item>
      <item>KGH TEHNIKA d.o.o. za projektiranje, inženjering, graditeljstvo, konzalting i trgovinu, Špinutska 10, 21000 Split</item>
      <item>PRERADA d.o.o. za trgovinu, pekarstvo i proizvodnju tjestenine, Zagorski Put 27, 21000 Split</item>
      <item>Čakovečki mlinovi, dioničko društvo za proizvodnju i promet prehrambenih proizvoda,Čakovec, Mlinska 1, 40000 Čakovec</item>
      <item>FRANCK prehrambena industrija, dioničko društvo, Vodovodna 20, 10000 Zagreb</item>
      <item>NASTAVNI ZAVOD ZA JAVNO ZDRAVSTVO SPLITSKO-DALMATINSKE ŽUPANIJE, Vukovarska Ulica 46, 21000 Split</item>
      <item>GRAD STARI GRAD, Novo Riva 3, 21460 Stari Grad</item>
      <item>Dragan Kondić,vl.obrta Pekarnice VODICE, Ul. Miroslava Krleže 4, 23250 Pag zastupanog po punomoćniku Hrvoje Acinger</item>
      <item>KOMUNALNO STARI GRAD, društvo s ograničenom odgovornošću za komunalnu djelatnost, Trg Ploča 7, 21460 Stari Grad</item>
      <item>Duje Bašćevan, Ulica Matije Gupca 16, 23000 Zadar zastupanog po punomoćniku Odvjetničko društvo FRANKO KOTLAR, ANA VIDOV &amp; partneri, društvo s ograničenom odgovornošću</item>
      <item>AUTOCOMMERCE HRVATSKA d.o.o. za promet robe na vanjskom i unutrašnjem tržištu, Kovinska 22, 10000 Zagreb zastupanog po punomoćniku Odvjetničko društvo Balatinec i Nikolić društvo s ograničenom odgovornošću</item>
      <item>Grad Rijeka, Korzo 16, 51000 Rijeka</item>
      <item>EUROCOM d.o.o. za promet roba i usluga, Donji stupnik, pod bregom 8, 10000 Zagreb zastupanog po punomoćniku Odvjetničko društvo BRLEČIĆ &amp; partneri, javno trgovačko društvo za obavljanje odvjetničkih poslova</item>
      <item>CLARUM d. o. o. za proizvodnju, trgovinu i usluge, Ulica I Industrijski Odvojak 9, 35400 Nova Gradiška</item>
      <item>Meteor Grupa - Labud društvo s ograničenom odgovornošću za proizvodnju sredstava za čišćenje, higijenskih i kemijskih pro, Radnička cesta 173/r, 10000 Zagreb zastupanog po punomoćniku Hrvoje Matić</item>
      <item>INSTITUT IGH, dioničko društvo za istraživanje i razvoj u graditeljstvu, Janka Rakuše 1, 10000 Zagreb</item>
      <item>JETONIS &amp; CO, d.o.o. za trgovinu i ugostiteljstvo u stečaju, Četvrt Žarka Dražojevića 13, 21310 Omiš</item>
      <item>LOGISTIKA VIOLETA d.o.o. za proizvodnju, trgovinu i usluge, Obrež Zelinski 55, 10380 Sveti Ivan Zelina</item>
      <item>BADEL 1862 dioničko društvo, vina, alkoholna i bezalkoholna pića, Vlaška 116, 10000 Zagreb</item>
      <item>ZVIJEZDA dioničko društvo za proizvodnju, trgovinu i usluge, Ulica Marijana Čavića 1, 10000 Zagreb</item>
      <item>ŠAFRAM, društvo s ograničenom odgovornošću za proizvodnju, Oranice 118, 10000 Zagreb</item>
      <item>Hrvatsko društvo skladatelja, Berislavićeva 9, 10000 Zagreb</item>
      <item>PODRAVKA prehrambena industrija, d.d., A.Starčevića 32, 48000 Koprivnica</item>
      <item>DUKAT mliječna industrija dioničko društvo, Marijana Čavića 9, 10000 Zagreb</item>
      <item>BIO-ŽUNEC društvo s ograničenom odgovornošću za trgovinu i usluge, Juršićeva 30, 10370 Rugvica</item>
      <item>MAKARSKI KOMUNALAC društvo s ograničenom odgovornošću za obavljanje komunalnih poslova, Trg Tina Ujevića 1, 21300 Makarska</item>
      <item>NIKAS trgovina, zastupanje i posredovanje, d. o. o., Jušići 69/d, 51211 Jurdani zastupanog po punomoćniku ODVJETNIČKO DRUŠTVO STANIĆ I PARTNERI društvo s ograničenom odgovornošću</item>
      <item>DALMAMED, društvo s ograničenom odgovornošću za proizvodnju i promet pčelinjim proizvodima, repromaterijalom za pčelarstvo, Bijenik 158, 10000 Zagreb</item>
      <item>PIP pčelarstvo, priroda, tehnika, d.o.o., Karlovačka 8 d, 10451 Pisarovina</item>
      <item>ZAGREBAČKA BANKA DIONIČKO DRUŠTVO, Trg bana Josipa Jelačića 10, 10000 Zagreb</item>
      <item>SARDINA društvo sa ograničenom odgovornošću za ulov, preradu i konzerviranje ribe i marikulturu, Ratac 1, 21410 Postira zastupanog po punomoćniku ZOU I.RESTOVIĆ,V.GARAFULIĆ KUKOČ I I.RESTOVIĆ</item>
      <item>GRIKULA društvo s ograničenom odgovornošću za trgovinu, ugostiteljstvo i turizam, Deškovićev trg 4, 21412 Pučišća zastupanog po punomoćniku ZOU I.RESTOVIĆ,V.GARAFULIĆ KUKOČ I I.RESTOVIĆ</item>
      <item>Jure Kerum, Mostarska 83, 21000 Split zastupanog po punomoćniku Nevio Sanader</item>
      <item>KOTEKS import-export dioničko društvo za unutarnju i vanjsku trgovinu, Ulica Kralja Zvonimira 14, 21000 Split</item>
      <item>Ministarstvo pravosuđa RH, Ulica grada Vukovara 49, 10000 Zagreb</item>
      <item>Ministarstvo financija RH, Katančićeva 5, 10000 Zagreb</item>
      <item>JOKER d.o.o. za rekreaciju i usluge, Put Brodarice 6, 21000 Split</item>
      <item>ORBICO d.o.o. za trgovinu, Koturaška Cesta 69, 10000 Zagreb zastupanog po punomoćniku Mirka Vuletić</item>
      <item>ANAMARIJA-COMPANY, društvo s ograničenom odgovornošću za proizvodnju, trgovinu i usluge, Prelčeva 46, 10360 Sesvete zastupanog po punomoćniku ODVJETNIČKO DRUŠTVO BABIĆ &amp; ČIBARIĆ društvo s ograničenom odgovornošću</item>
      <item>B2  KAPITAL d.o.o. za poslovne usluge, Radnička cesta 41, 10000 Zagreb</item>
      <item>RADION, društvo s ograničenom odgovornošću za trgovinu, uslužnu djelatnost, ugositeljstvo, turizam i export-import, Benkovačko selo 157, 23420 Benkovac zastupanog po punomoćniku Marina Skorić</item>
      <item>GRADINA-BAŠKA VODA društvo s ograničenom odgovornošću za komunalnu djelatnost, Blato 12, 21320 Baška Voda zastupanog po punomoćniku Ana Štrbac Agić</item>
      <item>Nina Gruica, Ivana Rendića 15, 21000 Split</item>
      <item>Ecija Listeš, Kneza Trpimira 104, 21231 Klis</item>
      <item>Marija Leskur, Biskupa Jurja Dobrile 13, 21000 Split</item>
      <item>Željka Kerum Topalušić, Mostarska 83, 21000 Split</item>
      <item>Josip Komar, TOLANAC 57 (ranije: KAŠTEL STARI, TOLANAC, 0), 21217 Kaštel Stari</item>
      <item>Sanja Mijan, Velebitska 2, 21000 Split</item>
      <item>Jure Šerić, Dubrovačka 51, 21000 Split</item>
    </izvorni_sadrzaj>
    <derivirana_varijabla naziv="DomainObject.Predmet.StrankaListFormatedWithAdress_1">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item>TOWN d.o.o. za ugostiteljstvo u stečaju, Zrinjsko-Frankopanska 68, 21000 Split zastupanog po punomoćniku Ivo Bučan</item>
      <item>MILS, MLJEKARA SPLIT dioničko društvo u stečaju, Komulovića Put 4, 21000 Split zastupanog po punomoćniku Ivo Bučan</item>
      <item>VODOVOD d.o.o. za usluge opskrbe pitkom vodom, Špire Brusine 17, 23000 Zadar</item>
      <item>LAGER BAŠIĆ, d.o.o. za proizvodnju, trgovinu i usluge, Trgovačka ulica 3, 10255 Donji Stupnik zastupanog po punomoćniku Tomislav Dumenčić</item>
      <item>MARJAN VOĆE d.o.o. za trgovinu, ugostiteljstvo i usluge, Kozari 8/A, 10000 Zagreb</item>
      <item>Komunalno društvo GRAD d.o.o., Petra Jakšića 17, 21400 Supetar</item>
      <item>TEKSTILPROMET d.d., trgovina na veliko i malo, Ulica grada Gospića 1/A, 10000 Zagreb</item>
      <item>REKORD-TIM d. o. o. za proizvodnju, trgovinu na veliko i malo, uvoz-izvoz, Zagrebačka 44, 35250 Oriovac</item>
      <item>NIRS, društvo s ograničenom odgovornošću za proizvodnju i trgovinu, Dračevac 4/D, 21000 Split</item>
      <item>Fructus KRESTO d.o.o. za trgovinu, Trg Republike 6, 40000 Čakovec</item>
      <item>MEĐIMURKA trgovačko društvo na veliko i malo, uvoz-izvoz, dioničko društvo, Trg Republike 6, 40000 Čakovec</item>
      <item>PERUTNINA PTUJ - PIPO d.o.o. za proizvodnju i trgovinu, Ind.zona Istok,Rudolfa Steinera 7, 40000 Čakovec</item>
      <item>PODRAVSKA BANKA dioničko društvo, Opatička 3, 48000 Koprivnica</item>
      <item>Hrvatski Telekom d.d., Roberta Frangeša Mihanovića 9, 10000 Zagreb</item>
      <item>ALLIANZ ZAGREB dioničko društvo za osiguranje, Heinzelova 70, 10000 Zagreb</item>
      <item>HEP-Operator distribucijskog sustava d.o.o. za distribuciju i opskrbu električne energije, Ulica grada Vukovara 37, 10000 Zagreb</item>
      <item>FRIDRIH društvo s ograničenom odgovornošću za proizvodnju preradu i trgovinu gljiva, Kobiljak, Budenečki put 2, 10360 Sesvete</item>
      <item>Ivan Šušnjara, Ulica Domovinskog Rata 11, 21240 Vedrine</item>
      <item>HEP ELEKTRA d.o.o. za opskrbu električnom energijom, Ulica grada Vukovara 37, 10000 Zagreb</item>
      <item>ISTARSKA PIVOVARA d.o.o. za proizvodnju, usluge i trgovinu, Sv.Ivan - Dol 6, 52420 Buzet zastupanog po punomoćniku Marko Krpan</item>
      <item>Kutjevo dioničko društvo za proizvodnju i promet poljoprivrednih i prehrambenih proizvoda, Kralja Tomislava 1, 34340 Kutjevo</item>
      <item>NARODNE NOVINE, dioničko društvo za izdavanje i tiskanje Službenog lista Republike Hrvatske, službenih i drugih obrazaca te , Savski Gaj XIII. put 6, 10000 Zagreb zastupanog po punomoćniku Vesna Alaburić</item>
      <item>FORUM, društvo s ograničenom odgovornošću za izdavačku djelatnost, Industrijska zona IK, 23000 Murvica</item>
      <item>PAŠKA SIRANA dioničko društvo za proizvodnju, preradu, otkup i  prodaju poljoprivrednih proizvoda, Zadarska 5, 23250 Pag</item>
      <item>AGRAM BANKA, dioničko društvo, Ulica grada Vukovara 74, 10000 Zagreb</item>
      <item>DIOKOM  NOVI d.o.o. za proizvodnju i trgovinu u stečaju, Plano/bb, 21220 Plano zastupanog po punomoćniku Anči Bašić</item>
      <item>ZAVOD ZA JAVNO ZDRAVSTVO DUBROVAČKO-NERETVANSKE ŽUPANIJE, Dr.Ante Šercera 4/A, 20000 Dubrovnik</item>
      <item>Saponia kemijska, prehrambena i farmaceutska industrija d.d., Matije Gupca 2, 31000 Osijek</item>
      <item>DICENTRA d.o.o. za trgovinu i usluge, Vijeća Europe 36, 32000 Vukovar</item>
      <item>REVICON za računovodstvo, poslovno savjetovanje, društvo s ograničenom odgovornošću, Gorička 6, 21000 Split</item>
      <item>PIK VRBOVEC-MESNA INDUSTRIJA, dioničko društvo za proizvodnju i promet mesa i mesnih prerađevina, Zagrebačka 148, 10340 Vrbovec</item>
      <item>Hrvatske vode,Vodnogospodarski odjel za slivove sjevernog Jadrana, Ulica Grada Vukovara 220, 10000 Zagreb</item>
      <item>AUTOKUĆA VRDOLJAK trgovina i usluge, export-import d.o.o., Ulica Domovinskog Rata 65, 21000 Split</item>
      <item>DOC DUBROVNIK d.o.o. za trgovinu, turizam i usluge, Kralja Tomislava 7, 20000 Dubrovnik</item>
      <item>Hrvatske vode,Vodnogospodarski odjel za gornju Savu, Ulica Grada Vukovara 220, 10000 Zagreb</item>
      <item>MESNA INDUSTRIJA BRAĆA PIVAC proizvodnja i prerada mesa, trgovina, usluge, turizam, ugostiteljstvo i turistička agencija d.o.o, Težačka 13, 21276 Vrgorac</item>
      <item>EMO-ADRIA d.o.o. za trgovinu, proizvodnju, usluge i turizam, Bašini 3, 21210 Solin</item>
      <item>CVJETKO društvo s ograničenom odgovornošću, za trgovinu i usluge, turistička agencija, Put Trščenice 41, 21000 Split</item>
      <item>KORDIĆ KOMERC d.o.o. za trgovinu, Zrinsko-Frankopanska 6, 21400 Supetar</item>
      <item>Delamaris Zagreb društvo s ograničenom odgovornošću za trgovinu i usluge, Drežnička 13, 10000 Zagreb</item>
      <item>ADRIATIC OSIGURANJE dioničko društvo, Listopadska 2, 10000 Zagreb</item>
      <item>Grad Trogir, Trg Ivana Pavla II br.1, 21220 Trogir</item>
      <item>INA-INDUSTRIJA NAFTE, d.d., Avenija V. Holjevca 10, 10000 Zagreb zastupanog po punomoćniku ODVJETNIČKO DRUŠTVO STANIĆ I PARTNERI društvo s ograničenom odgovornošću</item>
      <item>MAKRO d.o.o. za trgovinu, građevinarstvo, inženjering, usluge na području prometa, prijevoz i turizam, Matice Hrvatske 5, 21204 Dugopolje</item>
      <item>Ivica Jelavić-Šako,vlasnik obrta Jelavić, Solinske Mladeži 54, 21210 Solin</item>
      <item>ELECTRONIC SECURITY d.o.o. tehnička zaštita imovine, Kroz Smrdečac 7, 21000 Split</item>
      <item>ZELENI GRAD ŠIBENIK društvo s ograničenom odgovornošću za komunalne djelatnosti, Stjepana Radića 100, 22000 Šibenik</item>
      <item>Grad Zadar, Narodni trg 1, 23000 Zadar</item>
      <item>P P K karlovačka mesna industrija, dioničko društvo, Selce 33, 47000 Karlovac</item>
      <item>Joško Kodžoman,vl.obrta za pekarstvo Klas, Ulica Jerka Mišetića 10, 21450 Hvar</item>
      <item>ARABESCA društvo s ograničenom odgovornošću za trgovinu, proizvodnju, usluge i ugostiteljstvo, Ljudevita Posavskog 9, 10360 Sesvete</item>
      <item>MAGROS komercijalni konzalting d. o. o. u stečaju, Ulica Vladimira Nazora 3, 51410 Opatija</item>
      <item>Grad Zagreb, Trg Stjepana Radića 1, 10000 Zagreb</item>
      <item>GRAFIKA-GRAFOPRINT d.o.o. za grafičku djelatnost i trgovinu, Podrebar 3/A, 10437 Bestovje</item>
      <item>Zavod za javno zdravstvo Ličko-senjske županije, Senjskih Žrtava 2, 53000 Gospić</item>
      <item>VIVAT FINA VINA d.o.o. za trgovinu i usluge, Ulica Frana Folnegovića 1 B, 10000 Zagreb</item>
      <item>ZDENKA-mliječni proizvodi društvo s ograničenom odgovornošću za proizvodnju mliječnih proizvoda, trgovinu i usluge, Trg Kralja Tomislava 15, 43290 Veliki Zdenci</item>
      <item>PREHRAMBENO INDUSTRIJSKI KOMBINAT dioničko društvo za proizvodnju, preradu i trgovinu, Krešimirova 26, 51000 Rijeka</item>
      <item>ZAGREBAČKI HOLDING, društvo s ograničenom odgovornošću za javni prijevoz, opskrbu vodom, održavanje čistoće, putnička a, Ulica grada Vukovara 41, 10000 Zagreb zastupanog po punomoćniku Odvjetničko društvo Potočnjak &amp; Šušnjar društvo s ograničenom odgovornošću</item>
      <item>Adriatic Croatia International Club, za djelatnost marina d. d., Rudolfa Strohala 2, 51000 Rijeka zastupanog po punomoćniku Dubravko Luetić</item>
      <item>TEKOM d.o.o. za usluge, servis i prodaju, Čakovečka 61, 40000 Strahoninec</item>
      <item>ESTRA društvo s ograničenom odgovornošću za trgovinu na veliko i malo, R.Končara 39, 40000 Novo Selo Rok</item>
      <item>ADRIA RESORTS društvo s ograničenom odgovornošću za turizam i ugostiteljstvo te ostale poslovne djelatnosti, Obala V.Nazora 1, 52210 Rovinj</item>
      <item>DUPIN d.o.o. za unutarnju i vanjsku trgovinu i usluge, Dvorničićeva 22, 10000 Zagreb</item>
      <item>KOTANYI d.o.o. za trgovinu, Savska cesta 116, 10000 Zagreb</item>
      <item>ŽITOPROIZVOD dioničko društvo, Banija 69, 47000 Karlovac</item>
      <item>NAŠE KLASJE društvo s ograničenom odgovornošću za proizvodnju, trgovinu i usluge, Raška 35, 10000 Zagreb</item>
      <item>FRAGARIA d.o.o. za unutarnju i vanjsku trgovinu, proizvodnju voća i povrća, V. Ravnice br. 2, 10000 Zagreb</item>
      <item>EUROM d.o.o. za marketing, trgovinu, uvoz-izvoz, građenje i zastupanje inozemnih tvrtki u stečaju, Borongajska 81/a, 10000 Zagreb</item>
      <item>Grad Dubrovnik, Pred Dvorom 1, 20000 Dubrovnik</item>
      <item>Marijan Huzjak,vl.MYGROS, Martina Pušteka 10a, 42223 Donja Poljana</item>
      <item>Tea Gabelica,vl.obrta FINOĆA, Put Strinje 80, 21212 Kaštel Sućurac</item>
      <item>ROX društvo s ograničenom odgovornošću za trgovinu i usluge, Slavonska avenija 100, 10000 Zagreb zastupanog po punomoćniku Odvjetničko društvo ŽUPAN, BABIĆ &amp; ANTUNOVIĆ društvo s ograničenom odgovornošću</item>
      <item>Suvlasnici stambene zgrade Milana Amruša 1 u Zagrebu, Milana Amruša 1, 10000 Zagreb zastupanog po punomoćniku GRADSKO STAMBENO KOMUNALNO GOSPODARSTVO društvo s ograničenom odgovornošću za usluge, građevinarstvo i trgovinu</item>
      <item>Suvlasnici stambene zgrade u Zagrebu, Kamaufova 2, Kamaufova 2, 10000 Zagreb zastupanog po punomoćniku GRADSKO STAMBENO KOMUNALNO GOSPODARSTVO društvo s ograničenom odgovornošću za usluge, građevinarstvo i trgovinu</item>
      <item>Hrvatske vode, pravna osoba za upravljanje vodama, Ulica Grada Vukovara 220, 10000 Zagreb</item>
      <item>Mijo Maleš,vl. pekarskog obrta, Zamrće 1, 21214 Kaštel Gomilica zastupanog po punomoćniku Marija Jerončić Mandić</item>
      <item>OSILOVAC d.o.o. za poljoprivrednu proizvodnju, Ferićeva 16, 31512 Feričanci</item>
      <item>TUTTI FRUTTI - FMB, društvo s ograničenom odgovornošću za proizvodnju, usluge i trgovinu, Brusići 16, 51500 Krk zastupanog po punomoćniku Damir Jurković</item>
      <item>Martin Omrčen,vl.obrta GRAFOPAK, Sarajevska 23, 21000 Split zastupanog po punomoćniku Boris Bulj</item>
      <item>Marija Mornar, Grge Novaka 101, 21000 Split</item>
      <item>Zlatko Marin,vl.Marin ugostiteljska oprema, Dubrovačka 11, 21204 Dugopolje</item>
      <item>TROGIR HOLDING d.o.o. za komunalne djelatnosti, parking i usluge, Put Mulina 2, 21220 Trogir</item>
      <item>DISA, d.o.o. za trgovinu i poslovne usluge, Ive Tijardovića 26, 21000 Split</item>
      <item>AUTOline d.o.o. za trgovinu i usluge - u stečaju, Kovinska 5, 10000 Zagreb zastupanog po punomoćniku Marija Vujčić Turkulin</item>
      <item>Mesna industrija-Vajda, dioničko društvo Čakovec, Zagrebačka 4, 40000 Čakovec</item>
      <item>BOSMATTOM proizvodnja, trgovina i usluge, export-import, društvo s ograničenom odgovornošću, Kraljice Jelene 19, 21204 Dugopolje</item>
      <item>SALVIA, društvo s ograničenom odgovornošću za trgovinu, usluge, proizvodnju, uvoz-izvoz, Radnička cesta 80, 10000 Zagreb</item>
      <item>SLOBODNA DALMACIJA izdavačka i tiskarska djelatnost, dioničko društvo zastupanog po punomoćniku Odvjetničko društvo Hanžeković &amp; Partneri društvo s ograničenom odgovornošću</item>
      <item>Jadranka Džolić,vl.obrta BOLIJA, Obala kralja Tomislava 11, 21217 Kaštel Stari zastupane po punomoćniku Ante Ćurković</item>
      <item>ACCRA d.o.o. za proizvodnju i trgovinu, Luka II broj 1, 21310 Duće</item>
      <item>BRODOMERKUR trgovina i usluge, dioničko društvo, Solinska 47, 21000 Split</item>
      <item>SWISSLION d.o.o. za proizvodnju, trgovinu i distribuciju, Marijana Cvetkovića 2, 44000 Sisak</item>
      <item>IVOX trgovina i usluge d.o.o., Maksimirska 33, 10000 Zagreb</item>
      <item>Damir Sršen,vl.Obrta za trgovinu PRINTER, Doverska 17, 21000 Split</item>
      <item>Nedjeljko Tešija,vl.Obrta za prijevoz,građevinarstvo, trgovinu i usluge, Gizdići 12, 21231 Klis zastupanog po punomoćniku Dejan Bilić</item>
      <item>Mercedes-Benz Leasing Hrvatska d.o.o. za leasing nekretnina, vozila i strojeva, Kovinska 5, 10000 Zagreb zastupanog po punomoćniku Dubravka Ferić</item>
      <item>HŽ INFRASTRUKTURA d.o.o. za upravljanje, održavanje i izgradnju željezničke infrastrukture, Mihanovićeva 12, 10000 Zagreb</item>
      <item>VODOVOD I KANALIZACIJA, društvo s ograničenom odgovornošću za vodoopskrbu, odvodnju i pročišćavanje otpadnih voda, Hercegovačka 8, 21000 Split</item>
      <item>Hrvatska radiotelevizija, Prisavlje 3, 10000 Zagreb zastupanog po punomoćniku Odvjetničko društvo Hanžeković &amp; Partneri društvo s ograničenom odgovornošću</item>
      <item>SIRANA GLIGORA d.o.o. za proizvodnju, trgovinu, turizam i poljoprivredu, Figurica 22/A, 23250 Kolan zastupanog po punomoćniku Zoran Iviš</item>
      <item>BOŽJAKOVINA, dioničko društvo za proizvodnju i promet poljoprivrednim proizvodima, Božjakovečka 6, 10370 Božjakovina</item>
      <item>EURO DAUS dioničko društvo za trgovinu i servis vozila, Put Mostina 1, 21000 Split</item>
      <item>HEP-Operator distribucijskog sustava d.o.o., Elektra Šibenik, Ante Šupuka 1, 22000 Šibenik</item>
      <item>JAMNICA dioničko društvo za proizvodnju mineralnih voda, Getaldićeva 3, 10000 Zagreb</item>
      <item>BOBIS d.o.o. za proizvodnju kolača, trajnog peciva i kruha, 4. Gardijske 51, 21000 Split</item>
      <item>KUK-CO društvo s ograničenom odgovornošću za građevinarstvo, trgovinu i usluge, Ulica Don Lovre Katića 25, 21210 Solin</item>
      <item>BEST WEST, trgovina i turistička agencija, d.o.o., 4. Gardijske 51, 21000 Kamen</item>
      <item>CESTAR društvo s ograničenom odgovornošću za građevinarstvo, Matice Hrvatske 1, 21000 Split</item>
      <item>MATADURA, d.o.o. za usluge u nautičkom turizmu, Put Žnjana 18/A, 21000 Split zastupanog po punomoćniku Zoran Iviš</item>
      <item>SONEX društvo sa ograničenom odgovornošću za proizvodnju i trgovinu, F. Tuđmana 7A, 21212 Kaštel Sućurac zastupanog po punomoćniku Zoran Iviš</item>
      <item>Ivica Babić,vl.obrta BABIĆ, Kopilica 19, 21000 Split</item>
      <item>GR CARTOTECNICA Srl., Via Dante 25, Piazzola sul Brenta (Padova)</item>
      <item>PJACA ROSA d.o.o. za ugostiteljstvo i turizam, Narodni trg 1, 21000 Split</item>
      <item>CRO-GO d.o.o. za proizvodnju i trgovinu, Don Frane Bulića 64, 21210 Solin zastupanog po punomoćniku Ante Kukoč</item>
      <item>LEDO dioničko društvo za proizvodnju i promet sladoleda i smrznute hrane, Čavićeva 1a, 10000 Zagreb</item>
      <item>Grad Split, Obala kneza Branimira 17, 21000 Split</item>
      <item>COCA-COLA HBC HRVATSKA - društvo s ograničenom odgovornošću za proizvodnju, prodaju i distribuciju bezalkoholnih pića, Sachsova 1, 10000 Zagreb zastupanog po punomoćniku Odvjetničko društvo RAVLIĆ &amp; ŠURJAK društvo s ograničenom odgovornošću</item>
      <item>JADRAN - GALENSKI LABORATORIJ d. d., Svilno 20, 51000 Rijeka</item>
      <item>RADIN-GRAFIKA d.o.o. za trgovinu, Gospodarska 9, 10431 Sveta Nedelja</item>
      <item>JEDINSTVO, poljoprivredna zadruga - "u stečaju", Smokvica/bb, 20271 Smokvica</item>
      <item>GS1 Croatia, Preradovićeva 35, 10000 Zagreb</item>
      <item>STJE MA PROMET d.o.o. za trgovinu i prijevoz, uvoz-izvoz, Pere Pirkera II. Odvojak 5 C, 10360 Sesvete</item>
      <item>Stečajna masa iza SUTLA poljoprivredna zadruga - u stečaju, II Deverićev odvojak 5, 10000 Zagreb zastupanog po punomoćniku Jaka Ćurić</item>
      <item>ALCA ZAGREB trgovačko društvo s ograničenom odgovornošću za uvoz, izvoz i trgovinu na veliko i malo, Koledovčina 2, 10000 Zagreb</item>
      <item>PČELARSTVO DARUVAR društvo s ograničenom odgovornošću za proizvodnju, trgovinu i usluge, Josipa Jelačića 87 G, 43500 Daruvar zastupanog po punomoćniku Damir Bulatović</item>
      <item>VODOVOD I ODVODNJA društvo s ograničenom odgovornošću za vodoopskrbu, te odvodnju i pročišćavanje otpadnih voda, Kralja Zvonimira 50, 22000 Šibenik</item>
      <item>AFRODITA COMMERC d.o.o. za trgovinu, proizvodnju i usluge, Getaldićeva 8, 10000 Zagreb zastupanog po punomoćniku Antonija Galić</item>
      <item>MLJEKARA BOSNIĆ d.o.o. za usluge, Ulica Dujma Ćubića 15, 21256 Cista Provo</item>
      <item>TRGOMIX, društvo s ograničenom odgovornošću za trgovinu, export-import, Križine 22 A, 21000 Split</item>
      <item>VODOOPSKRBA I ODVODNJA društvo s ograničenom odgovornošću za javnu vodoopskrbu i odvodnju, Folnegovićeva 1, 10000 Zagreb</item>
      <item>CROATIA osiguranje d.d., Vatroslava Jagića 33, 10000 Zagreb</item>
      <item>Granolio d.d. za proizvodnju, trgovinu i usluge, Budmanijeva 5, 10000 Zagreb zastupanog po punomoćniku BUTERIN&amp;POSAVEC odvjetničko društvo, društvo s ograničenom odgovornošću</item>
      <item>PECTEN d.o.o. mrijest, uzgoj i trgovina ribe i školjkaša, Put Ponikvica 3, 21217 Kaštel Novi</item>
      <item>NOVOTERM, d.o.o. za proizvodnju i trgovinu, Zupina 28, 21000 Split zastupanog po punomoćniku Zoran Iviš</item>
      <item>Beiersdorf - trgovina na veliko parfemima i kozmetikom d.o.o., Križna 18, 10000 Zagreb zastupanog po punomoćniku Ibrica Zulfikarpašić</item>
      <item>Financijska agencija, Ulica grada Vukovara 70, 10000 Zagreb</item>
      <item>STANO-UPRAVA društvo s ograničenom odgovornošću za organizaciju upravljanja i održavanja stambenih zgrada, poslovnih prosto, Mike Tripala 6, 21000 Split</item>
      <item>PPD CROATIA društvo s ograničenom odgovornošću za trgovinu i usluge, Badalićeva 26 F, 10000 Zagreb</item>
      <item>AWT INTERNATIONAL Trgovina i usluge, d.o.o., Slavonska avenija 52/a, 10000 Zagreb zastupanog po punomoćniku Josip Šimović</item>
      <item>Suvlasnici stambene zgrade u Zagrebu, Praška 10, Praška 10, 10000 Zagreb zastupanog po punomoćniku GRADSKO STAMBENO KOMUNALNO GOSPODARSTVO društvo s ograničenom odgovornošću za usluge, građevinarstvo i trgovinu</item>
      <item>KIM Mljekara Karlovac društvo s ograničenom odgovornošću, Mekušanska cesta 51, 47000 Karlovac</item>
      <item>GILAN društvo s ograničenom odgovornošću za graditeljstvo, Poljička cesta 32, 21000 Split</item>
      <item>KGH TEHNIKA d.o.o. za projektiranje, inženjering, graditeljstvo, konzalting i trgovinu, Špinutska 10, 21000 Split</item>
      <item>PRERADA d.o.o. za trgovinu, pekarstvo i proizvodnju tjestenine, Zagorski Put 27, 21000 Split</item>
      <item>Čakovečki mlinovi, dioničko društvo za proizvodnju i promet prehrambenih proizvoda,Čakovec, Mlinska 1, 40000 Čakovec</item>
      <item>FRANCK prehrambena industrija, dioničko društvo, Vodovodna 20, 10000 Zagreb</item>
      <item>NASTAVNI ZAVOD ZA JAVNO ZDRAVSTVO SPLITSKO-DALMATINSKE ŽUPANIJE, Vukovarska Ulica 46, 21000 Split</item>
      <item>GRAD STARI GRAD, Novo Riva 3, 21460 Stari Grad</item>
      <item>Dragan Kondić,vl.obrta Pekarnice VODICE, Ul. Miroslava Krleže 4, 23250 Pag zastupanog po punomoćniku Hrvoje Acinger</item>
      <item>KOMUNALNO STARI GRAD, društvo s ograničenom odgovornošću za komunalnu djelatnost, Trg Ploča 7, 21460 Stari Grad</item>
      <item>Duje Bašćevan, Ulica Matije Gupca 16, 23000 Zadar zastupanog po punomoćniku Odvjetničko društvo FRANKO KOTLAR, ANA VIDOV &amp; partneri, društvo s ograničenom odgovornošću</item>
      <item>AUTOCOMMERCE HRVATSKA d.o.o. za promet robe na vanjskom i unutrašnjem tržištu, Kovinska 22, 10000 Zagreb zastupanog po punomoćniku Odvjetničko društvo Balatinec i Nikolić društvo s ograničenom odgovornošću</item>
      <item>Grad Rijeka, Korzo 16, 51000 Rijeka</item>
      <item>EUROCOM d.o.o. za promet roba i usluga, Donji stupnik, pod bregom 8, 10000 Zagreb zastupanog po punomoćniku Odvjetničko društvo BRLEČIĆ &amp; partneri, javno trgovačko društvo za obavljanje odvjetničkih poslova</item>
      <item>CLARUM d. o. o. za proizvodnju, trgovinu i usluge, Ulica I Industrijski Odvojak 9, 35400 Nova Gradiška</item>
      <item>Meteor Grupa - Labud društvo s ograničenom odgovornošću za proizvodnju sredstava za čišćenje, higijenskih i kemijskih pro, Radnička cesta 173/r, 10000 Zagreb zastupanog po punomoćniku Hrvoje Matić</item>
      <item>INSTITUT IGH, dioničko društvo za istraživanje i razvoj u graditeljstvu, Janka Rakuše 1, 10000 Zagreb</item>
      <item>JETONIS &amp; CO, d.o.o. za trgovinu i ugostiteljstvo u stečaju, Četvrt Žarka Dražojevića 13, 21310 Omiš</item>
      <item>LOGISTIKA VIOLETA d.o.o. za proizvodnju, trgovinu i usluge, Obrež Zelinski 55, 10380 Sveti Ivan Zelina</item>
      <item>BADEL 1862 dioničko društvo, vina, alkoholna i bezalkoholna pića, Vlaška 116, 10000 Zagreb</item>
      <item>ZVIJEZDA dioničko društvo za proizvodnju, trgovinu i usluge, Ulica Marijana Čavića 1, 10000 Zagreb</item>
      <item>ŠAFRAM, društvo s ograničenom odgovornošću za proizvodnju, Oranice 118, 10000 Zagreb</item>
      <item>Hrvatsko društvo skladatelja, Berislavićeva 9, 10000 Zagreb</item>
      <item>PODRAVKA prehrambena industrija, d.d., A.Starčevića 32, 48000 Koprivnica</item>
      <item>DUKAT mliječna industrija dioničko društvo, Marijana Čavića 9, 10000 Zagreb</item>
      <item>BIO-ŽUNEC društvo s ograničenom odgovornošću za trgovinu i usluge, Juršićeva 30, 10370 Rugvica</item>
      <item>MAKARSKI KOMUNALAC društvo s ograničenom odgovornošću za obavljanje komunalnih poslova, Trg Tina Ujevića 1, 21300 Makarska</item>
      <item>NIKAS trgovina, zastupanje i posredovanje, d. o. o., Jušići 69/d, 51211 Jurdani zastupanog po punomoćniku ODVJETNIČKO DRUŠTVO STANIĆ I PARTNERI društvo s ograničenom odgovornošću</item>
      <item>DALMAMED, društvo s ograničenom odgovornošću za proizvodnju i promet pčelinjim proizvodima, repromaterijalom za pčelarstvo, Bijenik 158, 10000 Zagreb</item>
      <item>PIP pčelarstvo, priroda, tehnika, d.o.o., Karlovačka 8 d, 10451 Pisarovina</item>
      <item>ZAGREBAČKA BANKA DIONIČKO DRUŠTVO, Trg bana Josipa Jelačića 10, 10000 Zagreb</item>
      <item>SARDINA društvo sa ograničenom odgovornošću za ulov, preradu i konzerviranje ribe i marikulturu, Ratac 1, 21410 Postira zastupanog po punomoćniku ZOU I.RESTOVIĆ,V.GARAFULIĆ KUKOČ I I.RESTOVIĆ</item>
      <item>GRIKULA društvo s ograničenom odgovornošću za trgovinu, ugostiteljstvo i turizam, Deškovićev trg 4, 21412 Pučišća zastupanog po punomoćniku ZOU I.RESTOVIĆ,V.GARAFULIĆ KUKOČ I I.RESTOVIĆ</item>
      <item>Jure Kerum, Mostarska 83, 21000 Split zastupanog po punomoćniku Nevio Sanader</item>
      <item>KOTEKS import-export dioničko društvo za unutarnju i vanjsku trgovinu, Ulica Kralja Zvonimira 14, 21000 Split</item>
      <item>Ministarstvo pravosuđa RH, Ulica grada Vukovara 49, 10000 Zagreb</item>
      <item>Ministarstvo financija RH, Katančićeva 5, 10000 Zagreb</item>
      <item>JOKER d.o.o. za rekreaciju i usluge, Put Brodarice 6, 21000 Split</item>
      <item>ORBICO d.o.o. za trgovinu, Koturaška Cesta 69, 10000 Zagreb zastupanog po punomoćniku Mirka Vuletić</item>
      <item>ANAMARIJA-COMPANY, društvo s ograničenom odgovornošću za proizvodnju, trgovinu i usluge, Prelčeva 46, 10360 Sesvete zastupanog po punomoćniku ODVJETNIČKO DRUŠTVO BABIĆ &amp; ČIBARIĆ društvo s ograničenom odgovornošću</item>
      <item>B2  KAPITAL d.o.o. za poslovne usluge, Radnička cesta 41, 10000 Zagreb</item>
      <item>RADION, društvo s ograničenom odgovornošću za trgovinu, uslužnu djelatnost, ugositeljstvo, turizam i export-import, Benkovačko selo 157, 23420 Benkovac zastupanog po punomoćniku Marina Skorić</item>
      <item>GRADINA-BAŠKA VODA društvo s ograničenom odgovornošću za komunalnu djelatnost, Blato 12, 21320 Baška Voda zastupanog po punomoćniku Ana Štrbac Agić</item>
      <item>Nina Gruica, Ivana Rendića 15, 21000 Split</item>
      <item>Ecija Listeš, Kneza Trpimira 104, 21231 Klis</item>
      <item>Marija Leskur, Biskupa Jurja Dobrile 13, 21000 Split</item>
      <item>Željka Kerum Topalušić, Mostarska 83, 21000 Split</item>
      <item>Josip Komar, TOLANAC 57 (ranije: KAŠTEL STARI, TOLANAC, 0), 21217 Kaštel Stari</item>
      <item>Sanja Mijan, Velebitska 2, 21000 Split</item>
      <item>Jure Šerić, Dubrovačka 51, 21000 Split</item>
    </derivirana_varijabla>
  </DomainObject.Predmet.StrankaListFormatedWithAdress>
  <DomainObject.Predmet.StrankaListFormatedWithAdressOIB>
    <izvorni_sadrzaj>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item>TOWN d.o.o. za ugostiteljstvo u stečaju, OIB 29453005461, Zrinjsko-Frankopanska 68, 21000 Split zastupanog po punomoćniku Ivo Bučan</item>
      <item>MILS, MLJEKARA SPLIT dioničko društvo u stečaju, OIB 08214458449, Komulovića Put 4, 21000 Split zastupanog po punomoćniku Ivo Bučan</item>
      <item>VODOVOD d.o.o. za usluge opskrbe pitkom vodom, OIB 89406825003, Špire Brusine 17, 23000 Zadar</item>
      <item>LAGER BAŠIĆ, d.o.o. za proizvodnju, trgovinu i usluge, OIB 49617677906, Trgovačka ulica 3, 10255 Donji Stupnik zastupanog po punomoćniku Tomislav Dumenčić</item>
      <item>MARJAN VOĆE d.o.o. za trgovinu, ugostiteljstvo i usluge, OIB 10152071100, Kozari 8/A, 10000 Zagreb</item>
      <item>Komunalno društvo GRAD d.o.o., OIB 79182010236, Petra Jakšića 17, 21400 Supetar</item>
      <item>TEKSTILPROMET d.d., trgovina na veliko i malo, OIB 16529207670, Ulica grada Gospića 1/A, 10000 Zagreb</item>
      <item>REKORD-TIM d. o. o. za proizvodnju, trgovinu na veliko i malo, uvoz-izvoz, OIB 46917701294, Zagrebačka 44, 35250 Oriovac</item>
      <item>NIRS, društvo s ograničenom odgovornošću za proizvodnju i trgovinu, OIB 48019802063, Dračevac 4/D, 21000 Split</item>
      <item>Fructus KRESTO d.o.o. za trgovinu, OIB 65422076638, Trg Republike 6, 40000 Čakovec</item>
      <item>MEĐIMURKA trgovačko društvo na veliko i malo, uvoz-izvoz, dioničko društvo, OIB 22481023589, Trg Republike 6, 40000 Čakovec</item>
      <item>PERUTNINA PTUJ - PIPO d.o.o. za proizvodnju i trgovinu, OIB 07977096210, Ind.zona Istok,Rudolfa Steinera 7, 40000 Čakovec</item>
      <item>PODRAVSKA BANKA dioničko društvo, OIB 97326283154, Opatička 3, 48000 Koprivnica</item>
      <item>Hrvatski Telekom d.d., OIB 81793146560, Roberta Frangeša Mihanovića 9, 10000 Zagreb</item>
      <item>ALLIANZ ZAGREB dioničko društvo za osiguranje, OIB 23759810849, Heinzelova 70, 10000 Zagreb</item>
      <item>HEP-Operator distribucijskog sustava d.o.o. za distribuciju i opskrbu električne energije, OIB 46830600751, Ulica grada Vukovara 37, 10000 Zagreb</item>
      <item>FRIDRIH društvo s ograničenom odgovornošću za proizvodnju preradu i trgovinu gljiva, OIB 02186824032, Kobiljak, Budenečki put 2, 10360 Sesvete</item>
      <item>Ivan Šušnjara, OIB 34728253773, Ulica Domovinskog Rata 11, 21240 Vedrine</item>
      <item>HEP ELEKTRA d.o.o. za opskrbu električnom energijom, OIB 43965974818, Ulica grada Vukovara 37, 10000 Zagreb</item>
      <item>ISTARSKA PIVOVARA d.o.o. za proizvodnju, usluge i trgovinu, OIB 34031012034, Sv.Ivan - Dol 6, 52420 Buzet zastupanog po punomoćniku Marko Krpan</item>
      <item>Kutjevo dioničko društvo za proizvodnju i promet poljoprivrednih i prehrambenih proizvoda, OIB 21918659912, Kralja Tomislava 1, 34340 Kutjevo</item>
      <item>NARODNE NOVINE, dioničko društvo za izdavanje i tiskanje Službenog lista Republike Hrvatske, službenih i drugih obrazaca te , OIB 64546066176, Savski Gaj XIII. put 6, 10000 Zagreb zastupanog po punomoćniku Vesna Alaburić</item>
      <item>FORUM, društvo s ograničenom odgovornošću za izdavačku djelatnost, OIB 33127072619, Industrijska zona IK, 23000 Murvica</item>
      <item>PAŠKA SIRANA dioničko društvo za proizvodnju, preradu, otkup i  prodaju poljoprivrednih proizvoda, OIB 69220072166, Zadarska 5, 23250 Pag</item>
      <item>AGRAM BANKA, dioničko društvo, OIB 70663193635, Ulica grada Vukovara 74, 10000 Zagreb</item>
      <item>DIOKOM  NOVI d.o.o. za proizvodnju i trgovinu u stečaju, OIB 14723663506, Plano/bb, 21220 Plano zastupanog po punomoćniku Anči Bašić</item>
      <item>ZAVOD ZA JAVNO ZDRAVSTVO DUBROVAČKO-NERETVANSKE ŽUPANIJE, OIB 55488649150, Dr.Ante Šercera 4/A, 20000 Dubrovnik</item>
      <item>Saponia kemijska, prehrambena i farmaceutska industrija d.d., OIB 37879152548, Matije Gupca 2, 31000 Osijek</item>
      <item>DICENTRA d.o.o. za trgovinu i usluge, OIB 79709472695, Vijeća Europe 36, 32000 Vukovar</item>
      <item>REVICON za računovodstvo, poslovno savjetovanje, društvo s ograničenom odgovornošću, OIB 63814286623, Gorička 6, 21000 Split</item>
      <item>PIK VRBOVEC-MESNA INDUSTRIJA, dioničko društvo za proizvodnju i promet mesa i mesnih prerađevina, OIB 78909170415, Zagrebačka 148, 10340 Vrbovec</item>
      <item>Hrvatske vode,Vodnogospodarski odjel za slivove sjevernog Jadrana, OIB 28921383001, Ulica Grada Vukovara 220, 10000 Zagreb</item>
      <item>AUTOKUĆA VRDOLJAK trgovina i usluge, export-import d.o.o., OIB 50405970468, Ulica Domovinskog Rata 65, 21000 Split</item>
      <item>DOC DUBROVNIK d.o.o. za trgovinu, turizam i usluge, OIB 34772818044, Kralja Tomislava 7, 20000 Dubrovnik</item>
      <item>Hrvatske vode,Vodnogospodarski odjel za gornju Savu, OIB 28921383001, Ulica Grada Vukovara 220, 10000 Zagreb</item>
      <item>MESNA INDUSTRIJA BRAĆA PIVAC proizvodnja i prerada mesa, trgovina, usluge, turizam, ugostiteljstvo i turistička agencija d.o.o, OIB 28128148322, Težačka 13, 21276 Vrgorac</item>
      <item>EMO-ADRIA d.o.o. za trgovinu, proizvodnju, usluge i turizam, OIB 03274326051, Bašini 3, 21210 Solin</item>
      <item>CVJETKO društvo s ograničenom odgovornošću, za trgovinu i usluge, turistička agencija, OIB 22817303312, Put Trščenice 41, 21000 Split</item>
      <item>KORDIĆ KOMERC d.o.o. za trgovinu, OIB 57280774429, Zrinsko-Frankopanska 6, 21400 Supetar</item>
      <item>Delamaris Zagreb društvo s ograničenom odgovornošću za trgovinu i usluge, OIB 68566741868, Drežnička 13, 10000 Zagreb</item>
      <item>ADRIATIC OSIGURANJE dioničko društvo, OIB 94472454976, Listopadska 2, 10000 Zagreb</item>
      <item>Grad Trogir, OIB 84400309496, Trg Ivana Pavla II br.1, 21220 Trogir</item>
      <item>INA-INDUSTRIJA NAFTE, d.d., OIB 27759560625, Avenija V. Holjevca 10, 10000 Zagreb zastupanog po punomoćniku ODVJETNIČKO DRUŠTVO STANIĆ I PARTNERI društvo s ograničenom odgovornošću</item>
      <item>MAKRO d.o.o. za trgovinu, građevinarstvo, inženjering, usluge na području prometa, prijevoz i turizam, OIB 53696769296, Matice Hrvatske 5, 21204 Dugopolje</item>
      <item>Ivica Jelavić-Šako,vlasnik obrta Jelavić, OIB 26255355420, Solinske Mladeži 54, 21210 Solin</item>
      <item>ELECTRONIC SECURITY d.o.o. tehnička zaštita imovine, OIB 03489581187, Kroz Smrdečac 7, 21000 Split</item>
      <item>ZELENI GRAD ŠIBENIK društvo s ograničenom odgovornošću za komunalne djelatnosti, OIB 54873130289, Stjepana Radića 100, 22000 Šibenik</item>
      <item>Grad Zadar, OIB 09933651854, Narodni trg 1, 23000 Zadar</item>
      <item>P P K karlovačka mesna industrija, dioničko društvo, OIB 18257277698, Selce 33, 47000 Karlovac</item>
      <item>Joško Kodžoman,vl.obrta za pekarstvo Klas, OIB 33933761681, Ulica Jerka Mišetića 10, 21450 Hvar</item>
      <item>ARABESCA društvo s ograničenom odgovornošću za trgovinu, proizvodnju, usluge i ugostiteljstvo, OIB 74781787524, Ljudevita Posavskog 9, 10360 Sesvete</item>
      <item>MAGROS komercijalni konzalting d. o. o. u stečaju, OIB 33296756165, Ulica Vladimira Nazora 3, 51410 Opatija</item>
      <item>Grad Zagreb, OIB 61817894937, Trg Stjepana Radića 1, 10000 Zagreb</item>
      <item>GRAFIKA-GRAFOPRINT d.o.o. za grafičku djelatnost i trgovinu, OIB 57236264858, Podrebar 3/A, 10437 Bestovje</item>
      <item>Zavod za javno zdravstvo Ličko-senjske županije, OIB 96210828522, Senjskih Žrtava 2, 53000 Gospić</item>
      <item>VIVAT FINA VINA d.o.o. za trgovinu i usluge, OIB 22847118886, Ulica Frana Folnegovića 1 B, 10000 Zagreb</item>
      <item>ZDENKA-mliječni proizvodi društvo s ograničenom odgovornošću za proizvodnju mliječnih proizvoda, trgovinu i usluge, OIB 45651553790, Trg Kralja Tomislava 15, 43290 Veliki Zdenci</item>
      <item>PREHRAMBENO INDUSTRIJSKI KOMBINAT dioničko društvo za proizvodnju, preradu i trgovinu, OIB 40174736344, Krešimirova 26, 51000 Rijeka</item>
      <item>ZAGREBAČKI HOLDING, društvo s ograničenom odgovornošću za javni prijevoz, opskrbu vodom, održavanje čistoće, putnička a, OIB 85584865987, Ulica grada Vukovara 41, 10000 Zagreb zastupanog po punomoćniku Odvjetničko društvo Potočnjak &amp; Šušnjar društvo s ograničenom odgovornošću</item>
      <item>Adriatic Croatia International Club, za djelatnost marina d. d., OIB 17195049659, Rudolfa Strohala 2, 51000 Rijeka zastupanog po punomoćniku Dubravko Luetić</item>
      <item>TEKOM d.o.o. za usluge, servis i prodaju, OIB 28897968600, Čakovečka 61, 40000 Strahoninec</item>
      <item>ESTRA društvo s ograničenom odgovornošću za trgovinu na veliko i malo, OIB 33346605838, R.Končara 39, 40000 Novo Selo Rok</item>
      <item>ADRIA RESORTS društvo s ograničenom odgovornošću za turizam i ugostiteljstvo te ostale poslovne djelatnosti, OIB 16582230172, Obala V.Nazora 1, 52210 Rovinj</item>
      <item>DUPIN d.o.o. za unutarnju i vanjsku trgovinu i usluge, OIB 31062429092, Dvorničićeva 22, 10000 Zagreb</item>
      <item>KOTANYI d.o.o. za trgovinu, OIB 54657631085, Savska cesta 116, 10000 Zagreb</item>
      <item>ŽITOPROIZVOD dioničko društvo, OIB 05694036121, Banija 69, 47000 Karlovac</item>
      <item>NAŠE KLASJE društvo s ograničenom odgovornošću za proizvodnju, trgovinu i usluge, OIB 62858712399, Raška 35, 10000 Zagreb</item>
      <item>FRAGARIA d.o.o. za unutarnju i vanjsku trgovinu, proizvodnju voća i povrća, OIB 27157012635, V. Ravnice br. 2, 10000 Zagreb</item>
      <item>EUROM d.o.o. za marketing, trgovinu, uvoz-izvoz, građenje i zastupanje inozemnih tvrtki u stečaju, OIB 59179135873, Borongajska 81/a, 10000 Zagreb</item>
      <item>Grad Dubrovnik, OIB 21712494719, Pred Dvorom 1, 20000 Dubrovnik</item>
      <item>Marijan Huzjak,vl.MYGROS, OIB 24517653545, Martina Pušteka 10a, 42223 Donja Poljana</item>
      <item>Tea Gabelica,vl.obrta FINOĆA, OIB 33064145719, Put Strinje 80, 21212 Kaštel Sućurac</item>
      <item>ROX društvo s ograničenom odgovornošću za trgovinu i usluge, OIB 20534431136, Slavonska avenija 100, 10000 Zagreb zastupanog po punomoćniku Odvjetničko društvo ŽUPAN, BABIĆ &amp; ANTUNOVIĆ društvo s ograničenom odgovornošću</item>
      <item>Suvlasnici stambene zgrade Milana Amruša 1 u Zagrebu, Milana Amruša 1, 10000 Zagreb zastupanog po punomoćniku GRADSKO STAMBENO KOMUNALNO GOSPODARSTVO društvo s ograničenom odgovornošću za usluge, građevinarstvo i trgovinu</item>
      <item>Suvlasnici stambene zgrade u Zagrebu, Kamaufova 2, Kamaufova 2, 10000 Zagreb zastupanog po punomoćniku GRADSKO STAMBENO KOMUNALNO GOSPODARSTVO društvo s ograničenom odgovornošću za usluge, građevinarstvo i trgovinu</item>
      <item>Hrvatske vode, pravna osoba za upravljanje vodama, OIB 28921383001, Ulica Grada Vukovara 220, 10000 Zagreb</item>
      <item>Mijo Maleš,vl. pekarskog obrta, OIB 04301850335, Zamrće 1, 21214 Kaštel Gomilica zastupanog po punomoćniku Marija Jerončić Mandić</item>
      <item>OSILOVAC d.o.o. za poljoprivrednu proizvodnju, OIB 54035700225, Ferićeva 16, 31512 Feričanci</item>
      <item>TUTTI FRUTTI - FMB, društvo s ograničenom odgovornošću za proizvodnju, usluge i trgovinu, OIB 27202871867, Brusići 16, 51500 Krk zastupanog po punomoćniku Damir Jurković</item>
      <item>Martin Omrčen,vl.obrta GRAFOPAK, OIB 63144984624, Sarajevska 23, 21000 Split zastupanog po punomoćniku Boris Bulj</item>
      <item>Marija Mornar, OIB 99421479089, Grge Novaka 101, 21000 Split</item>
      <item>Zlatko Marin,vl.Marin ugostiteljska oprema, OIB 92123845489, Dubrovačka 11, 21204 Dugopolje</item>
      <item>TROGIR HOLDING d.o.o. za komunalne djelatnosti, parking i usluge, OIB 09746817380, Put Mulina 2, 21220 Trogir</item>
      <item>DISA, d.o.o. za trgovinu i poslovne usluge, OIB 64196709712, Ive Tijardovića 26, 21000 Split</item>
      <item>AUTOline d.o.o. za trgovinu i usluge - u stečaju, OIB 08308145610, Kovinska 5, 10000 Zagreb zastupanog po punomoćniku Marija Vujčić Turkulin</item>
      <item>Mesna industrija-Vajda, dioničko društvo Čakovec, OIB 16257048014, Zagrebačka 4, 40000 Čakovec</item>
      <item>BOSMATTOM proizvodnja, trgovina i usluge, export-import, društvo s ograničenom odgovornošću, OIB 81681479354, Kraljice Jelene 19, 21204 Dugopolje</item>
      <item>SALVIA, društvo s ograničenom odgovornošću za trgovinu, usluge, proizvodnju, uvoz-izvoz, OIB 52538924684, Radnička cesta 80, 10000 Zagreb</item>
      <item>SLOBODNA DALMACIJA izdavačka i tiskarska djelatnost, dioničko društvo, OIB 35075764438 zastupanog po punomoćniku Odvjetničko društvo Hanžeković &amp; Partneri društvo s ograničenom odgovornošću</item>
      <item>Jadranka Džolić,vl.obrta BOLIJA, OIB 43648390090, Obala kralja Tomislava 11, 21217 Kaštel Stari zastupane po punomoćniku Ante Ćurković</item>
      <item>ACCRA d.o.o. za proizvodnju i trgovinu, OIB 82434971257, Luka II broj 1, 21310 Duće</item>
      <item>BRODOMERKUR trgovina i usluge, dioničko društvo, OIB 33956120458, Solinska 47, 21000 Split</item>
      <item>SWISSLION d.o.o. za proizvodnju, trgovinu i distribuciju, OIB 73281698607, Marijana Cvetkovića 2, 44000 Sisak</item>
      <item>IVOX trgovina i usluge d.o.o., OIB 44889398819, Maksimirska 33, 10000 Zagreb</item>
      <item>Damir Sršen,vl.Obrta za trgovinu PRINTER, OIB 92535305797, Doverska 17, 21000 Split</item>
      <item>Nedjeljko Tešija,vl.Obrta za prijevoz,građevinarstvo, trgovinu i usluge, OIB 63318738680, Gizdići 12, 21231 Klis zastupanog po punomoćniku Dejan Bilić</item>
      <item>Mercedes-Benz Leasing Hrvatska d.o.o. za leasing nekretnina, vozila i strojeva, OIB 17080997510, Kovinska 5, 10000 Zagreb zastupanog po punomoćniku Dubravka Ferić</item>
      <item>HŽ INFRASTRUKTURA d.o.o. za upravljanje, održavanje i izgradnju željezničke infrastrukture, OIB 39901919995, Mihanovićeva 12, 10000 Zagreb</item>
      <item>VODOVOD I KANALIZACIJA, društvo s ograničenom odgovornošću za vodoopskrbu, odvodnju i pročišćavanje otpadnih voda, OIB 56826138353, Hercegovačka 8, 21000 Split</item>
      <item>Hrvatska radiotelevizija, OIB 68419124305, Prisavlje 3, 10000 Zagreb zastupanog po punomoćniku Odvjetničko društvo Hanžeković &amp; Partneri društvo s ograničenom odgovornošću</item>
      <item>SIRANA GLIGORA d.o.o. za proizvodnju, trgovinu, turizam i poljoprivredu, OIB 15932947595, Figurica 22/A, 23250 Kolan zastupanog po punomoćniku Zoran Iviš</item>
      <item>BOŽJAKOVINA, dioničko društvo za proizvodnju i promet poljoprivrednim proizvodima, OIB 66671729980, Božjakovečka 6, 10370 Božjakovina</item>
      <item>EURO DAUS dioničko društvo za trgovinu i servis vozila, OIB 19212513210, Put Mostina 1, 21000 Split</item>
      <item>HEP-Operator distribucijskog sustava d.o.o., Elektra Šibenik, OIB 46830600751, Ante Šupuka 1, 22000 Šibenik</item>
      <item>JAMNICA dioničko društvo za proizvodnju mineralnih voda, OIB 05050436541, Getaldićeva 3, 10000 Zagreb</item>
      <item>BOBIS d.o.o. za proizvodnju kolača, trajnog peciva i kruha, OIB 88148846119, 4. Gardijske 51, 21000 Split</item>
      <item>KUK-CO društvo s ograničenom odgovornošću za građevinarstvo, trgovinu i usluge, OIB 89961975037, Ulica Don Lovre Katića 25, 21210 Solin</item>
      <item>BEST WEST, trgovina i turistička agencija, d.o.o., OIB 84901963108, 4. Gardijske 51, 21000 Kamen</item>
      <item>CESTAR društvo s ograničenom odgovornošću za građevinarstvo, OIB 27471262195, Matice Hrvatske 1, 21000 Split</item>
      <item>MATADURA, d.o.o. za usluge u nautičkom turizmu, OIB 58650688055, Put Žnjana 18/A, 21000 Split zastupanog po punomoćniku Zoran Iviš</item>
      <item>SONEX društvo sa ograničenom odgovornošću za proizvodnju i trgovinu, OIB 17972204121, F. Tuđmana 7A, 21212 Kaštel Sućurac zastupanog po punomoćniku Zoran Iviš</item>
      <item>Ivica Babić,vl.obrta BABIĆ, OIB 76688891305, Kopilica 19, 21000 Split</item>
      <item>GR CARTOTECNICA Srl., Via Dante 25, Piazzola sul Brenta (Padova)</item>
      <item>PJACA ROSA d.o.o. za ugostiteljstvo i turizam, OIB 35737638587, Narodni trg 1, 21000 Split</item>
      <item>CRO-GO d.o.o. za proizvodnju i trgovinu, OIB 79478632402, Don Frane Bulića 64, 21210 Solin zastupanog po punomoćniku Ante Kukoč</item>
      <item>LEDO dioničko društvo za proizvodnju i promet sladoleda i smrznute hrane, OIB 87955947581, Čavićeva 1a, 10000 Zagreb</item>
      <item>Grad Split, OIB 78755598868, Obala kneza Branimira 17, 21000 Split</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JADRAN - GALENSKI LABORATORIJ d. d., OIB 20950636972, Svilno 20, 51000 Rijeka</item>
      <item>RADIN-GRAFIKA d.o.o. za trgovinu, OIB 51934286030, Gospodarska 9, 10431 Sveta Nedelja</item>
      <item>JEDINSTVO, poljoprivredna zadruga - "u stečaju", OIB 30698530431, Smokvica/bb, 20271 Smokvica</item>
      <item>GS1 Croatia, OIB 03365973101, Preradovićeva 35, 10000 Zagreb</item>
      <item>STJE MA PROMET d.o.o. za trgovinu i prijevoz, uvoz-izvoz, OIB 46368164888, Pere Pirkera II. Odvojak 5 C, 10360 Sesvete</item>
      <item>Stečajna masa iza SUTLA poljoprivredna zadruga - u stečaju, OIB 70727110918, II Deverićev odvojak 5, 10000 Zagreb zastupanog po punomoćniku Jaka Ćurić</item>
      <item>ALCA ZAGREB trgovačko društvo s ograničenom odgovornošću za uvoz, izvoz i trgovinu na veliko i malo, OIB 58353015102, Koledovčina 2, 10000 Zagreb</item>
      <item>PČELARSTVO DARUVAR društvo s ograničenom odgovornošću za proizvodnju, trgovinu i usluge, OIB 72519049956, Josipa Jelačića 87 G, 43500 Daruvar zastupanog po punomoćniku Damir Bulatović</item>
      <item>VODOVOD I ODVODNJA društvo s ograničenom odgovornošću za vodoopskrbu, te odvodnju i pročišćavanje otpadnih voda, OIB 26251326399, Kralja Zvonimira 50, 22000 Šibenik</item>
      <item>AFRODITA COMMERC d.o.o. za trgovinu, proizvodnju i usluge, OIB 13262076150, Getaldićeva 8, 10000 Zagreb zastupanog po punomoćniku Antonija Galić</item>
      <item>MLJEKARA BOSNIĆ d.o.o. za usluge, OIB 51716528859, Ulica Dujma Ćubića 15, 21256 Cista Provo</item>
      <item>TRGOMIX, društvo s ograničenom odgovornošću za trgovinu, export-import, OIB 70233534019, Križine 22 A, 21000 Split</item>
      <item>VODOOPSKRBA I ODVODNJA društvo s ograničenom odgovornošću za javnu vodoopskrbu i odvodnju, OIB 83416546499, Folnegovićeva 1, 10000 Zagreb</item>
      <item>CROATIA osiguranje d.d., OIB 26187994862, Vatroslava Jagića 33, 10000 Zagreb</item>
      <item>Granolio d.d. za proizvodnju, trgovinu i usluge, OIB 59064993527, Budmanijeva 5, 10000 Zagreb zastupanog po punomoćniku BUTERIN&amp;POSAVEC odvjetničko društvo, društvo s ograničenom odgovornošću</item>
      <item>PECTEN d.o.o. mrijest, uzgoj i trgovina ribe i školjkaša, OIB 68556376253, Put Ponikvica 3, 21217 Kaštel Novi</item>
      <item>NOVOTERM, d.o.o. za proizvodnju i trgovinu, OIB 78311345235, Zupina 28, 21000 Split zastupanog po punomoćniku Zoran Iviš</item>
      <item>Beiersdorf - trgovina na veliko parfemima i kozmetikom d.o.o., OIB 57315927742, Križna 18, 10000 Zagreb zastupanog po punomoćniku Ibrica Zulfikarpašić</item>
      <item>Financijska agencija, OIB 85821130368, Ulica grada Vukovara 70, 10000 Zagreb</item>
      <item>STANO-UPRAVA društvo s ograničenom odgovornošću za organizaciju upravljanja i održavanja stambenih zgrada, poslovnih prosto, OIB 17418170125, Mike Tripala 6, 21000 Split</item>
      <item>PPD CROATIA društvo s ograničenom odgovornošću za trgovinu i usluge, OIB 42729559546, Badalićeva 26 F, 10000 Zagreb</item>
      <item>AWT INTERNATIONAL Trgovina i usluge, d.o.o., OIB 57159149897, Slavonska avenija 52/a, 10000 Zagreb zastupanog po punomoćniku Josip Šimović</item>
      <item>Suvlasnici stambene zgrade u Zagrebu, Praška 10, Praška 10, 10000 Zagreb zastupanog po punomoćniku GRADSKO STAMBENO KOMUNALNO GOSPODARSTVO društvo s ograničenom odgovornošću za usluge, građevinarstvo i trgovinu</item>
      <item>KIM Mljekara Karlovac društvo s ograničenom odgovornošću, OIB 93458739954, Mekušanska cesta 51, 47000 Karlovac</item>
      <item>GILAN društvo s ograničenom odgovornošću za graditeljstvo, OIB 35846084789, Poljička cesta 32, 21000 Split</item>
      <item>KGH TEHNIKA d.o.o. za projektiranje, inženjering, graditeljstvo, konzalting i trgovinu, OIB 77498607505, Špinutska 10, 21000 Split</item>
      <item>PRERADA d.o.o. za trgovinu, pekarstvo i proizvodnju tjestenine, OIB 39254660740, Zagorski Put 27, 21000 Split</item>
      <item>Čakovečki mlinovi, dioničko društvo za proizvodnju i promet prehrambenih proizvoda,Čakovec, OIB 20262622069, Mlinska 1, 40000 Čakovec</item>
      <item>FRANCK prehrambena industrija, dioničko društvo, OIB 07676693758, Vodovodna 20, 10000 Zagreb</item>
      <item>NASTAVNI ZAVOD ZA JAVNO ZDRAVSTVO SPLITSKO-DALMATINSKE ŽUPANIJE, OIB 54948902275, Vukovarska Ulica 46, 21000 Split</item>
      <item>GRAD STARI GRAD, OIB 95584171878, Novo Riva 3, 21460 Stari Grad</item>
      <item>Dragan Kondić,vl.obrta Pekarnice VODICE, OIB 51213845914, Ul. Miroslava Krleže 4, 23250 Pag zastupanog po punomoćniku Hrvoje Acinger</item>
      <item>KOMUNALNO STARI GRAD, društvo s ograničenom odgovornošću za komunalnu djelatnost, OIB 32328464260, Trg Ploča 7, 21460 Stari Grad</item>
      <item>Duje Bašćevan, OIB 17659769140, Ulica Matije Gupca 16, 23000 Zadar zastupanog po punomoćniku Odvjetničko društvo FRANKO KOTLAR, ANA VIDOV &amp; partneri, društvo s ograničenom odgovornošću</item>
      <item>AUTOCOMMERCE HRVATSKA d.o.o. za promet robe na vanjskom i unutrašnjem tržištu, OIB 36844439304, Kovinska 22, 10000 Zagreb zastupanog po punomoćniku Odvjetničko društvo Balatinec i Nikolić društvo s ograničenom odgovornošću</item>
      <item>Grad Rijeka, OIB 54382731928, Korzo 16, 51000 Rijeka</item>
      <item>EUROCOM d.o.o. za promet roba i usluga, OIB 61781931283, Donji stupnik, pod bregom 8, 10000 Zagreb zastupanog po punomoćniku Odvjetničko društvo BRLEČIĆ &amp; partneri, javno trgovačko društvo za obavljanje odvjetničkih poslova</item>
      <item>CLARUM d. o. o. za proizvodnju, trgovinu i usluge, OIB 36280841645, Ulica I Industrijski Odvojak 9, 35400 Nova Gradiška</item>
      <item>Meteor Grupa - Labud društvo s ograničenom odgovornošću za proizvodnju sredstava za čišćenje, higijenskih i kemijskih pro, OIB 23359164583, Radnička cesta 173/r, 10000 Zagreb zastupanog po punomoćniku Hrvoje Matić</item>
      <item>INSTITUT IGH, dioničko društvo za istraživanje i razvoj u graditeljstvu, OIB 79766124714, Janka Rakuše 1, 10000 Zagreb</item>
      <item>JETONIS &amp; CO, d.o.o. za trgovinu i ugostiteljstvo u stečaju, OIB 59314720300, Četvrt Žarka Dražojevića 13, 21310 Omiš</item>
      <item>LOGISTIKA VIOLETA d.o.o. za proizvodnju, trgovinu i usluge, OIB 62874063131, Obrež Zelinski 55, 10380 Sveti Ivan Zelina</item>
      <item>BADEL 1862 dioničko društvo, vina, alkoholna i bezalkoholna pića, OIB 36749512860, Vlaška 116, 10000 Zagreb</item>
      <item>ZVIJEZDA dioničko društvo za proizvodnju, trgovinu i usluge, OIB 91492011748, Ulica Marijana Čavića 1, 10000 Zagreb</item>
      <item>ŠAFRAM, društvo s ograničenom odgovornošću za proizvodnju, OIB 58257645837, Oranice 118, 10000 Zagreb</item>
      <item>Hrvatsko društvo skladatelja, OIB 56668956985, Berislavićeva 9, 10000 Zagreb</item>
      <item>PODRAVKA prehrambena industrija, d.d., OIB 18928523252, A.Starčevića 32, 48000 Koprivnica</item>
      <item>DUKAT mliječna industrija dioničko društvo, OIB 25457712630, Marijana Čavića 9, 10000 Zagreb</item>
      <item>BIO-ŽUNEC društvo s ograničenom odgovornošću za trgovinu i usluge, OIB 02926123910, Juršićeva 30, 10370 Rugvica</item>
      <item>MAKARSKI KOMUNALAC društvo s ograničenom odgovornošću za obavljanje komunalnih poslova, OIB 12733878804, Trg Tina Ujevića 1, 21300 Makarska</item>
      <item>NIKAS trgovina, zastupanje i posredovanje, d. o. o., OIB 34588947552, Jušići 69/d, 51211 Jurdani zastupanog po punomoćniku ODVJETNIČKO DRUŠTVO STANIĆ I PARTNERI društvo s ograničenom odgovornošću</item>
      <item>DALMAMED, društvo s ograničenom odgovornošću za proizvodnju i promet pčelinjim proizvodima, repromaterijalom za pčelarstvo, OIB 47157658264, Bijenik 158, 10000 Zagreb</item>
      <item>PIP pčelarstvo, priroda, tehnika, d.o.o., OIB 37364743662, Karlovačka 8 d, 10451 Pisarovina</item>
      <item>ZAGREBAČKA BANKA DIONIČKO DRUŠTVO, OIB 92963223473, Trg bana Josipa Jelačića 10, 10000 Zagreb</item>
      <item>SARDINA društvo sa ograničenom odgovornošću za ulov, preradu i konzerviranje ribe i marikulturu, OIB 91062886911, Ratac 1, 21410 Postira zastupanog po punomoćniku ZOU I.RESTOVIĆ,V.GARAFULIĆ KUKOČ I I.RESTOVIĆ</item>
      <item>GRIKULA društvo s ograničenom odgovornošću za trgovinu, ugostiteljstvo i turizam, OIB 46058793842, Deškovićev trg 4, 21412 Pučišća zastupanog po punomoćniku ZOU I.RESTOVIĆ,V.GARAFULIĆ KUKOČ I I.RESTOVIĆ</item>
      <item>Jure Kerum, OIB 71411862557, Mostarska 83, 21000 Split zastupanog po punomoćniku Nevio Sanader</item>
      <item>KOTEKS import-export dioničko društvo za unutarnju i vanjsku trgovinu, OIB 57001982985, Ulica Kralja Zvonimira 14, 21000 Split</item>
      <item>Ministarstvo pravosuđa RH, OIB 26635293339, Ulica grada Vukovara 49, 10000 Zagreb</item>
      <item>Ministarstvo financija RH, OIB 18683136487, Katančićeva 5, 10000 Zagreb</item>
      <item>JOKER d.o.o. za rekreaciju i usluge, OIB 49168006090, Put Brodarice 6, 21000 Split</item>
      <item>ORBICO d.o.o. za trgovinu, OIB 85611744662, Koturaška Cesta 69, 10000 Zagreb zastupanog po punomoćniku Mirka Vuletić</item>
      <item>ANAMARIJA-COMPANY, društvo s ograničenom odgovornošću za proizvodnju, trgovinu i usluge, OIB 72416125182, Prelčeva 46, 10360 Sesvete zastupanog po punomoćniku ODVJETNIČKO DRUŠTVO BABIĆ &amp; ČIBARIĆ društvo s ograničenom odgovornošću</item>
      <item>B2  KAPITAL d.o.o. za poslovne usluge, OIB 57509775367, Radnička cesta 41, 10000 Zagreb</item>
      <item>RADION, društvo s ograničenom odgovornošću za trgovinu, uslužnu djelatnost, ugositeljstvo, turizam i export-import, OIB 22025239366, Benkovačko selo 157, 23420 Benkovac zastupanog po punomoćniku Marina Skorić</item>
      <item>GRADINA-BAŠKA VODA društvo s ograničenom odgovornošću za komunalnu djelatnost, OIB 57015795940, Blato 12, 21320 Baška Voda zastupanog po punomoćniku Ana Štrbac Agić</item>
      <item>Nina Gruica, OIB 84599538591, Ivana Rendića 15, 21000 Split</item>
      <item>Ecija Listeš, OIB 07123815706, Kneza Trpimira 104, 21231 Klis</item>
      <item>Marija Leskur, OIB 53314276719, Biskupa Jurja Dobrile 13, 21000 Split</item>
      <item>Željka Kerum Topalušić, OIB 91750792954, Mostarska 83, 21000 Split</item>
      <item>Josip Komar, OIB 87818533251, TOLANAC 57 (ranije: KAŠTEL STARI, TOLANAC, 0), 21217 Kaštel Stari</item>
      <item>Sanja Mijan, OIB 36526404804, Velebitska 2, 21000 Split</item>
      <item>Jure Šerić, OIB 02148172532, Dubrovačka 51, 21000 Split</item>
    </izvorni_sadrzaj>
    <derivirana_varijabla naziv="DomainObject.Predmet.StrankaListFormatedWithAdressOIB_1">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item>TOWN d.o.o. za ugostiteljstvo u stečaju, OIB 29453005461, Zrinjsko-Frankopanska 68, 21000 Split zastupanog po punomoćniku Ivo Bučan</item>
      <item>MILS, MLJEKARA SPLIT dioničko društvo u stečaju, OIB 08214458449, Komulovića Put 4, 21000 Split zastupanog po punomoćniku Ivo Bučan</item>
      <item>VODOVOD d.o.o. za usluge opskrbe pitkom vodom, OIB 89406825003, Špire Brusine 17, 23000 Zadar</item>
      <item>LAGER BAŠIĆ, d.o.o. za proizvodnju, trgovinu i usluge, OIB 49617677906, Trgovačka ulica 3, 10255 Donji Stupnik zastupanog po punomoćniku Tomislav Dumenčić</item>
      <item>MARJAN VOĆE d.o.o. za trgovinu, ugostiteljstvo i usluge, OIB 10152071100, Kozari 8/A, 10000 Zagreb</item>
      <item>Komunalno društvo GRAD d.o.o., OIB 79182010236, Petra Jakšića 17, 21400 Supetar</item>
      <item>TEKSTILPROMET d.d., trgovina na veliko i malo, OIB 16529207670, Ulica grada Gospića 1/A, 10000 Zagreb</item>
      <item>REKORD-TIM d. o. o. za proizvodnju, trgovinu na veliko i malo, uvoz-izvoz, OIB 46917701294, Zagrebačka 44, 35250 Oriovac</item>
      <item>NIRS, društvo s ograničenom odgovornošću za proizvodnju i trgovinu, OIB 48019802063, Dračevac 4/D, 21000 Split</item>
      <item>Fructus KRESTO d.o.o. za trgovinu, OIB 65422076638, Trg Republike 6, 40000 Čakovec</item>
      <item>MEĐIMURKA trgovačko društvo na veliko i malo, uvoz-izvoz, dioničko društvo, OIB 22481023589, Trg Republike 6, 40000 Čakovec</item>
      <item>PERUTNINA PTUJ - PIPO d.o.o. za proizvodnju i trgovinu, OIB 07977096210, Ind.zona Istok,Rudolfa Steinera 7, 40000 Čakovec</item>
      <item>PODRAVSKA BANKA dioničko društvo, OIB 97326283154, Opatička 3, 48000 Koprivnica</item>
      <item>Hrvatski Telekom d.d., OIB 81793146560, Roberta Frangeša Mihanovića 9, 10000 Zagreb</item>
      <item>ALLIANZ ZAGREB dioničko društvo za osiguranje, OIB 23759810849, Heinzelova 70, 10000 Zagreb</item>
      <item>HEP-Operator distribucijskog sustava d.o.o. za distribuciju i opskrbu električne energije, OIB 46830600751, Ulica grada Vukovara 37, 10000 Zagreb</item>
      <item>FRIDRIH društvo s ograničenom odgovornošću za proizvodnju preradu i trgovinu gljiva, OIB 02186824032, Kobiljak, Budenečki put 2, 10360 Sesvete</item>
      <item>Ivan Šušnjara, OIB 34728253773, Ulica Domovinskog Rata 11, 21240 Vedrine</item>
      <item>HEP ELEKTRA d.o.o. za opskrbu električnom energijom, OIB 43965974818, Ulica grada Vukovara 37, 10000 Zagreb</item>
      <item>ISTARSKA PIVOVARA d.o.o. za proizvodnju, usluge i trgovinu, OIB 34031012034, Sv.Ivan - Dol 6, 52420 Buzet zastupanog po punomoćniku Marko Krpan</item>
      <item>Kutjevo dioničko društvo za proizvodnju i promet poljoprivrednih i prehrambenih proizvoda, OIB 21918659912, Kralja Tomislava 1, 34340 Kutjevo</item>
      <item>NARODNE NOVINE, dioničko društvo za izdavanje i tiskanje Službenog lista Republike Hrvatske, službenih i drugih obrazaca te , OIB 64546066176, Savski Gaj XIII. put 6, 10000 Zagreb zastupanog po punomoćniku Vesna Alaburić</item>
      <item>FORUM, društvo s ograničenom odgovornošću za izdavačku djelatnost, OIB 33127072619, Industrijska zona IK, 23000 Murvica</item>
      <item>PAŠKA SIRANA dioničko društvo za proizvodnju, preradu, otkup i  prodaju poljoprivrednih proizvoda, OIB 69220072166, Zadarska 5, 23250 Pag</item>
      <item>AGRAM BANKA, dioničko društvo, OIB 70663193635, Ulica grada Vukovara 74, 10000 Zagreb</item>
      <item>DIOKOM  NOVI d.o.o. za proizvodnju i trgovinu u stečaju, OIB 14723663506, Plano/bb, 21220 Plano zastupanog po punomoćniku Anči Bašić</item>
      <item>ZAVOD ZA JAVNO ZDRAVSTVO DUBROVAČKO-NERETVANSKE ŽUPANIJE, OIB 55488649150, Dr.Ante Šercera 4/A, 20000 Dubrovnik</item>
      <item>Saponia kemijska, prehrambena i farmaceutska industrija d.d., OIB 37879152548, Matije Gupca 2, 31000 Osijek</item>
      <item>DICENTRA d.o.o. za trgovinu i usluge, OIB 79709472695, Vijeća Europe 36, 32000 Vukovar</item>
      <item>REVICON za računovodstvo, poslovno savjetovanje, društvo s ograničenom odgovornošću, OIB 63814286623, Gorička 6, 21000 Split</item>
      <item>PIK VRBOVEC-MESNA INDUSTRIJA, dioničko društvo za proizvodnju i promet mesa i mesnih prerađevina, OIB 78909170415, Zagrebačka 148, 10340 Vrbovec</item>
      <item>Hrvatske vode,Vodnogospodarski odjel za slivove sjevernog Jadrana, OIB 28921383001, Ulica Grada Vukovara 220, 10000 Zagreb</item>
      <item>AUTOKUĆA VRDOLJAK trgovina i usluge, export-import d.o.o., OIB 50405970468, Ulica Domovinskog Rata 65, 21000 Split</item>
      <item>DOC DUBROVNIK d.o.o. za trgovinu, turizam i usluge, OIB 34772818044, Kralja Tomislava 7, 20000 Dubrovnik</item>
      <item>Hrvatske vode,Vodnogospodarski odjel za gornju Savu, OIB 28921383001, Ulica Grada Vukovara 220, 10000 Zagreb</item>
      <item>MESNA INDUSTRIJA BRAĆA PIVAC proizvodnja i prerada mesa, trgovina, usluge, turizam, ugostiteljstvo i turistička agencija d.o.o, OIB 28128148322, Težačka 13, 21276 Vrgorac</item>
      <item>EMO-ADRIA d.o.o. za trgovinu, proizvodnju, usluge i turizam, OIB 03274326051, Bašini 3, 21210 Solin</item>
      <item>CVJETKO društvo s ograničenom odgovornošću, za trgovinu i usluge, turistička agencija, OIB 22817303312, Put Trščenice 41, 21000 Split</item>
      <item>KORDIĆ KOMERC d.o.o. za trgovinu, OIB 57280774429, Zrinsko-Frankopanska 6, 21400 Supetar</item>
      <item>Delamaris Zagreb društvo s ograničenom odgovornošću za trgovinu i usluge, OIB 68566741868, Drežnička 13, 10000 Zagreb</item>
      <item>ADRIATIC OSIGURANJE dioničko društvo, OIB 94472454976, Listopadska 2, 10000 Zagreb</item>
      <item>Grad Trogir, OIB 84400309496, Trg Ivana Pavla II br.1, 21220 Trogir</item>
      <item>INA-INDUSTRIJA NAFTE, d.d., OIB 27759560625, Avenija V. Holjevca 10, 10000 Zagreb zastupanog po punomoćniku ODVJETNIČKO DRUŠTVO STANIĆ I PARTNERI društvo s ograničenom odgovornošću</item>
      <item>MAKRO d.o.o. za trgovinu, građevinarstvo, inženjering, usluge na području prometa, prijevoz i turizam, OIB 53696769296, Matice Hrvatske 5, 21204 Dugopolje</item>
      <item>Ivica Jelavić-Šako,vlasnik obrta Jelavić, OIB 26255355420, Solinske Mladeži 54, 21210 Solin</item>
      <item>ELECTRONIC SECURITY d.o.o. tehnička zaštita imovine, OIB 03489581187, Kroz Smrdečac 7, 21000 Split</item>
      <item>ZELENI GRAD ŠIBENIK društvo s ograničenom odgovornošću za komunalne djelatnosti, OIB 54873130289, Stjepana Radića 100, 22000 Šibenik</item>
      <item>Grad Zadar, OIB 09933651854, Narodni trg 1, 23000 Zadar</item>
      <item>P P K karlovačka mesna industrija, dioničko društvo, OIB 18257277698, Selce 33, 47000 Karlovac</item>
      <item>Joško Kodžoman,vl.obrta za pekarstvo Klas, OIB 33933761681, Ulica Jerka Mišetića 10, 21450 Hvar</item>
      <item>ARABESCA društvo s ograničenom odgovornošću za trgovinu, proizvodnju, usluge i ugostiteljstvo, OIB 74781787524, Ljudevita Posavskog 9, 10360 Sesvete</item>
      <item>MAGROS komercijalni konzalting d. o. o. u stečaju, OIB 33296756165, Ulica Vladimira Nazora 3, 51410 Opatija</item>
      <item>Grad Zagreb, OIB 61817894937, Trg Stjepana Radića 1, 10000 Zagreb</item>
      <item>GRAFIKA-GRAFOPRINT d.o.o. za grafičku djelatnost i trgovinu, OIB 57236264858, Podrebar 3/A, 10437 Bestovje</item>
      <item>Zavod za javno zdravstvo Ličko-senjske županije, OIB 96210828522, Senjskih Žrtava 2, 53000 Gospić</item>
      <item>VIVAT FINA VINA d.o.o. za trgovinu i usluge, OIB 22847118886, Ulica Frana Folnegovića 1 B, 10000 Zagreb</item>
      <item>ZDENKA-mliječni proizvodi društvo s ograničenom odgovornošću za proizvodnju mliječnih proizvoda, trgovinu i usluge, OIB 45651553790, Trg Kralja Tomislava 15, 43290 Veliki Zdenci</item>
      <item>PREHRAMBENO INDUSTRIJSKI KOMBINAT dioničko društvo za proizvodnju, preradu i trgovinu, OIB 40174736344, Krešimirova 26, 51000 Rijeka</item>
      <item>ZAGREBAČKI HOLDING, društvo s ograničenom odgovornošću za javni prijevoz, opskrbu vodom, održavanje čistoće, putnička a, OIB 85584865987, Ulica grada Vukovara 41, 10000 Zagreb zastupanog po punomoćniku Odvjetničko društvo Potočnjak &amp; Šušnjar društvo s ograničenom odgovornošću</item>
      <item>Adriatic Croatia International Club, za djelatnost marina d. d., OIB 17195049659, Rudolfa Strohala 2, 51000 Rijeka zastupanog po punomoćniku Dubravko Luetić</item>
      <item>TEKOM d.o.o. za usluge, servis i prodaju, OIB 28897968600, Čakovečka 61, 40000 Strahoninec</item>
      <item>ESTRA društvo s ograničenom odgovornošću za trgovinu na veliko i malo, OIB 33346605838, R.Končara 39, 40000 Novo Selo Rok</item>
      <item>ADRIA RESORTS društvo s ograničenom odgovornošću za turizam i ugostiteljstvo te ostale poslovne djelatnosti, OIB 16582230172, Obala V.Nazora 1, 52210 Rovinj</item>
      <item>DUPIN d.o.o. za unutarnju i vanjsku trgovinu i usluge, OIB 31062429092, Dvorničićeva 22, 10000 Zagreb</item>
      <item>KOTANYI d.o.o. za trgovinu, OIB 54657631085, Savska cesta 116, 10000 Zagreb</item>
      <item>ŽITOPROIZVOD dioničko društvo, OIB 05694036121, Banija 69, 47000 Karlovac</item>
      <item>NAŠE KLASJE društvo s ograničenom odgovornošću za proizvodnju, trgovinu i usluge, OIB 62858712399, Raška 35, 10000 Zagreb</item>
      <item>FRAGARIA d.o.o. za unutarnju i vanjsku trgovinu, proizvodnju voća i povrća, OIB 27157012635, V. Ravnice br. 2, 10000 Zagreb</item>
      <item>EUROM d.o.o. za marketing, trgovinu, uvoz-izvoz, građenje i zastupanje inozemnih tvrtki u stečaju, OIB 59179135873, Borongajska 81/a, 10000 Zagreb</item>
      <item>Grad Dubrovnik, OIB 21712494719, Pred Dvorom 1, 20000 Dubrovnik</item>
      <item>Marijan Huzjak,vl.MYGROS, OIB 24517653545, Martina Pušteka 10a, 42223 Donja Poljana</item>
      <item>Tea Gabelica,vl.obrta FINOĆA, OIB 33064145719, Put Strinje 80, 21212 Kaštel Sućurac</item>
      <item>ROX društvo s ograničenom odgovornošću za trgovinu i usluge, OIB 20534431136, Slavonska avenija 100, 10000 Zagreb zastupanog po punomoćniku Odvjetničko društvo ŽUPAN, BABIĆ &amp; ANTUNOVIĆ društvo s ograničenom odgovornošću</item>
      <item>Suvlasnici stambene zgrade Milana Amruša 1 u Zagrebu, Milana Amruša 1, 10000 Zagreb zastupanog po punomoćniku GRADSKO STAMBENO KOMUNALNO GOSPODARSTVO društvo s ograničenom odgovornošću za usluge, građevinarstvo i trgovinu</item>
      <item>Suvlasnici stambene zgrade u Zagrebu, Kamaufova 2, Kamaufova 2, 10000 Zagreb zastupanog po punomoćniku GRADSKO STAMBENO KOMUNALNO GOSPODARSTVO društvo s ograničenom odgovornošću za usluge, građevinarstvo i trgovinu</item>
      <item>Hrvatske vode, pravna osoba za upravljanje vodama, OIB 28921383001, Ulica Grada Vukovara 220, 10000 Zagreb</item>
      <item>Mijo Maleš,vl. pekarskog obrta, OIB 04301850335, Zamrće 1, 21214 Kaštel Gomilica zastupanog po punomoćniku Marija Jerončić Mandić</item>
      <item>OSILOVAC d.o.o. za poljoprivrednu proizvodnju, OIB 54035700225, Ferićeva 16, 31512 Feričanci</item>
      <item>TUTTI FRUTTI - FMB, društvo s ograničenom odgovornošću za proizvodnju, usluge i trgovinu, OIB 27202871867, Brusići 16, 51500 Krk zastupanog po punomoćniku Damir Jurković</item>
      <item>Martin Omrčen,vl.obrta GRAFOPAK, OIB 63144984624, Sarajevska 23, 21000 Split zastupanog po punomoćniku Boris Bulj</item>
      <item>Marija Mornar, OIB 99421479089, Grge Novaka 101, 21000 Split</item>
      <item>Zlatko Marin,vl.Marin ugostiteljska oprema, OIB 92123845489, Dubrovačka 11, 21204 Dugopolje</item>
      <item>TROGIR HOLDING d.o.o. za komunalne djelatnosti, parking i usluge, OIB 09746817380, Put Mulina 2, 21220 Trogir</item>
      <item>DISA, d.o.o. za trgovinu i poslovne usluge, OIB 64196709712, Ive Tijardovića 26, 21000 Split</item>
      <item>AUTOline d.o.o. za trgovinu i usluge - u stečaju, OIB 08308145610, Kovinska 5, 10000 Zagreb zastupanog po punomoćniku Marija Vujčić Turkulin</item>
      <item>Mesna industrija-Vajda, dioničko društvo Čakovec, OIB 16257048014, Zagrebačka 4, 40000 Čakovec</item>
      <item>BOSMATTOM proizvodnja, trgovina i usluge, export-import, društvo s ograničenom odgovornošću, OIB 81681479354, Kraljice Jelene 19, 21204 Dugopolje</item>
      <item>SALVIA, društvo s ograničenom odgovornošću za trgovinu, usluge, proizvodnju, uvoz-izvoz, OIB 52538924684, Radnička cesta 80, 10000 Zagreb</item>
      <item>SLOBODNA DALMACIJA izdavačka i tiskarska djelatnost, dioničko društvo, OIB 35075764438 zastupanog po punomoćniku Odvjetničko društvo Hanžeković &amp; Partneri društvo s ograničenom odgovornošću</item>
      <item>Jadranka Džolić,vl.obrta BOLIJA, OIB 43648390090, Obala kralja Tomislava 11, 21217 Kaštel Stari zastupane po punomoćniku Ante Ćurković</item>
      <item>ACCRA d.o.o. za proizvodnju i trgovinu, OIB 82434971257, Luka II broj 1, 21310 Duće</item>
      <item>BRODOMERKUR trgovina i usluge, dioničko društvo, OIB 33956120458, Solinska 47, 21000 Split</item>
      <item>SWISSLION d.o.o. za proizvodnju, trgovinu i distribuciju, OIB 73281698607, Marijana Cvetkovića 2, 44000 Sisak</item>
      <item>IVOX trgovina i usluge d.o.o., OIB 44889398819, Maksimirska 33, 10000 Zagreb</item>
      <item>Damir Sršen,vl.Obrta za trgovinu PRINTER, OIB 92535305797, Doverska 17, 21000 Split</item>
      <item>Nedjeljko Tešija,vl.Obrta za prijevoz,građevinarstvo, trgovinu i usluge, OIB 63318738680, Gizdići 12, 21231 Klis zastupanog po punomoćniku Dejan Bilić</item>
      <item>Mercedes-Benz Leasing Hrvatska d.o.o. za leasing nekretnina, vozila i strojeva, OIB 17080997510, Kovinska 5, 10000 Zagreb zastupanog po punomoćniku Dubravka Ferić</item>
      <item>HŽ INFRASTRUKTURA d.o.o. za upravljanje, održavanje i izgradnju željezničke infrastrukture, OIB 39901919995, Mihanovićeva 12, 10000 Zagreb</item>
      <item>VODOVOD I KANALIZACIJA, društvo s ograničenom odgovornošću za vodoopskrbu, odvodnju i pročišćavanje otpadnih voda, OIB 56826138353, Hercegovačka 8, 21000 Split</item>
      <item>Hrvatska radiotelevizija, OIB 68419124305, Prisavlje 3, 10000 Zagreb zastupanog po punomoćniku Odvjetničko društvo Hanžeković &amp; Partneri društvo s ograničenom odgovornošću</item>
      <item>SIRANA GLIGORA d.o.o. za proizvodnju, trgovinu, turizam i poljoprivredu, OIB 15932947595, Figurica 22/A, 23250 Kolan zastupanog po punomoćniku Zoran Iviš</item>
      <item>BOŽJAKOVINA, dioničko društvo za proizvodnju i promet poljoprivrednim proizvodima, OIB 66671729980, Božjakovečka 6, 10370 Božjakovina</item>
      <item>EURO DAUS dioničko društvo za trgovinu i servis vozila, OIB 19212513210, Put Mostina 1, 21000 Split</item>
      <item>HEP-Operator distribucijskog sustava d.o.o., Elektra Šibenik, OIB 46830600751, Ante Šupuka 1, 22000 Šibenik</item>
      <item>JAMNICA dioničko društvo za proizvodnju mineralnih voda, OIB 05050436541, Getaldićeva 3, 10000 Zagreb</item>
      <item>BOBIS d.o.o. za proizvodnju kolača, trajnog peciva i kruha, OIB 88148846119, 4. Gardijske 51, 21000 Split</item>
      <item>KUK-CO društvo s ograničenom odgovornošću za građevinarstvo, trgovinu i usluge, OIB 89961975037, Ulica Don Lovre Katića 25, 21210 Solin</item>
      <item>BEST WEST, trgovina i turistička agencija, d.o.o., OIB 84901963108, 4. Gardijske 51, 21000 Kamen</item>
      <item>CESTAR društvo s ograničenom odgovornošću za građevinarstvo, OIB 27471262195, Matice Hrvatske 1, 21000 Split</item>
      <item>MATADURA, d.o.o. za usluge u nautičkom turizmu, OIB 58650688055, Put Žnjana 18/A, 21000 Split zastupanog po punomoćniku Zoran Iviš</item>
      <item>SONEX društvo sa ograničenom odgovornošću za proizvodnju i trgovinu, OIB 17972204121, F. Tuđmana 7A, 21212 Kaštel Sućurac zastupanog po punomoćniku Zoran Iviš</item>
      <item>Ivica Babić,vl.obrta BABIĆ, OIB 76688891305, Kopilica 19, 21000 Split</item>
      <item>GR CARTOTECNICA Srl., Via Dante 25, Piazzola sul Brenta (Padova)</item>
      <item>PJACA ROSA d.o.o. za ugostiteljstvo i turizam, OIB 35737638587, Narodni trg 1, 21000 Split</item>
      <item>CRO-GO d.o.o. za proizvodnju i trgovinu, OIB 79478632402, Don Frane Bulića 64, 21210 Solin zastupanog po punomoćniku Ante Kukoč</item>
      <item>LEDO dioničko društvo za proizvodnju i promet sladoleda i smrznute hrane, OIB 87955947581, Čavićeva 1a, 10000 Zagreb</item>
      <item>Grad Split, OIB 78755598868, Obala kneza Branimira 17, 21000 Split</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JADRAN - GALENSKI LABORATORIJ d. d., OIB 20950636972, Svilno 20, 51000 Rijeka</item>
      <item>RADIN-GRAFIKA d.o.o. za trgovinu, OIB 51934286030, Gospodarska 9, 10431 Sveta Nedelja</item>
      <item>JEDINSTVO, poljoprivredna zadruga - "u stečaju", OIB 30698530431, Smokvica/bb, 20271 Smokvica</item>
      <item>GS1 Croatia, OIB 03365973101, Preradovićeva 35, 10000 Zagreb</item>
      <item>STJE MA PROMET d.o.o. za trgovinu i prijevoz, uvoz-izvoz, OIB 46368164888, Pere Pirkera II. Odvojak 5 C, 10360 Sesvete</item>
      <item>Stečajna masa iza SUTLA poljoprivredna zadruga - u stečaju, OIB 70727110918, II Deverićev odvojak 5, 10000 Zagreb zastupanog po punomoćniku Jaka Ćurić</item>
      <item>ALCA ZAGREB trgovačko društvo s ograničenom odgovornošću za uvoz, izvoz i trgovinu na veliko i malo, OIB 58353015102, Koledovčina 2, 10000 Zagreb</item>
      <item>PČELARSTVO DARUVAR društvo s ograničenom odgovornošću za proizvodnju, trgovinu i usluge, OIB 72519049956, Josipa Jelačića 87 G, 43500 Daruvar zastupanog po punomoćniku Damir Bulatović</item>
      <item>VODOVOD I ODVODNJA društvo s ograničenom odgovornošću za vodoopskrbu, te odvodnju i pročišćavanje otpadnih voda, OIB 26251326399, Kralja Zvonimira 50, 22000 Šibenik</item>
      <item>AFRODITA COMMERC d.o.o. za trgovinu, proizvodnju i usluge, OIB 13262076150, Getaldićeva 8, 10000 Zagreb zastupanog po punomoćniku Antonija Galić</item>
      <item>MLJEKARA BOSNIĆ d.o.o. za usluge, OIB 51716528859, Ulica Dujma Ćubića 15, 21256 Cista Provo</item>
      <item>TRGOMIX, društvo s ograničenom odgovornošću za trgovinu, export-import, OIB 70233534019, Križine 22 A, 21000 Split</item>
      <item>VODOOPSKRBA I ODVODNJA društvo s ograničenom odgovornošću za javnu vodoopskrbu i odvodnju, OIB 83416546499, Folnegovićeva 1, 10000 Zagreb</item>
      <item>CROATIA osiguranje d.d., OIB 26187994862, Vatroslava Jagića 33, 10000 Zagreb</item>
      <item>Granolio d.d. za proizvodnju, trgovinu i usluge, OIB 59064993527, Budmanijeva 5, 10000 Zagreb zastupanog po punomoćniku BUTERIN&amp;POSAVEC odvjetničko društvo, društvo s ograničenom odgovornošću</item>
      <item>PECTEN d.o.o. mrijest, uzgoj i trgovina ribe i školjkaša, OIB 68556376253, Put Ponikvica 3, 21217 Kaštel Novi</item>
      <item>NOVOTERM, d.o.o. za proizvodnju i trgovinu, OIB 78311345235, Zupina 28, 21000 Split zastupanog po punomoćniku Zoran Iviš</item>
      <item>Beiersdorf - trgovina na veliko parfemima i kozmetikom d.o.o., OIB 57315927742, Križna 18, 10000 Zagreb zastupanog po punomoćniku Ibrica Zulfikarpašić</item>
      <item>Financijska agencija, OIB 85821130368, Ulica grada Vukovara 70, 10000 Zagreb</item>
      <item>STANO-UPRAVA društvo s ograničenom odgovornošću za organizaciju upravljanja i održavanja stambenih zgrada, poslovnih prosto, OIB 17418170125, Mike Tripala 6, 21000 Split</item>
      <item>PPD CROATIA društvo s ograničenom odgovornošću za trgovinu i usluge, OIB 42729559546, Badalićeva 26 F, 10000 Zagreb</item>
      <item>AWT INTERNATIONAL Trgovina i usluge, d.o.o., OIB 57159149897, Slavonska avenija 52/a, 10000 Zagreb zastupanog po punomoćniku Josip Šimović</item>
      <item>Suvlasnici stambene zgrade u Zagrebu, Praška 10, Praška 10, 10000 Zagreb zastupanog po punomoćniku GRADSKO STAMBENO KOMUNALNO GOSPODARSTVO društvo s ograničenom odgovornošću za usluge, građevinarstvo i trgovinu</item>
      <item>KIM Mljekara Karlovac društvo s ograničenom odgovornošću, OIB 93458739954, Mekušanska cesta 51, 47000 Karlovac</item>
      <item>GILAN društvo s ograničenom odgovornošću za graditeljstvo, OIB 35846084789, Poljička cesta 32, 21000 Split</item>
      <item>KGH TEHNIKA d.o.o. za projektiranje, inženjering, graditeljstvo, konzalting i trgovinu, OIB 77498607505, Špinutska 10, 21000 Split</item>
      <item>PRERADA d.o.o. za trgovinu, pekarstvo i proizvodnju tjestenine, OIB 39254660740, Zagorski Put 27, 21000 Split</item>
      <item>Čakovečki mlinovi, dioničko društvo za proizvodnju i promet prehrambenih proizvoda,Čakovec, OIB 20262622069, Mlinska 1, 40000 Čakovec</item>
      <item>FRANCK prehrambena industrija, dioničko društvo, OIB 07676693758, Vodovodna 20, 10000 Zagreb</item>
      <item>NASTAVNI ZAVOD ZA JAVNO ZDRAVSTVO SPLITSKO-DALMATINSKE ŽUPANIJE, OIB 54948902275, Vukovarska Ulica 46, 21000 Split</item>
      <item>GRAD STARI GRAD, OIB 95584171878, Novo Riva 3, 21460 Stari Grad</item>
      <item>Dragan Kondić,vl.obrta Pekarnice VODICE, OIB 51213845914, Ul. Miroslava Krleže 4, 23250 Pag zastupanog po punomoćniku Hrvoje Acinger</item>
      <item>KOMUNALNO STARI GRAD, društvo s ograničenom odgovornošću za komunalnu djelatnost, OIB 32328464260, Trg Ploča 7, 21460 Stari Grad</item>
      <item>Duje Bašćevan, OIB 17659769140, Ulica Matije Gupca 16, 23000 Zadar zastupanog po punomoćniku Odvjetničko društvo FRANKO KOTLAR, ANA VIDOV &amp; partneri, društvo s ograničenom odgovornošću</item>
      <item>AUTOCOMMERCE HRVATSKA d.o.o. za promet robe na vanjskom i unutrašnjem tržištu, OIB 36844439304, Kovinska 22, 10000 Zagreb zastupanog po punomoćniku Odvjetničko društvo Balatinec i Nikolić društvo s ograničenom odgovornošću</item>
      <item>Grad Rijeka, OIB 54382731928, Korzo 16, 51000 Rijeka</item>
      <item>EUROCOM d.o.o. za promet roba i usluga, OIB 61781931283, Donji stupnik, pod bregom 8, 10000 Zagreb zastupanog po punomoćniku Odvjetničko društvo BRLEČIĆ &amp; partneri, javno trgovačko društvo za obavljanje odvjetničkih poslova</item>
      <item>CLARUM d. o. o. za proizvodnju, trgovinu i usluge, OIB 36280841645, Ulica I Industrijski Odvojak 9, 35400 Nova Gradiška</item>
      <item>Meteor Grupa - Labud društvo s ograničenom odgovornošću za proizvodnju sredstava za čišćenje, higijenskih i kemijskih pro, OIB 23359164583, Radnička cesta 173/r, 10000 Zagreb zastupanog po punomoćniku Hrvoje Matić</item>
      <item>INSTITUT IGH, dioničko društvo za istraživanje i razvoj u graditeljstvu, OIB 79766124714, Janka Rakuše 1, 10000 Zagreb</item>
      <item>JETONIS &amp; CO, d.o.o. za trgovinu i ugostiteljstvo u stečaju, OIB 59314720300, Četvrt Žarka Dražojevića 13, 21310 Omiš</item>
      <item>LOGISTIKA VIOLETA d.o.o. za proizvodnju, trgovinu i usluge, OIB 62874063131, Obrež Zelinski 55, 10380 Sveti Ivan Zelina</item>
      <item>BADEL 1862 dioničko društvo, vina, alkoholna i bezalkoholna pića, OIB 36749512860, Vlaška 116, 10000 Zagreb</item>
      <item>ZVIJEZDA dioničko društvo za proizvodnju, trgovinu i usluge, OIB 91492011748, Ulica Marijana Čavića 1, 10000 Zagreb</item>
      <item>ŠAFRAM, društvo s ograničenom odgovornošću za proizvodnju, OIB 58257645837, Oranice 118, 10000 Zagreb</item>
      <item>Hrvatsko društvo skladatelja, OIB 56668956985, Berislavićeva 9, 10000 Zagreb</item>
      <item>PODRAVKA prehrambena industrija, d.d., OIB 18928523252, A.Starčevića 32, 48000 Koprivnica</item>
      <item>DUKAT mliječna industrija dioničko društvo, OIB 25457712630, Marijana Čavića 9, 10000 Zagreb</item>
      <item>BIO-ŽUNEC društvo s ograničenom odgovornošću za trgovinu i usluge, OIB 02926123910, Juršićeva 30, 10370 Rugvica</item>
      <item>MAKARSKI KOMUNALAC društvo s ograničenom odgovornošću za obavljanje komunalnih poslova, OIB 12733878804, Trg Tina Ujevića 1, 21300 Makarska</item>
      <item>NIKAS trgovina, zastupanje i posredovanje, d. o. o., OIB 34588947552, Jušići 69/d, 51211 Jurdani zastupanog po punomoćniku ODVJETNIČKO DRUŠTVO STANIĆ I PARTNERI društvo s ograničenom odgovornošću</item>
      <item>DALMAMED, društvo s ograničenom odgovornošću za proizvodnju i promet pčelinjim proizvodima, repromaterijalom za pčelarstvo, OIB 47157658264, Bijenik 158, 10000 Zagreb</item>
      <item>PIP pčelarstvo, priroda, tehnika, d.o.o., OIB 37364743662, Karlovačka 8 d, 10451 Pisarovina</item>
      <item>ZAGREBAČKA BANKA DIONIČKO DRUŠTVO, OIB 92963223473, Trg bana Josipa Jelačića 10, 10000 Zagreb</item>
      <item>SARDINA društvo sa ograničenom odgovornošću za ulov, preradu i konzerviranje ribe i marikulturu, OIB 91062886911, Ratac 1, 21410 Postira zastupanog po punomoćniku ZOU I.RESTOVIĆ,V.GARAFULIĆ KUKOČ I I.RESTOVIĆ</item>
      <item>GRIKULA društvo s ograničenom odgovornošću za trgovinu, ugostiteljstvo i turizam, OIB 46058793842, Deškovićev trg 4, 21412 Pučišća zastupanog po punomoćniku ZOU I.RESTOVIĆ,V.GARAFULIĆ KUKOČ I I.RESTOVIĆ</item>
      <item>Jure Kerum, OIB 71411862557, Mostarska 83, 21000 Split zastupanog po punomoćniku Nevio Sanader</item>
      <item>KOTEKS import-export dioničko društvo za unutarnju i vanjsku trgovinu, OIB 57001982985, Ulica Kralja Zvonimira 14, 21000 Split</item>
      <item>Ministarstvo pravosuđa RH, OIB 26635293339, Ulica grada Vukovara 49, 10000 Zagreb</item>
      <item>Ministarstvo financija RH, OIB 18683136487, Katančićeva 5, 10000 Zagreb</item>
      <item>JOKER d.o.o. za rekreaciju i usluge, OIB 49168006090, Put Brodarice 6, 21000 Split</item>
      <item>ORBICO d.o.o. za trgovinu, OIB 85611744662, Koturaška Cesta 69, 10000 Zagreb zastupanog po punomoćniku Mirka Vuletić</item>
      <item>ANAMARIJA-COMPANY, društvo s ograničenom odgovornošću za proizvodnju, trgovinu i usluge, OIB 72416125182, Prelčeva 46, 10360 Sesvete zastupanog po punomoćniku ODVJETNIČKO DRUŠTVO BABIĆ &amp; ČIBARIĆ društvo s ograničenom odgovornošću</item>
      <item>B2  KAPITAL d.o.o. za poslovne usluge, OIB 57509775367, Radnička cesta 41, 10000 Zagreb</item>
      <item>RADION, društvo s ograničenom odgovornošću za trgovinu, uslužnu djelatnost, ugositeljstvo, turizam i export-import, OIB 22025239366, Benkovačko selo 157, 23420 Benkovac zastupanog po punomoćniku Marina Skorić</item>
      <item>GRADINA-BAŠKA VODA društvo s ograničenom odgovornošću za komunalnu djelatnost, OIB 57015795940, Blato 12, 21320 Baška Voda zastupanog po punomoćniku Ana Štrbac Agić</item>
      <item>Nina Gruica, OIB 84599538591, Ivana Rendića 15, 21000 Split</item>
      <item>Ecija Listeš, OIB 07123815706, Kneza Trpimira 104, 21231 Klis</item>
      <item>Marija Leskur, OIB 53314276719, Biskupa Jurja Dobrile 13, 21000 Split</item>
      <item>Željka Kerum Topalušić, OIB 91750792954, Mostarska 83, 21000 Split</item>
      <item>Josip Komar, OIB 87818533251, TOLANAC 57 (ranije: KAŠTEL STARI, TOLANAC, 0), 21217 Kaštel Stari</item>
      <item>Sanja Mijan, OIB 36526404804, Velebitska 2, 21000 Split</item>
      <item>Jure Šerić, OIB 02148172532, Dubrovačka 51, 21000 Split</item>
    </derivirana_varijabla>
  </DomainObject.Predmet.StrankaListFormatedWithAdressOIB>
  <DomainObject.Predmet.StrankaListNazivFormated>
    <izvorni_sadrzaj>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TOWN d.o.o. za ugostiteljstvo u stečaju</item>
      <item>MILS, MLJEKARA SPLIT dioničko društvo u stečaju</item>
      <item>VODOVOD d.o.o. za usluge opskrbe pitkom vodom</item>
      <item>LAGER BAŠIĆ, d.o.o. za proizvodnju, trgovinu i usluge</item>
      <item>MARJAN VOĆE d.o.o. za trgovinu, ugostiteljstvo i usluge</item>
      <item>Komunalno društvo GRAD d.o.o.</item>
      <item>TEKSTILPROMET d.d., trgovina na veliko i malo</item>
      <item>REKORD-TIM d. o. o. za proizvodnju, trgovinu na veliko i malo, uvoz-izvoz</item>
      <item>NIRS, društvo s ograničenom odgovornošću za proizvodnju i trgovinu</item>
      <item>Fructus KRESTO d.o.o. za trgovinu</item>
      <item>MEĐIMURKA trgovačko društvo na veliko i malo, uvoz-izvoz, dioničko društvo</item>
      <item>PERUTNINA PTUJ - PIPO d.o.o. za proizvodnju i trgovinu</item>
      <item>PODRAVSKA BANKA dioničko društvo</item>
      <item>Hrvatski Telekom d.d.</item>
      <item>ALLIANZ ZAGREB dioničko društvo za osiguranje</item>
      <item>HEP-Operator distribucijskog sustava d.o.o. za distribuciju i opskrbu električne energije</item>
      <item>FRIDRIH društvo s ograničenom odgovornošću za proizvodnju preradu i trgovinu gljiva</item>
      <item>Ivan Šušnjara</item>
      <item>HEP ELEKTRA d.o.o. za opskrbu električnom energijom</item>
      <item>ISTARSKA PIVOVARA d.o.o. za proizvodnju, usluge i trgovinu</item>
      <item>Kutjevo dioničko društvo za proizvodnju i promet poljoprivrednih i prehrambenih proizvoda</item>
      <item>NARODNE NOVINE, dioničko društvo za izdavanje i tiskanje Službenog lista Republike Hrvatske, službenih i drugih obrazaca te </item>
      <item>FORUM, društvo s ograničenom odgovornošću za izdavačku djelatnost</item>
      <item>PAŠKA SIRANA dioničko društvo za proizvodnju, preradu, otkup i  prodaju poljoprivrednih proizvoda</item>
      <item>AGRAM BANKA, dioničko društvo</item>
      <item>DIOKOM  NOVI d.o.o. za proizvodnju i trgovinu u stečaju</item>
      <item>ZAVOD ZA JAVNO ZDRAVSTVO DUBROVAČKO-NERETVANSKE ŽUPANIJE</item>
      <item>Saponia kemijska, prehrambena i farmaceutska industrija d.d.</item>
      <item>DICENTRA d.o.o. za trgovinu i usluge</item>
      <item>REVICON za računovodstvo, poslovno savjetovanje, društvo s ograničenom odgovornošću</item>
      <item>PIK VRBOVEC-MESNA INDUSTRIJA, dioničko društvo za proizvodnju i promet mesa i mesnih prerađevina</item>
      <item>Hrvatske vode,Vodnogospodarski odjel za slivove sjevernog Jadrana</item>
      <item>AUTOKUĆA VRDOLJAK trgovina i usluge, export-import d.o.o.</item>
      <item>DOC DUBROVNIK d.o.o. za trgovinu, turizam i usluge</item>
      <item>Hrvatske vode,Vodnogospodarski odjel za gornju Savu</item>
      <item>MESNA INDUSTRIJA BRAĆA PIVAC proizvodnja i prerada mesa, trgovina, usluge, turizam, ugostiteljstvo i turistička agencija d.o.o</item>
      <item>EMO-ADRIA d.o.o. za trgovinu, proizvodnju, usluge i turizam</item>
      <item>CVJETKO društvo s ograničenom odgovornošću, za trgovinu i usluge, turistička agencija</item>
      <item>KORDIĆ KOMERC d.o.o. za trgovinu</item>
      <item>Delamaris Zagreb društvo s ograničenom odgovornošću za trgovinu i usluge</item>
      <item>ADRIATIC OSIGURANJE dioničko društvo</item>
      <item>Grad Trogir</item>
      <item>INA-INDUSTRIJA NAFTE, d.d.</item>
      <item>MAKRO d.o.o. za trgovinu, građevinarstvo, inženjering, usluge na području prometa, prijevoz i turizam</item>
      <item>Ivica Jelavić-Šako,vlasnik obrta Jelavić</item>
      <item>ELECTRONIC SECURITY d.o.o. tehnička zaštita imovine</item>
      <item>ZELENI GRAD ŠIBENIK društvo s ograničenom odgovornošću za komunalne djelatnosti</item>
      <item>Grad Zadar</item>
      <item>P P K karlovačka mesna industrija, dioničko društvo</item>
      <item>Joško Kodžoman,vl.obrta za pekarstvo Klas</item>
      <item>ARABESCA društvo s ograničenom odgovornošću za trgovinu, proizvodnju, usluge i ugostiteljstvo</item>
      <item>MAGROS komercijalni konzalting d. o. o. u stečaju</item>
      <item>Grad Zagreb</item>
      <item>GRAFIKA-GRAFOPRINT d.o.o. za grafičku djelatnost i trgovinu</item>
      <item>Zavod za javno zdravstvo Ličko-senjske županije</item>
      <item>VIVAT FINA VINA d.o.o. za trgovinu i usluge</item>
      <item>ZDENKA-mliječni proizvodi društvo s ograničenom odgovornošću za proizvodnju mliječnih proizvoda, trgovinu i usluge</item>
      <item>PREHRAMBENO INDUSTRIJSKI KOMBINAT dioničko društvo za proizvodnju, preradu i trgovinu</item>
      <item>ZAGREBAČKI HOLDING, društvo s ograničenom odgovornošću za javni prijevoz, opskrbu vodom, održavanje čistoće, putnička a</item>
      <item>Adriatic Croatia International Club, za djelatnost marina d. d.</item>
      <item>TEKOM d.o.o. za usluge, servis i prodaju</item>
      <item>ESTRA društvo s ograničenom odgovornošću za trgovinu na veliko i malo</item>
      <item>ADRIA RESORTS društvo s ograničenom odgovornošću za turizam i ugostiteljstvo te ostale poslovne djelatnosti</item>
      <item>DUPIN d.o.o. za unutarnju i vanjsku trgovinu i usluge</item>
      <item>KOTANYI d.o.o. za trgovinu</item>
      <item>ŽITOPROIZVOD dioničko društvo</item>
      <item>NAŠE KLASJE društvo s ograničenom odgovornošću za proizvodnju, trgovinu i usluge</item>
      <item>FRAGARIA d.o.o. za unutarnju i vanjsku trgovinu, proizvodnju voća i povrća</item>
      <item>EUROM d.o.o. za marketing, trgovinu, uvoz-izvoz, građenje i zastupanje inozemnih tvrtki u stečaju</item>
      <item>Grad Dubrovnik</item>
      <item>Marijan Huzjak,vl.MYGROS</item>
      <item>Tea Gabelica,vl.obrta FINOĆA</item>
      <item>ROX društvo s ograničenom odgovornošću za trgovinu i usluge</item>
      <item>Suvlasnici stambene zgrade Milana Amruša 1 u Zagrebu</item>
      <item>Suvlasnici stambene zgrade u Zagrebu, Kamaufova 2</item>
      <item>Hrvatske vode, pravna osoba za upravljanje vodama</item>
      <item>Mijo Maleš,vl. pekarskog obrta</item>
      <item>OSILOVAC d.o.o. za poljoprivrednu proizvodnju</item>
      <item>TUTTI FRUTTI - FMB, društvo s ograničenom odgovornošću za proizvodnju, usluge i trgovinu</item>
      <item>Martin Omrčen,vl.obrta GRAFOPAK</item>
      <item>Marija Mornar</item>
      <item>Zlatko Marin,vl.Marin ugostiteljska oprema</item>
      <item>TROGIR HOLDING d.o.o. za komunalne djelatnosti, parking i usluge</item>
      <item>DISA, d.o.o. za trgovinu i poslovne usluge</item>
      <item>AUTOline d.o.o. za trgovinu i usluge - u stečaju</item>
      <item>Mesna industrija-Vajda, dioničko društvo Čakovec</item>
      <item>BOSMATTOM proizvodnja, trgovina i usluge, export-import, društvo s ograničenom odgovornošću</item>
      <item>SALVIA, društvo s ograničenom odgovornošću za trgovinu, usluge, proizvodnju, uvoz-izvoz</item>
      <item>SLOBODNA DALMACIJA izdavačka i tiskarska djelatnost, dioničko društvo</item>
      <item>Jadranka Džolić,vl.obrta BOLIJA</item>
      <item>ACCRA d.o.o. za proizvodnju i trgovinu</item>
      <item>BRODOMERKUR trgovina i usluge, dioničko društvo</item>
      <item>SWISSLION d.o.o. za proizvodnju, trgovinu i distribuciju</item>
      <item>IVOX trgovina i usluge d.o.o.</item>
      <item>Damir Sršen,vl.Obrta za trgovinu PRINTER</item>
      <item>Nedjeljko Tešija,vl.Obrta za prijevoz,građevinarstvo, trgovinu i usluge</item>
      <item>Mercedes-Benz Leasing Hrvatska d.o.o. za leasing nekretnina, vozila i strojeva</item>
      <item>HŽ INFRASTRUKTURA d.o.o. za upravljanje, održavanje i izgradnju željezničke infrastrukture</item>
      <item>VODOVOD I KANALIZACIJA, društvo s ograničenom odgovornošću za vodoopskrbu, odvodnju i pročišćavanje otpadnih voda</item>
      <item>Hrvatska radiotelevizija</item>
      <item>SIRANA GLIGORA d.o.o. za proizvodnju, trgovinu, turizam i poljoprivredu</item>
      <item>BOŽJAKOVINA, dioničko društvo za proizvodnju i promet poljoprivrednim proizvodima</item>
      <item>EURO DAUS dioničko društvo za trgovinu i servis vozila</item>
      <item>HEP-Operator distribucijskog sustava d.o.o., Elektra Šibenik</item>
      <item>JAMNICA dioničko društvo za proizvodnju mineralnih voda</item>
      <item>BOBIS d.o.o. za proizvodnju kolača, trajnog peciva i kruha</item>
      <item>KUK-CO društvo s ograničenom odgovornošću za građevinarstvo, trgovinu i usluge</item>
      <item>BEST WEST, trgovina i turistička agencija, d.o.o.</item>
      <item>CESTAR društvo s ograničenom odgovornošću za građevinarstvo</item>
      <item>MATADURA, d.o.o. za usluge u nautičkom turizmu</item>
      <item>SONEX društvo sa ograničenom odgovornošću za proizvodnju i trgovinu</item>
      <item>Ivica Babić,vl.obrta BABIĆ</item>
      <item>GR CARTOTECNICA Srl.</item>
      <item>PJACA ROSA d.o.o. za ugostiteljstvo i turizam</item>
      <item>CRO-GO d.o.o. za proizvodnju i trgovinu</item>
      <item>LEDO dioničko društvo za proizvodnju i promet sladoleda i smrznute hrane</item>
      <item>Grad Split</item>
      <item>COCA-COLA HBC HRVATSKA - društvo s ograničenom odgovornošću za proizvodnju, prodaju i distribuciju bezalkoholnih pića</item>
      <item>JADRAN - GALENSKI LABORATORIJ d. d.</item>
      <item>RADIN-GRAFIKA d.o.o. za trgovinu</item>
      <item>JEDINSTVO, poljoprivredna zadruga - "u stečaju"</item>
      <item>GS1 Croatia</item>
      <item>STJE MA PROMET d.o.o. za trgovinu i prijevoz, uvoz-izvoz</item>
      <item>Stečajna masa iza SUTLA poljoprivredna zadruga - u stečaju</item>
      <item>ALCA ZAGREB trgovačko društvo s ograničenom odgovornošću za uvoz, izvoz i trgovinu na veliko i malo</item>
      <item>PČELARSTVO DARUVAR društvo s ograničenom odgovornošću za proizvodnju, trgovinu i usluge</item>
      <item>VODOVOD I ODVODNJA društvo s ograničenom odgovornošću za vodoopskrbu, te odvodnju i pročišćavanje otpadnih voda</item>
      <item>AFRODITA COMMERC d.o.o. za trgovinu, proizvodnju i usluge</item>
      <item>MLJEKARA BOSNIĆ d.o.o. za usluge</item>
      <item>TRGOMIX, društvo s ograničenom odgovornošću za trgovinu, export-import</item>
      <item>VODOOPSKRBA I ODVODNJA društvo s ograničenom odgovornošću za javnu vodoopskrbu i odvodnju</item>
      <item>CROATIA osiguranje d.d.</item>
      <item>Granolio d.d. za proizvodnju, trgovinu i usluge</item>
      <item>PECTEN d.o.o. mrijest, uzgoj i trgovina ribe i školjkaša</item>
      <item>NOVOTERM, d.o.o. za proizvodnju i trgovinu</item>
      <item>Beiersdorf - trgovina na veliko parfemima i kozmetikom d.o.o.</item>
      <item>Financijska agencija</item>
      <item>STANO-UPRAVA društvo s ograničenom odgovornošću za organizaciju upravljanja i održavanja stambenih zgrada, poslovnih prosto</item>
      <item>PPD CROATIA društvo s ograničenom odgovornošću za trgovinu i usluge</item>
      <item>AWT INTERNATIONAL Trgovina i usluge, d.o.o.</item>
      <item>Suvlasnici stambene zgrade u Zagrebu, Praška 10</item>
      <item>KIM Mljekara Karlovac društvo s ograničenom odgovornošću</item>
      <item>GILAN društvo s ograničenom odgovornošću za graditeljstvo</item>
      <item>KGH TEHNIKA d.o.o. za projektiranje, inženjering, graditeljstvo, konzalting i trgovinu</item>
      <item>PRERADA d.o.o. za trgovinu, pekarstvo i proizvodnju tjestenine</item>
      <item>Čakovečki mlinovi, dioničko društvo za proizvodnju i promet prehrambenih proizvoda,Čakovec</item>
      <item>FRANCK prehrambena industrija, dioničko društvo</item>
      <item>NASTAVNI ZAVOD ZA JAVNO ZDRAVSTVO SPLITSKO-DALMATINSKE ŽUPANIJE</item>
      <item>GRAD STARI GRAD</item>
      <item>Dragan Kondić,vl.obrta Pekarnice VODICE</item>
      <item>KOMUNALNO STARI GRAD, društvo s ograničenom odgovornošću za komunalnu djelatnost</item>
      <item>Duje Bašćevan</item>
      <item>AUTOCOMMERCE HRVATSKA d.o.o. za promet robe na vanjskom i unutrašnjem tržištu</item>
      <item>Grad Rijeka</item>
      <item>EUROCOM d.o.o. za promet roba i usluga</item>
      <item>CLARUM d. o. o. za proizvodnju, trgovinu i usluge</item>
      <item>Meteor Grupa - Labud društvo s ograničenom odgovornošću za proizvodnju sredstava za čišćenje, higijenskih i kemijskih pro</item>
      <item>INSTITUT IGH, dioničko društvo za istraživanje i razvoj u graditeljstvu</item>
      <item>JETONIS &amp; CO, d.o.o. za trgovinu i ugostiteljstvo u stečaju</item>
      <item>LOGISTIKA VIOLETA d.o.o. za proizvodnju, trgovinu i usluge</item>
      <item>BADEL 1862 dioničko društvo, vina, alkoholna i bezalkoholna pića</item>
      <item>ZVIJEZDA dioničko društvo za proizvodnju, trgovinu i usluge</item>
      <item>ŠAFRAM, društvo s ograničenom odgovornošću za proizvodnju</item>
      <item>Hrvatsko društvo skladatelja</item>
      <item>PODRAVKA prehrambena industrija, d.d.</item>
      <item>DUKAT mliječna industrija dioničko društvo</item>
      <item>BIO-ŽUNEC društvo s ograničenom odgovornošću za trgovinu i usluge</item>
      <item>MAKARSKI KOMUNALAC društvo s ograničenom odgovornošću za obavljanje komunalnih poslova</item>
      <item>NIKAS trgovina, zastupanje i posredovanje, d. o. o.</item>
      <item>DALMAMED, društvo s ograničenom odgovornošću za proizvodnju i promet pčelinjim proizvodima, repromaterijalom za pčelarstvo</item>
      <item>PIP pčelarstvo, priroda, tehnika, d.o.o.</item>
      <item>ZAGREBAČKA BANKA DIONIČKO DRUŠTVO</item>
      <item>SARDINA društvo sa ograničenom odgovornošću za ulov, preradu i konzerviranje ribe i marikulturu</item>
      <item>GRIKULA društvo s ograničenom odgovornošću za trgovinu, ugostiteljstvo i turizam</item>
      <item>Jure Kerum</item>
      <item>KOTEKS import-export dioničko društvo za unutarnju i vanjsku trgovinu</item>
      <item>Ministarstvo pravosuđa RH</item>
      <item>Ministarstvo financija RH</item>
      <item>JOKER d.o.o. za rekreaciju i usluge</item>
      <item>ORBICO d.o.o. za trgovinu</item>
      <item>ANAMARIJA-COMPANY, društvo s ograničenom odgovornošću za proizvodnju, trgovinu i usluge</item>
      <item>B2  KAPITAL d.o.o. za poslovne usluge</item>
      <item>RADION, društvo s ograničenom odgovornošću za trgovinu, uslužnu djelatnost, ugositeljstvo, turizam i export-import</item>
      <item>GRADINA-BAŠKA VODA društvo s ograničenom odgovornošću za komunalnu djelatnost</item>
      <item>Nina Gruica</item>
      <item>Ecija Listeš</item>
      <item>Marija Leskur</item>
      <item>Željka Kerum Topalušić</item>
      <item>Josip Komar</item>
      <item>Sanja Mijan</item>
      <item>Jure Šerić</item>
    </izvorni_sadrzaj>
    <derivirana_varijabla naziv="DomainObject.Predmet.StrankaListNazivFormated_1">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TOWN d.o.o. za ugostiteljstvo u stečaju</item>
      <item>MILS, MLJEKARA SPLIT dioničko društvo u stečaju</item>
      <item>VODOVOD d.o.o. za usluge opskrbe pitkom vodom</item>
      <item>LAGER BAŠIĆ, d.o.o. za proizvodnju, trgovinu i usluge</item>
      <item>MARJAN VOĆE d.o.o. za trgovinu, ugostiteljstvo i usluge</item>
      <item>Komunalno društvo GRAD d.o.o.</item>
      <item>TEKSTILPROMET d.d., trgovina na veliko i malo</item>
      <item>REKORD-TIM d. o. o. za proizvodnju, trgovinu na veliko i malo, uvoz-izvoz</item>
      <item>NIRS, društvo s ograničenom odgovornošću za proizvodnju i trgovinu</item>
      <item>Fructus KRESTO d.o.o. za trgovinu</item>
      <item>MEĐIMURKA trgovačko društvo na veliko i malo, uvoz-izvoz, dioničko društvo</item>
      <item>PERUTNINA PTUJ - PIPO d.o.o. za proizvodnju i trgovinu</item>
      <item>PODRAVSKA BANKA dioničko društvo</item>
      <item>Hrvatski Telekom d.d.</item>
      <item>ALLIANZ ZAGREB dioničko društvo za osiguranje</item>
      <item>HEP-Operator distribucijskog sustava d.o.o. za distribuciju i opskrbu električne energije</item>
      <item>FRIDRIH društvo s ograničenom odgovornošću za proizvodnju preradu i trgovinu gljiva</item>
      <item>Ivan Šušnjara</item>
      <item>HEP ELEKTRA d.o.o. za opskrbu električnom energijom</item>
      <item>ISTARSKA PIVOVARA d.o.o. za proizvodnju, usluge i trgovinu</item>
      <item>Kutjevo dioničko društvo za proizvodnju i promet poljoprivrednih i prehrambenih proizvoda</item>
      <item>NARODNE NOVINE, dioničko društvo za izdavanje i tiskanje Službenog lista Republike Hrvatske, službenih i drugih obrazaca te </item>
      <item>FORUM, društvo s ograničenom odgovornošću za izdavačku djelatnost</item>
      <item>PAŠKA SIRANA dioničko društvo za proizvodnju, preradu, otkup i  prodaju poljoprivrednih proizvoda</item>
      <item>AGRAM BANKA, dioničko društvo</item>
      <item>DIOKOM  NOVI d.o.o. za proizvodnju i trgovinu u stečaju</item>
      <item>ZAVOD ZA JAVNO ZDRAVSTVO DUBROVAČKO-NERETVANSKE ŽUPANIJE</item>
      <item>Saponia kemijska, prehrambena i farmaceutska industrija d.d.</item>
      <item>DICENTRA d.o.o. za trgovinu i usluge</item>
      <item>REVICON za računovodstvo, poslovno savjetovanje, društvo s ograničenom odgovornošću</item>
      <item>PIK VRBOVEC-MESNA INDUSTRIJA, dioničko društvo za proizvodnju i promet mesa i mesnih prerađevina</item>
      <item>Hrvatske vode,Vodnogospodarski odjel za slivove sjevernog Jadrana</item>
      <item>AUTOKUĆA VRDOLJAK trgovina i usluge, export-import d.o.o.</item>
      <item>DOC DUBROVNIK d.o.o. za trgovinu, turizam i usluge</item>
      <item>Hrvatske vode,Vodnogospodarski odjel za gornju Savu</item>
      <item>MESNA INDUSTRIJA BRAĆA PIVAC proizvodnja i prerada mesa, trgovina, usluge, turizam, ugostiteljstvo i turistička agencija d.o.o</item>
      <item>EMO-ADRIA d.o.o. za trgovinu, proizvodnju, usluge i turizam</item>
      <item>CVJETKO društvo s ograničenom odgovornošću, za trgovinu i usluge, turistička agencija</item>
      <item>KORDIĆ KOMERC d.o.o. za trgovinu</item>
      <item>Delamaris Zagreb društvo s ograničenom odgovornošću za trgovinu i usluge</item>
      <item>ADRIATIC OSIGURANJE dioničko društvo</item>
      <item>Grad Trogir</item>
      <item>INA-INDUSTRIJA NAFTE, d.d.</item>
      <item>MAKRO d.o.o. za trgovinu, građevinarstvo, inženjering, usluge na području prometa, prijevoz i turizam</item>
      <item>Ivica Jelavić-Šako,vlasnik obrta Jelavić</item>
      <item>ELECTRONIC SECURITY d.o.o. tehnička zaštita imovine</item>
      <item>ZELENI GRAD ŠIBENIK društvo s ograničenom odgovornošću za komunalne djelatnosti</item>
      <item>Grad Zadar</item>
      <item>P P K karlovačka mesna industrija, dioničko društvo</item>
      <item>Joško Kodžoman,vl.obrta za pekarstvo Klas</item>
      <item>ARABESCA društvo s ograničenom odgovornošću za trgovinu, proizvodnju, usluge i ugostiteljstvo</item>
      <item>MAGROS komercijalni konzalting d. o. o. u stečaju</item>
      <item>Grad Zagreb</item>
      <item>GRAFIKA-GRAFOPRINT d.o.o. za grafičku djelatnost i trgovinu</item>
      <item>Zavod za javno zdravstvo Ličko-senjske županije</item>
      <item>VIVAT FINA VINA d.o.o. za trgovinu i usluge</item>
      <item>ZDENKA-mliječni proizvodi društvo s ograničenom odgovornošću za proizvodnju mliječnih proizvoda, trgovinu i usluge</item>
      <item>PREHRAMBENO INDUSTRIJSKI KOMBINAT dioničko društvo za proizvodnju, preradu i trgovinu</item>
      <item>ZAGREBAČKI HOLDING, društvo s ograničenom odgovornošću za javni prijevoz, opskrbu vodom, održavanje čistoće, putnička a</item>
      <item>Adriatic Croatia International Club, za djelatnost marina d. d.</item>
      <item>TEKOM d.o.o. za usluge, servis i prodaju</item>
      <item>ESTRA društvo s ograničenom odgovornošću za trgovinu na veliko i malo</item>
      <item>ADRIA RESORTS društvo s ograničenom odgovornošću za turizam i ugostiteljstvo te ostale poslovne djelatnosti</item>
      <item>DUPIN d.o.o. za unutarnju i vanjsku trgovinu i usluge</item>
      <item>KOTANYI d.o.o. za trgovinu</item>
      <item>ŽITOPROIZVOD dioničko društvo</item>
      <item>NAŠE KLASJE društvo s ograničenom odgovornošću za proizvodnju, trgovinu i usluge</item>
      <item>FRAGARIA d.o.o. za unutarnju i vanjsku trgovinu, proizvodnju voća i povrća</item>
      <item>EUROM d.o.o. za marketing, trgovinu, uvoz-izvoz, građenje i zastupanje inozemnih tvrtki u stečaju</item>
      <item>Grad Dubrovnik</item>
      <item>Marijan Huzjak,vl.MYGROS</item>
      <item>Tea Gabelica,vl.obrta FINOĆA</item>
      <item>ROX društvo s ograničenom odgovornošću za trgovinu i usluge</item>
      <item>Suvlasnici stambene zgrade Milana Amruša 1 u Zagrebu</item>
      <item>Suvlasnici stambene zgrade u Zagrebu, Kamaufova 2</item>
      <item>Hrvatske vode, pravna osoba za upravljanje vodama</item>
      <item>Mijo Maleš,vl. pekarskog obrta</item>
      <item>OSILOVAC d.o.o. za poljoprivrednu proizvodnju</item>
      <item>TUTTI FRUTTI - FMB, društvo s ograničenom odgovornošću za proizvodnju, usluge i trgovinu</item>
      <item>Martin Omrčen,vl.obrta GRAFOPAK</item>
      <item>Marija Mornar</item>
      <item>Zlatko Marin,vl.Marin ugostiteljska oprema</item>
      <item>TROGIR HOLDING d.o.o. za komunalne djelatnosti, parking i usluge</item>
      <item>DISA, d.o.o. za trgovinu i poslovne usluge</item>
      <item>AUTOline d.o.o. za trgovinu i usluge - u stečaju</item>
      <item>Mesna industrija-Vajda, dioničko društvo Čakovec</item>
      <item>BOSMATTOM proizvodnja, trgovina i usluge, export-import, društvo s ograničenom odgovornošću</item>
      <item>SALVIA, društvo s ograničenom odgovornošću za trgovinu, usluge, proizvodnju, uvoz-izvoz</item>
      <item>SLOBODNA DALMACIJA izdavačka i tiskarska djelatnost, dioničko društvo</item>
      <item>Jadranka Džolić,vl.obrta BOLIJA</item>
      <item>ACCRA d.o.o. za proizvodnju i trgovinu</item>
      <item>BRODOMERKUR trgovina i usluge, dioničko društvo</item>
      <item>SWISSLION d.o.o. za proizvodnju, trgovinu i distribuciju</item>
      <item>IVOX trgovina i usluge d.o.o.</item>
      <item>Damir Sršen,vl.Obrta za trgovinu PRINTER</item>
      <item>Nedjeljko Tešija,vl.Obrta za prijevoz,građevinarstvo, trgovinu i usluge</item>
      <item>Mercedes-Benz Leasing Hrvatska d.o.o. za leasing nekretnina, vozila i strojeva</item>
      <item>HŽ INFRASTRUKTURA d.o.o. za upravljanje, održavanje i izgradnju željezničke infrastrukture</item>
      <item>VODOVOD I KANALIZACIJA, društvo s ograničenom odgovornošću za vodoopskrbu, odvodnju i pročišćavanje otpadnih voda</item>
      <item>Hrvatska radiotelevizija</item>
      <item>SIRANA GLIGORA d.o.o. za proizvodnju, trgovinu, turizam i poljoprivredu</item>
      <item>BOŽJAKOVINA, dioničko društvo za proizvodnju i promet poljoprivrednim proizvodima</item>
      <item>EURO DAUS dioničko društvo za trgovinu i servis vozila</item>
      <item>HEP-Operator distribucijskog sustava d.o.o., Elektra Šibenik</item>
      <item>JAMNICA dioničko društvo za proizvodnju mineralnih voda</item>
      <item>BOBIS d.o.o. za proizvodnju kolača, trajnog peciva i kruha</item>
      <item>KUK-CO društvo s ograničenom odgovornošću za građevinarstvo, trgovinu i usluge</item>
      <item>BEST WEST, trgovina i turistička agencija, d.o.o.</item>
      <item>CESTAR društvo s ograničenom odgovornošću za građevinarstvo</item>
      <item>MATADURA, d.o.o. za usluge u nautičkom turizmu</item>
      <item>SONEX društvo sa ograničenom odgovornošću za proizvodnju i trgovinu</item>
      <item>Ivica Babić,vl.obrta BABIĆ</item>
      <item>GR CARTOTECNICA Srl.</item>
      <item>PJACA ROSA d.o.o. za ugostiteljstvo i turizam</item>
      <item>CRO-GO d.o.o. za proizvodnju i trgovinu</item>
      <item>LEDO dioničko društvo za proizvodnju i promet sladoleda i smrznute hrane</item>
      <item>Grad Split</item>
      <item>COCA-COLA HBC HRVATSKA - društvo s ograničenom odgovornošću za proizvodnju, prodaju i distribuciju bezalkoholnih pića</item>
      <item>JADRAN - GALENSKI LABORATORIJ d. d.</item>
      <item>RADIN-GRAFIKA d.o.o. za trgovinu</item>
      <item>JEDINSTVO, poljoprivredna zadruga - "u stečaju"</item>
      <item>GS1 Croatia</item>
      <item>STJE MA PROMET d.o.o. za trgovinu i prijevoz, uvoz-izvoz</item>
      <item>Stečajna masa iza SUTLA poljoprivredna zadruga - u stečaju</item>
      <item>ALCA ZAGREB trgovačko društvo s ograničenom odgovornošću za uvoz, izvoz i trgovinu na veliko i malo</item>
      <item>PČELARSTVO DARUVAR društvo s ograničenom odgovornošću za proizvodnju, trgovinu i usluge</item>
      <item>VODOVOD I ODVODNJA društvo s ograničenom odgovornošću za vodoopskrbu, te odvodnju i pročišćavanje otpadnih voda</item>
      <item>AFRODITA COMMERC d.o.o. za trgovinu, proizvodnju i usluge</item>
      <item>MLJEKARA BOSNIĆ d.o.o. za usluge</item>
      <item>TRGOMIX, društvo s ograničenom odgovornošću za trgovinu, export-import</item>
      <item>VODOOPSKRBA I ODVODNJA društvo s ograničenom odgovornošću za javnu vodoopskrbu i odvodnju</item>
      <item>CROATIA osiguranje d.d.</item>
      <item>Granolio d.d. za proizvodnju, trgovinu i usluge</item>
      <item>PECTEN d.o.o. mrijest, uzgoj i trgovina ribe i školjkaša</item>
      <item>NOVOTERM, d.o.o. za proizvodnju i trgovinu</item>
      <item>Beiersdorf - trgovina na veliko parfemima i kozmetikom d.o.o.</item>
      <item>Financijska agencija</item>
      <item>STANO-UPRAVA društvo s ograničenom odgovornošću za organizaciju upravljanja i održavanja stambenih zgrada, poslovnih prosto</item>
      <item>PPD CROATIA društvo s ograničenom odgovornošću za trgovinu i usluge</item>
      <item>AWT INTERNATIONAL Trgovina i usluge, d.o.o.</item>
      <item>Suvlasnici stambene zgrade u Zagrebu, Praška 10</item>
      <item>KIM Mljekara Karlovac društvo s ograničenom odgovornošću</item>
      <item>GILAN društvo s ograničenom odgovornošću za graditeljstvo</item>
      <item>KGH TEHNIKA d.o.o. za projektiranje, inženjering, graditeljstvo, konzalting i trgovinu</item>
      <item>PRERADA d.o.o. za trgovinu, pekarstvo i proizvodnju tjestenine</item>
      <item>Čakovečki mlinovi, dioničko društvo za proizvodnju i promet prehrambenih proizvoda,Čakovec</item>
      <item>FRANCK prehrambena industrija, dioničko društvo</item>
      <item>NASTAVNI ZAVOD ZA JAVNO ZDRAVSTVO SPLITSKO-DALMATINSKE ŽUPANIJE</item>
      <item>GRAD STARI GRAD</item>
      <item>Dragan Kondić,vl.obrta Pekarnice VODICE</item>
      <item>KOMUNALNO STARI GRAD, društvo s ograničenom odgovornošću za komunalnu djelatnost</item>
      <item>Duje Bašćevan</item>
      <item>AUTOCOMMERCE HRVATSKA d.o.o. za promet robe na vanjskom i unutrašnjem tržištu</item>
      <item>Grad Rijeka</item>
      <item>EUROCOM d.o.o. za promet roba i usluga</item>
      <item>CLARUM d. o. o. za proizvodnju, trgovinu i usluge</item>
      <item>Meteor Grupa - Labud društvo s ograničenom odgovornošću za proizvodnju sredstava za čišćenje, higijenskih i kemijskih pro</item>
      <item>INSTITUT IGH, dioničko društvo za istraživanje i razvoj u graditeljstvu</item>
      <item>JETONIS &amp; CO, d.o.o. za trgovinu i ugostiteljstvo u stečaju</item>
      <item>LOGISTIKA VIOLETA d.o.o. za proizvodnju, trgovinu i usluge</item>
      <item>BADEL 1862 dioničko društvo, vina, alkoholna i bezalkoholna pića</item>
      <item>ZVIJEZDA dioničko društvo za proizvodnju, trgovinu i usluge</item>
      <item>ŠAFRAM, društvo s ograničenom odgovornošću za proizvodnju</item>
      <item>Hrvatsko društvo skladatelja</item>
      <item>PODRAVKA prehrambena industrija, d.d.</item>
      <item>DUKAT mliječna industrija dioničko društvo</item>
      <item>BIO-ŽUNEC društvo s ograničenom odgovornošću za trgovinu i usluge</item>
      <item>MAKARSKI KOMUNALAC društvo s ograničenom odgovornošću za obavljanje komunalnih poslova</item>
      <item>NIKAS trgovina, zastupanje i posredovanje, d. o. o.</item>
      <item>DALMAMED, društvo s ograničenom odgovornošću za proizvodnju i promet pčelinjim proizvodima, repromaterijalom za pčelarstvo</item>
      <item>PIP pčelarstvo, priroda, tehnika, d.o.o.</item>
      <item>ZAGREBAČKA BANKA DIONIČKO DRUŠTVO</item>
      <item>SARDINA društvo sa ograničenom odgovornošću za ulov, preradu i konzerviranje ribe i marikulturu</item>
      <item>GRIKULA društvo s ograničenom odgovornošću za trgovinu, ugostiteljstvo i turizam</item>
      <item>Jure Kerum</item>
      <item>KOTEKS import-export dioničko društvo za unutarnju i vanjsku trgovinu</item>
      <item>Ministarstvo pravosuđa RH</item>
      <item>Ministarstvo financija RH</item>
      <item>JOKER d.o.o. za rekreaciju i usluge</item>
      <item>ORBICO d.o.o. za trgovinu</item>
      <item>ANAMARIJA-COMPANY, društvo s ograničenom odgovornošću za proizvodnju, trgovinu i usluge</item>
      <item>B2  KAPITAL d.o.o. za poslovne usluge</item>
      <item>RADION, društvo s ograničenom odgovornošću za trgovinu, uslužnu djelatnost, ugositeljstvo, turizam i export-import</item>
      <item>GRADINA-BAŠKA VODA društvo s ograničenom odgovornošću za komunalnu djelatnost</item>
      <item>Nina Gruica</item>
      <item>Ecija Listeš</item>
      <item>Marija Leskur</item>
      <item>Željka Kerum Topalušić</item>
      <item>Josip Komar</item>
      <item>Sanja Mijan</item>
      <item>Jure Šerić</item>
    </derivirana_varijabla>
  </DomainObject.Predmet.StrankaListNazivFormated>
  <DomainObject.Predmet.StrankaListNazivFormatedOIB>
    <izvorni_sadrzaj>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tem>TOWN d.o.o. za ugostiteljstvo u stečaju, OIB 29453005461</item>
      <item>MILS, MLJEKARA SPLIT dioničko društvo u stečaju, OIB 08214458449</item>
      <item>VODOVOD d.o.o. za usluge opskrbe pitkom vodom, OIB 89406825003</item>
      <item>LAGER BAŠIĆ, d.o.o. za proizvodnju, trgovinu i usluge, OIB 49617677906</item>
      <item>MARJAN VOĆE d.o.o. za trgovinu, ugostiteljstvo i usluge, OIB 10152071100</item>
      <item>Komunalno društvo GRAD d.o.o., OIB 79182010236</item>
      <item>TEKSTILPROMET d.d., trgovina na veliko i malo, OIB 16529207670</item>
      <item>REKORD-TIM d. o. o. za proizvodnju, trgovinu na veliko i malo, uvoz-izvoz, OIB 46917701294</item>
      <item>NIRS, društvo s ograničenom odgovornošću za proizvodnju i trgovinu, OIB 48019802063</item>
      <item>Fructus KRESTO d.o.o. za trgovinu, OIB 65422076638</item>
      <item>MEĐIMURKA trgovačko društvo na veliko i malo, uvoz-izvoz, dioničko društvo, OIB 22481023589</item>
      <item>PERUTNINA PTUJ - PIPO d.o.o. za proizvodnju i trgovinu, OIB 07977096210</item>
      <item>PODRAVSKA BANKA dioničko društvo, OIB 97326283154</item>
      <item>Hrvatski Telekom d.d., OIB 81793146560</item>
      <item>ALLIANZ ZAGREB dioničko društvo za osiguranje, OIB 23759810849</item>
      <item>HEP-Operator distribucijskog sustava d.o.o. za distribuciju i opskrbu električne energije, OIB 46830600751</item>
      <item>FRIDRIH društvo s ograničenom odgovornošću za proizvodnju preradu i trgovinu gljiva, OIB 02186824032</item>
      <item>Ivan Šušnjara, OIB 34728253773</item>
      <item>HEP ELEKTRA d.o.o. za opskrbu električnom energijom, OIB 43965974818</item>
      <item>ISTARSKA PIVOVARA d.o.o. za proizvodnju, usluge i trgovinu, OIB 34031012034</item>
      <item>Kutjevo dioničko društvo za proizvodnju i promet poljoprivrednih i prehrambenih proizvoda, OIB 21918659912</item>
      <item>NARODNE NOVINE, dioničko društvo za izdavanje i tiskanje Službenog lista Republike Hrvatske, službenih i drugih obrazaca te , OIB 64546066176</item>
      <item>FORUM, društvo s ograničenom odgovornošću za izdavačku djelatnost, OIB 33127072619</item>
      <item>PAŠKA SIRANA dioničko društvo za proizvodnju, preradu, otkup i  prodaju poljoprivrednih proizvoda, OIB 69220072166</item>
      <item>AGRAM BANKA, dioničko društvo, OIB 70663193635</item>
      <item>DIOKOM  NOVI d.o.o. za proizvodnju i trgovinu u stečaju, OIB 14723663506</item>
      <item>ZAVOD ZA JAVNO ZDRAVSTVO DUBROVAČKO-NERETVANSKE ŽUPANIJE, OIB 55488649150</item>
      <item>Saponia kemijska, prehrambena i farmaceutska industrija d.d., OIB 37879152548</item>
      <item>DICENTRA d.o.o. za trgovinu i usluge, OIB 79709472695</item>
      <item>REVICON za računovodstvo, poslovno savjetovanje, društvo s ograničenom odgovornošću, OIB 63814286623</item>
      <item>PIK VRBOVEC-MESNA INDUSTRIJA, dioničko društvo za proizvodnju i promet mesa i mesnih prerađevina, OIB 78909170415</item>
      <item>Hrvatske vode,Vodnogospodarski odjel za slivove sjevernog Jadrana, OIB 28921383001</item>
      <item>AUTOKUĆA VRDOLJAK trgovina i usluge, export-import d.o.o., OIB 50405970468</item>
      <item>DOC DUBROVNIK d.o.o. za trgovinu, turizam i usluge, OIB 34772818044</item>
      <item>Hrvatske vode,Vodnogospodarski odjel za gornju Savu, OIB 28921383001</item>
      <item>MESNA INDUSTRIJA BRAĆA PIVAC proizvodnja i prerada mesa, trgovina, usluge, turizam, ugostiteljstvo i turistička agencija d.o.o, OIB 28128148322</item>
      <item>EMO-ADRIA d.o.o. za trgovinu, proizvodnju, usluge i turizam, OIB 03274326051</item>
      <item>CVJETKO društvo s ograničenom odgovornošću, za trgovinu i usluge, turistička agencija, OIB 22817303312</item>
      <item>KORDIĆ KOMERC d.o.o. za trgovinu, OIB 57280774429</item>
      <item>Delamaris Zagreb društvo s ograničenom odgovornošću za trgovinu i usluge, OIB 68566741868</item>
      <item>ADRIATIC OSIGURANJE dioničko društvo, OIB 94472454976</item>
      <item>Grad Trogir, OIB 84400309496</item>
      <item>INA-INDUSTRIJA NAFTE, d.d., OIB 27759560625</item>
      <item>MAKRO d.o.o. za trgovinu, građevinarstvo, inženjering, usluge na području prometa, prijevoz i turizam, OIB 53696769296</item>
      <item>Ivica Jelavić-Šako,vlasnik obrta Jelavić, OIB 26255355420</item>
      <item>ELECTRONIC SECURITY d.o.o. tehnička zaštita imovine, OIB 03489581187</item>
      <item>ZELENI GRAD ŠIBENIK društvo s ograničenom odgovornošću za komunalne djelatnosti, OIB 54873130289</item>
      <item>Grad Zadar, OIB 09933651854</item>
      <item>P P K karlovačka mesna industrija, dioničko društvo, OIB 18257277698</item>
      <item>Joško Kodžoman,vl.obrta za pekarstvo Klas, OIB 33933761681</item>
      <item>ARABESCA društvo s ograničenom odgovornošću za trgovinu, proizvodnju, usluge i ugostiteljstvo, OIB 74781787524</item>
      <item>MAGROS komercijalni konzalting d. o. o. u stečaju, OIB 33296756165</item>
      <item>Grad Zagreb, OIB 61817894937</item>
      <item>GRAFIKA-GRAFOPRINT d.o.o. za grafičku djelatnost i trgovinu, OIB 57236264858</item>
      <item>Zavod za javno zdravstvo Ličko-senjske županije, OIB 96210828522</item>
      <item>VIVAT FINA VINA d.o.o. za trgovinu i usluge, OIB 22847118886</item>
      <item>ZDENKA-mliječni proizvodi društvo s ograničenom odgovornošću za proizvodnju mliječnih proizvoda, trgovinu i usluge, OIB 45651553790</item>
      <item>PREHRAMBENO INDUSTRIJSKI KOMBINAT dioničko društvo za proizvodnju, preradu i trgovinu, OIB 40174736344</item>
      <item>ZAGREBAČKI HOLDING, društvo s ograničenom odgovornošću za javni prijevoz, opskrbu vodom, održavanje čistoće, putnička a, OIB 85584865987</item>
      <item>Adriatic Croatia International Club, za djelatnost marina d. d., OIB 17195049659</item>
      <item>TEKOM d.o.o. za usluge, servis i prodaju, OIB 28897968600</item>
      <item>ESTRA društvo s ograničenom odgovornošću za trgovinu na veliko i malo, OIB 33346605838</item>
      <item>ADRIA RESORTS društvo s ograničenom odgovornošću za turizam i ugostiteljstvo te ostale poslovne djelatnosti, OIB 16582230172</item>
      <item>DUPIN d.o.o. za unutarnju i vanjsku trgovinu i usluge, OIB 31062429092</item>
      <item>KOTANYI d.o.o. za trgovinu, OIB 54657631085</item>
      <item>ŽITOPROIZVOD dioničko društvo, OIB 05694036121</item>
      <item>NAŠE KLASJE društvo s ograničenom odgovornošću za proizvodnju, trgovinu i usluge, OIB 62858712399</item>
      <item>FRAGARIA d.o.o. za unutarnju i vanjsku trgovinu, proizvodnju voća i povrća, OIB 27157012635</item>
      <item>EUROM d.o.o. za marketing, trgovinu, uvoz-izvoz, građenje i zastupanje inozemnih tvrtki u stečaju, OIB 59179135873</item>
      <item>Grad Dubrovnik, OIB 21712494719</item>
      <item>Marijan Huzjak,vl.MYGROS, OIB 24517653545</item>
      <item>Tea Gabelica,vl.obrta FINOĆA, OIB 33064145719</item>
      <item>ROX društvo s ograničenom odgovornošću za trgovinu i usluge, OIB 20534431136</item>
      <item>Suvlasnici stambene zgrade Milana Amruša 1 u Zagrebu</item>
      <item>Suvlasnici stambene zgrade u Zagrebu, Kamaufova 2</item>
      <item>Hrvatske vode, pravna osoba za upravljanje vodama, OIB 28921383001</item>
      <item>Mijo Maleš,vl. pekarskog obrta, OIB 04301850335</item>
      <item>OSILOVAC d.o.o. za poljoprivrednu proizvodnju, OIB 54035700225</item>
      <item>TUTTI FRUTTI - FMB, društvo s ograničenom odgovornošću za proizvodnju, usluge i trgovinu, OIB 27202871867</item>
      <item>Martin Omrčen,vl.obrta GRAFOPAK, OIB 63144984624</item>
      <item>Marija Mornar, OIB 99421479089</item>
      <item>Zlatko Marin,vl.Marin ugostiteljska oprema, OIB 92123845489</item>
      <item>TROGIR HOLDING d.o.o. za komunalne djelatnosti, parking i usluge, OIB 09746817380</item>
      <item>DISA, d.o.o. za trgovinu i poslovne usluge, OIB 64196709712</item>
      <item>AUTOline d.o.o. za trgovinu i usluge - u stečaju, OIB 08308145610</item>
      <item>Mesna industrija-Vajda, dioničko društvo Čakovec, OIB 16257048014</item>
      <item>BOSMATTOM proizvodnja, trgovina i usluge, export-import, društvo s ograničenom odgovornošću, OIB 81681479354</item>
      <item>SALVIA, društvo s ograničenom odgovornošću za trgovinu, usluge, proizvodnju, uvoz-izvoz, OIB 52538924684</item>
      <item>SLOBODNA DALMACIJA izdavačka i tiskarska djelatnost, dioničko društvo, OIB 35075764438</item>
      <item>Jadranka Džolić,vl.obrta BOLIJA, OIB 43648390090</item>
      <item>ACCRA d.o.o. za proizvodnju i trgovinu, OIB 82434971257</item>
      <item>BRODOMERKUR trgovina i usluge, dioničko društvo, OIB 33956120458</item>
      <item>SWISSLION d.o.o. za proizvodnju, trgovinu i distribuciju, OIB 73281698607</item>
      <item>IVOX trgovina i usluge d.o.o., OIB 44889398819</item>
      <item>Damir Sršen,vl.Obrta za trgovinu PRINTER, OIB 92535305797</item>
      <item>Nedjeljko Tešija,vl.Obrta za prijevoz,građevinarstvo, trgovinu i usluge, OIB 63318738680</item>
      <item>Mercedes-Benz Leasing Hrvatska d.o.o. za leasing nekretnina, vozila i strojeva, OIB 17080997510</item>
      <item>HŽ INFRASTRUKTURA d.o.o. za upravljanje, održavanje i izgradnju željezničke infrastrukture, OIB 39901919995</item>
      <item>VODOVOD I KANALIZACIJA, društvo s ograničenom odgovornošću za vodoopskrbu, odvodnju i pročišćavanje otpadnih voda, OIB 56826138353</item>
      <item>Hrvatska radiotelevizija, OIB 68419124305</item>
      <item>SIRANA GLIGORA d.o.o. za proizvodnju, trgovinu, turizam i poljoprivredu, OIB 15932947595</item>
      <item>BOŽJAKOVINA, dioničko društvo za proizvodnju i promet poljoprivrednim proizvodima, OIB 66671729980</item>
      <item>EURO DAUS dioničko društvo za trgovinu i servis vozila, OIB 19212513210</item>
      <item>HEP-Operator distribucijskog sustava d.o.o., Elektra Šibenik, OIB 46830600751</item>
      <item>JAMNICA dioničko društvo za proizvodnju mineralnih voda, OIB 05050436541</item>
      <item>BOBIS d.o.o. za proizvodnju kolača, trajnog peciva i kruha, OIB 88148846119</item>
      <item>KUK-CO društvo s ograničenom odgovornošću za građevinarstvo, trgovinu i usluge, OIB 89961975037</item>
      <item>BEST WEST, trgovina i turistička agencija, d.o.o., OIB 84901963108</item>
      <item>CESTAR društvo s ograničenom odgovornošću za građevinarstvo, OIB 27471262195</item>
      <item>MATADURA, d.o.o. za usluge u nautičkom turizmu, OIB 58650688055</item>
      <item>SONEX društvo sa ograničenom odgovornošću za proizvodnju i trgovinu, OIB 17972204121</item>
      <item>Ivica Babić,vl.obrta BABIĆ, OIB 76688891305</item>
      <item>GR CARTOTECNICA Srl.</item>
      <item>PJACA ROSA d.o.o. za ugostiteljstvo i turizam, OIB 35737638587</item>
      <item>CRO-GO d.o.o. za proizvodnju i trgovinu, OIB 79478632402</item>
      <item>LEDO dioničko društvo za proizvodnju i promet sladoleda i smrznute hrane, OIB 87955947581</item>
      <item>Grad Split, OIB 78755598868</item>
      <item>COCA-COLA HBC HRVATSKA - društvo s ograničenom odgovornošću za proizvodnju, prodaju i distribuciju bezalkoholnih pića, OIB 00228269289</item>
      <item>JADRAN - GALENSKI LABORATORIJ d. d., OIB 20950636972</item>
      <item>RADIN-GRAFIKA d.o.o. za trgovinu, OIB 51934286030</item>
      <item>JEDINSTVO, poljoprivredna zadruga - "u stečaju", OIB 30698530431</item>
      <item>GS1 Croatia, OIB 03365973101</item>
      <item>STJE MA PROMET d.o.o. za trgovinu i prijevoz, uvoz-izvoz, OIB 46368164888</item>
      <item>Stečajna masa iza SUTLA poljoprivredna zadruga - u stečaju, OIB 70727110918</item>
      <item>ALCA ZAGREB trgovačko društvo s ograničenom odgovornošću za uvoz, izvoz i trgovinu na veliko i malo, OIB 58353015102</item>
      <item>PČELARSTVO DARUVAR društvo s ograničenom odgovornošću za proizvodnju, trgovinu i usluge, OIB 72519049956</item>
      <item>VODOVOD I ODVODNJA društvo s ograničenom odgovornošću za vodoopskrbu, te odvodnju i pročišćavanje otpadnih voda, OIB 26251326399</item>
      <item>AFRODITA COMMERC d.o.o. za trgovinu, proizvodnju i usluge, OIB 13262076150</item>
      <item>MLJEKARA BOSNIĆ d.o.o. za usluge, OIB 51716528859</item>
      <item>TRGOMIX, društvo s ograničenom odgovornošću za trgovinu, export-import, OIB 70233534019</item>
      <item>VODOOPSKRBA I ODVODNJA društvo s ograničenom odgovornošću za javnu vodoopskrbu i odvodnju, OIB 83416546499</item>
      <item>CROATIA osiguranje d.d., OIB 26187994862</item>
      <item>Granolio d.d. za proizvodnju, trgovinu i usluge, OIB 59064993527</item>
      <item>PECTEN d.o.o. mrijest, uzgoj i trgovina ribe i školjkaša, OIB 68556376253</item>
      <item>NOVOTERM, d.o.o. za proizvodnju i trgovinu, OIB 78311345235</item>
      <item>Beiersdorf - trgovina na veliko parfemima i kozmetikom d.o.o., OIB 57315927742</item>
      <item>Financijska agencija, OIB 85821130368</item>
      <item>STANO-UPRAVA društvo s ograničenom odgovornošću za organizaciju upravljanja i održavanja stambenih zgrada, poslovnih prosto, OIB 17418170125</item>
      <item>PPD CROATIA društvo s ograničenom odgovornošću za trgovinu i usluge, OIB 42729559546</item>
      <item>AWT INTERNATIONAL Trgovina i usluge, d.o.o., OIB 57159149897</item>
      <item>Suvlasnici stambene zgrade u Zagrebu, Praška 10</item>
      <item>KIM Mljekara Karlovac društvo s ograničenom odgovornošću, OIB 93458739954</item>
      <item>GILAN društvo s ograničenom odgovornošću za graditeljstvo, OIB 35846084789</item>
      <item>KGH TEHNIKA d.o.o. za projektiranje, inženjering, graditeljstvo, konzalting i trgovinu, OIB 77498607505</item>
      <item>PRERADA d.o.o. za trgovinu, pekarstvo i proizvodnju tjestenine, OIB 39254660740</item>
      <item>Čakovečki mlinovi, dioničko društvo za proizvodnju i promet prehrambenih proizvoda,Čakovec, OIB 20262622069</item>
      <item>FRANCK prehrambena industrija, dioničko društvo, OIB 07676693758</item>
      <item>NASTAVNI ZAVOD ZA JAVNO ZDRAVSTVO SPLITSKO-DALMATINSKE ŽUPANIJE, OIB 54948902275</item>
      <item>GRAD STARI GRAD, OIB 95584171878</item>
      <item>Dragan Kondić,vl.obrta Pekarnice VODICE, OIB 51213845914</item>
      <item>KOMUNALNO STARI GRAD, društvo s ograničenom odgovornošću za komunalnu djelatnost, OIB 32328464260</item>
      <item>Duje Bašćevan, OIB 17659769140</item>
      <item>AUTOCOMMERCE HRVATSKA d.o.o. za promet robe na vanjskom i unutrašnjem tržištu, OIB 36844439304</item>
      <item>Grad Rijeka, OIB 54382731928</item>
      <item>EUROCOM d.o.o. za promet roba i usluga, OIB 61781931283</item>
      <item>CLARUM d. o. o. za proizvodnju, trgovinu i usluge, OIB 36280841645</item>
      <item>Meteor Grupa - Labud društvo s ograničenom odgovornošću za proizvodnju sredstava za čišćenje, higijenskih i kemijskih pro, OIB 23359164583</item>
      <item>INSTITUT IGH, dioničko društvo za istraživanje i razvoj u graditeljstvu, OIB 79766124714</item>
      <item>JETONIS &amp; CO, d.o.o. za trgovinu i ugostiteljstvo u stečaju, OIB 59314720300</item>
      <item>LOGISTIKA VIOLETA d.o.o. za proizvodnju, trgovinu i usluge, OIB 62874063131</item>
      <item>BADEL 1862 dioničko društvo, vina, alkoholna i bezalkoholna pića, OIB 36749512860</item>
      <item>ZVIJEZDA dioničko društvo za proizvodnju, trgovinu i usluge, OIB 91492011748</item>
      <item>ŠAFRAM, društvo s ograničenom odgovornošću za proizvodnju, OIB 58257645837</item>
      <item>Hrvatsko društvo skladatelja, OIB 56668956985</item>
      <item>PODRAVKA prehrambena industrija, d.d., OIB 18928523252</item>
      <item>DUKAT mliječna industrija dioničko društvo, OIB 25457712630</item>
      <item>BIO-ŽUNEC društvo s ograničenom odgovornošću za trgovinu i usluge, OIB 02926123910</item>
      <item>MAKARSKI KOMUNALAC društvo s ograničenom odgovornošću za obavljanje komunalnih poslova, OIB 12733878804</item>
      <item>NIKAS trgovina, zastupanje i posredovanje, d. o. o., OIB 34588947552</item>
      <item>DALMAMED, društvo s ograničenom odgovornošću za proizvodnju i promet pčelinjim proizvodima, repromaterijalom za pčelarstvo, OIB 47157658264</item>
      <item>PIP pčelarstvo, priroda, tehnika, d.o.o., OIB 37364743662</item>
      <item>ZAGREBAČKA BANKA DIONIČKO DRUŠTVO, OIB 92963223473</item>
      <item>SARDINA društvo sa ograničenom odgovornošću za ulov, preradu i konzerviranje ribe i marikulturu, OIB 91062886911</item>
      <item>GRIKULA društvo s ograničenom odgovornošću za trgovinu, ugostiteljstvo i turizam, OIB 46058793842</item>
      <item>Jure Kerum, OIB 71411862557</item>
      <item>KOTEKS import-export dioničko društvo za unutarnju i vanjsku trgovinu, OIB 57001982985</item>
      <item>Ministarstvo pravosuđa RH, OIB 26635293339</item>
      <item>Ministarstvo financija RH, OIB 18683136487</item>
      <item>JOKER d.o.o. za rekreaciju i usluge, OIB 49168006090</item>
      <item>ORBICO d.o.o. za trgovinu, OIB 85611744662</item>
      <item>ANAMARIJA-COMPANY, društvo s ograničenom odgovornošću za proizvodnju, trgovinu i usluge, OIB 72416125182</item>
      <item>B2  KAPITAL d.o.o. za poslovne usluge, OIB 57509775367</item>
      <item>RADION, društvo s ograničenom odgovornošću za trgovinu, uslužnu djelatnost, ugositeljstvo, turizam i export-import, OIB 22025239366</item>
      <item>GRADINA-BAŠKA VODA društvo s ograničenom odgovornošću za komunalnu djelatnost, OIB 57015795940</item>
      <item>Nina Gruica, OIB 84599538591</item>
      <item>Ecija Listeš, OIB 07123815706</item>
      <item>Marija Leskur, OIB 53314276719</item>
      <item>Željka Kerum Topalušić, OIB 91750792954</item>
      <item>Josip Komar, OIB 87818533251</item>
      <item>Sanja Mijan, OIB 36526404804</item>
      <item>Jure Šerić, OIB 02148172532</item>
    </izvorni_sadrzaj>
    <derivirana_varijabla naziv="DomainObject.Predmet.StrankaListNazivFormatedOIB_1">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tem>TOWN d.o.o. za ugostiteljstvo u stečaju, OIB 29453005461</item>
      <item>MILS, MLJEKARA SPLIT dioničko društvo u stečaju, OIB 08214458449</item>
      <item>VODOVOD d.o.o. za usluge opskrbe pitkom vodom, OIB 89406825003</item>
      <item>LAGER BAŠIĆ, d.o.o. za proizvodnju, trgovinu i usluge, OIB 49617677906</item>
      <item>MARJAN VOĆE d.o.o. za trgovinu, ugostiteljstvo i usluge, OIB 10152071100</item>
      <item>Komunalno društvo GRAD d.o.o., OIB 79182010236</item>
      <item>TEKSTILPROMET d.d., trgovina na veliko i malo, OIB 16529207670</item>
      <item>REKORD-TIM d. o. o. za proizvodnju, trgovinu na veliko i malo, uvoz-izvoz, OIB 46917701294</item>
      <item>NIRS, društvo s ograničenom odgovornošću za proizvodnju i trgovinu, OIB 48019802063</item>
      <item>Fructus KRESTO d.o.o. za trgovinu, OIB 65422076638</item>
      <item>MEĐIMURKA trgovačko društvo na veliko i malo, uvoz-izvoz, dioničko društvo, OIB 22481023589</item>
      <item>PERUTNINA PTUJ - PIPO d.o.o. za proizvodnju i trgovinu, OIB 07977096210</item>
      <item>PODRAVSKA BANKA dioničko društvo, OIB 97326283154</item>
      <item>Hrvatski Telekom d.d., OIB 81793146560</item>
      <item>ALLIANZ ZAGREB dioničko društvo za osiguranje, OIB 23759810849</item>
      <item>HEP-Operator distribucijskog sustava d.o.o. za distribuciju i opskrbu električne energije, OIB 46830600751</item>
      <item>FRIDRIH društvo s ograničenom odgovornošću za proizvodnju preradu i trgovinu gljiva, OIB 02186824032</item>
      <item>Ivan Šušnjara, OIB 34728253773</item>
      <item>HEP ELEKTRA d.o.o. za opskrbu električnom energijom, OIB 43965974818</item>
      <item>ISTARSKA PIVOVARA d.o.o. za proizvodnju, usluge i trgovinu, OIB 34031012034</item>
      <item>Kutjevo dioničko društvo za proizvodnju i promet poljoprivrednih i prehrambenih proizvoda, OIB 21918659912</item>
      <item>NARODNE NOVINE, dioničko društvo za izdavanje i tiskanje Službenog lista Republike Hrvatske, službenih i drugih obrazaca te , OIB 64546066176</item>
      <item>FORUM, društvo s ograničenom odgovornošću za izdavačku djelatnost, OIB 33127072619</item>
      <item>PAŠKA SIRANA dioničko društvo za proizvodnju, preradu, otkup i  prodaju poljoprivrednih proizvoda, OIB 69220072166</item>
      <item>AGRAM BANKA, dioničko društvo, OIB 70663193635</item>
      <item>DIOKOM  NOVI d.o.o. za proizvodnju i trgovinu u stečaju, OIB 14723663506</item>
      <item>ZAVOD ZA JAVNO ZDRAVSTVO DUBROVAČKO-NERETVANSKE ŽUPANIJE, OIB 55488649150</item>
      <item>Saponia kemijska, prehrambena i farmaceutska industrija d.d., OIB 37879152548</item>
      <item>DICENTRA d.o.o. za trgovinu i usluge, OIB 79709472695</item>
      <item>REVICON za računovodstvo, poslovno savjetovanje, društvo s ograničenom odgovornošću, OIB 63814286623</item>
      <item>PIK VRBOVEC-MESNA INDUSTRIJA, dioničko društvo za proizvodnju i promet mesa i mesnih prerađevina, OIB 78909170415</item>
      <item>Hrvatske vode,Vodnogospodarski odjel za slivove sjevernog Jadrana, OIB 28921383001</item>
      <item>AUTOKUĆA VRDOLJAK trgovina i usluge, export-import d.o.o., OIB 50405970468</item>
      <item>DOC DUBROVNIK d.o.o. za trgovinu, turizam i usluge, OIB 34772818044</item>
      <item>Hrvatske vode,Vodnogospodarski odjel za gornju Savu, OIB 28921383001</item>
      <item>MESNA INDUSTRIJA BRAĆA PIVAC proizvodnja i prerada mesa, trgovina, usluge, turizam, ugostiteljstvo i turistička agencija d.o.o, OIB 28128148322</item>
      <item>EMO-ADRIA d.o.o. za trgovinu, proizvodnju, usluge i turizam, OIB 03274326051</item>
      <item>CVJETKO društvo s ograničenom odgovornošću, za trgovinu i usluge, turistička agencija, OIB 22817303312</item>
      <item>KORDIĆ KOMERC d.o.o. za trgovinu, OIB 57280774429</item>
      <item>Delamaris Zagreb društvo s ograničenom odgovornošću za trgovinu i usluge, OIB 68566741868</item>
      <item>ADRIATIC OSIGURANJE dioničko društvo, OIB 94472454976</item>
      <item>Grad Trogir, OIB 84400309496</item>
      <item>INA-INDUSTRIJA NAFTE, d.d., OIB 27759560625</item>
      <item>MAKRO d.o.o. za trgovinu, građevinarstvo, inženjering, usluge na području prometa, prijevoz i turizam, OIB 53696769296</item>
      <item>Ivica Jelavić-Šako,vlasnik obrta Jelavić, OIB 26255355420</item>
      <item>ELECTRONIC SECURITY d.o.o. tehnička zaštita imovine, OIB 03489581187</item>
      <item>ZELENI GRAD ŠIBENIK društvo s ograničenom odgovornošću za komunalne djelatnosti, OIB 54873130289</item>
      <item>Grad Zadar, OIB 09933651854</item>
      <item>P P K karlovačka mesna industrija, dioničko društvo, OIB 18257277698</item>
      <item>Joško Kodžoman,vl.obrta za pekarstvo Klas, OIB 33933761681</item>
      <item>ARABESCA društvo s ograničenom odgovornošću za trgovinu, proizvodnju, usluge i ugostiteljstvo, OIB 74781787524</item>
      <item>MAGROS komercijalni konzalting d. o. o. u stečaju, OIB 33296756165</item>
      <item>Grad Zagreb, OIB 61817894937</item>
      <item>GRAFIKA-GRAFOPRINT d.o.o. za grafičku djelatnost i trgovinu, OIB 57236264858</item>
      <item>Zavod za javno zdravstvo Ličko-senjske županije, OIB 96210828522</item>
      <item>VIVAT FINA VINA d.o.o. za trgovinu i usluge, OIB 22847118886</item>
      <item>ZDENKA-mliječni proizvodi društvo s ograničenom odgovornošću za proizvodnju mliječnih proizvoda, trgovinu i usluge, OIB 45651553790</item>
      <item>PREHRAMBENO INDUSTRIJSKI KOMBINAT dioničko društvo za proizvodnju, preradu i trgovinu, OIB 40174736344</item>
      <item>ZAGREBAČKI HOLDING, društvo s ograničenom odgovornošću za javni prijevoz, opskrbu vodom, održavanje čistoće, putnička a, OIB 85584865987</item>
      <item>Adriatic Croatia International Club, za djelatnost marina d. d., OIB 17195049659</item>
      <item>TEKOM d.o.o. za usluge, servis i prodaju, OIB 28897968600</item>
      <item>ESTRA društvo s ograničenom odgovornošću za trgovinu na veliko i malo, OIB 33346605838</item>
      <item>ADRIA RESORTS društvo s ograničenom odgovornošću za turizam i ugostiteljstvo te ostale poslovne djelatnosti, OIB 16582230172</item>
      <item>DUPIN d.o.o. za unutarnju i vanjsku trgovinu i usluge, OIB 31062429092</item>
      <item>KOTANYI d.o.o. za trgovinu, OIB 54657631085</item>
      <item>ŽITOPROIZVOD dioničko društvo, OIB 05694036121</item>
      <item>NAŠE KLASJE društvo s ograničenom odgovornošću za proizvodnju, trgovinu i usluge, OIB 62858712399</item>
      <item>FRAGARIA d.o.o. za unutarnju i vanjsku trgovinu, proizvodnju voća i povrća, OIB 27157012635</item>
      <item>EUROM d.o.o. za marketing, trgovinu, uvoz-izvoz, građenje i zastupanje inozemnih tvrtki u stečaju, OIB 59179135873</item>
      <item>Grad Dubrovnik, OIB 21712494719</item>
      <item>Marijan Huzjak,vl.MYGROS, OIB 24517653545</item>
      <item>Tea Gabelica,vl.obrta FINOĆA, OIB 33064145719</item>
      <item>ROX društvo s ograničenom odgovornošću za trgovinu i usluge, OIB 20534431136</item>
      <item>Suvlasnici stambene zgrade Milana Amruša 1 u Zagrebu</item>
      <item>Suvlasnici stambene zgrade u Zagrebu, Kamaufova 2</item>
      <item>Hrvatske vode, pravna osoba za upravljanje vodama, OIB 28921383001</item>
      <item>Mijo Maleš,vl. pekarskog obrta, OIB 04301850335</item>
      <item>OSILOVAC d.o.o. za poljoprivrednu proizvodnju, OIB 54035700225</item>
      <item>TUTTI FRUTTI - FMB, društvo s ograničenom odgovornošću za proizvodnju, usluge i trgovinu, OIB 27202871867</item>
      <item>Martin Omrčen,vl.obrta GRAFOPAK, OIB 63144984624</item>
      <item>Marija Mornar, OIB 99421479089</item>
      <item>Zlatko Marin,vl.Marin ugostiteljska oprema, OIB 92123845489</item>
      <item>TROGIR HOLDING d.o.o. za komunalne djelatnosti, parking i usluge, OIB 09746817380</item>
      <item>DISA, d.o.o. za trgovinu i poslovne usluge, OIB 64196709712</item>
      <item>AUTOline d.o.o. za trgovinu i usluge - u stečaju, OIB 08308145610</item>
      <item>Mesna industrija-Vajda, dioničko društvo Čakovec, OIB 16257048014</item>
      <item>BOSMATTOM proizvodnja, trgovina i usluge, export-import, društvo s ograničenom odgovornošću, OIB 81681479354</item>
      <item>SALVIA, društvo s ograničenom odgovornošću za trgovinu, usluge, proizvodnju, uvoz-izvoz, OIB 52538924684</item>
      <item>SLOBODNA DALMACIJA izdavačka i tiskarska djelatnost, dioničko društvo, OIB 35075764438</item>
      <item>Jadranka Džolić,vl.obrta BOLIJA, OIB 43648390090</item>
      <item>ACCRA d.o.o. za proizvodnju i trgovinu, OIB 82434971257</item>
      <item>BRODOMERKUR trgovina i usluge, dioničko društvo, OIB 33956120458</item>
      <item>SWISSLION d.o.o. za proizvodnju, trgovinu i distribuciju, OIB 73281698607</item>
      <item>IVOX trgovina i usluge d.o.o., OIB 44889398819</item>
      <item>Damir Sršen,vl.Obrta za trgovinu PRINTER, OIB 92535305797</item>
      <item>Nedjeljko Tešija,vl.Obrta za prijevoz,građevinarstvo, trgovinu i usluge, OIB 63318738680</item>
      <item>Mercedes-Benz Leasing Hrvatska d.o.o. za leasing nekretnina, vozila i strojeva, OIB 17080997510</item>
      <item>HŽ INFRASTRUKTURA d.o.o. za upravljanje, održavanje i izgradnju željezničke infrastrukture, OIB 39901919995</item>
      <item>VODOVOD I KANALIZACIJA, društvo s ograničenom odgovornošću za vodoopskrbu, odvodnju i pročišćavanje otpadnih voda, OIB 56826138353</item>
      <item>Hrvatska radiotelevizija, OIB 68419124305</item>
      <item>SIRANA GLIGORA d.o.o. za proizvodnju, trgovinu, turizam i poljoprivredu, OIB 15932947595</item>
      <item>BOŽJAKOVINA, dioničko društvo za proizvodnju i promet poljoprivrednim proizvodima, OIB 66671729980</item>
      <item>EURO DAUS dioničko društvo za trgovinu i servis vozila, OIB 19212513210</item>
      <item>HEP-Operator distribucijskog sustava d.o.o., Elektra Šibenik, OIB 46830600751</item>
      <item>JAMNICA dioničko društvo za proizvodnju mineralnih voda, OIB 05050436541</item>
      <item>BOBIS d.o.o. za proizvodnju kolača, trajnog peciva i kruha, OIB 88148846119</item>
      <item>KUK-CO društvo s ograničenom odgovornošću za građevinarstvo, trgovinu i usluge, OIB 89961975037</item>
      <item>BEST WEST, trgovina i turistička agencija, d.o.o., OIB 84901963108</item>
      <item>CESTAR društvo s ograničenom odgovornošću za građevinarstvo, OIB 27471262195</item>
      <item>MATADURA, d.o.o. za usluge u nautičkom turizmu, OIB 58650688055</item>
      <item>SONEX društvo sa ograničenom odgovornošću za proizvodnju i trgovinu, OIB 17972204121</item>
      <item>Ivica Babić,vl.obrta BABIĆ, OIB 76688891305</item>
      <item>GR CARTOTECNICA Srl.</item>
      <item>PJACA ROSA d.o.o. za ugostiteljstvo i turizam, OIB 35737638587</item>
      <item>CRO-GO d.o.o. za proizvodnju i trgovinu, OIB 79478632402</item>
      <item>LEDO dioničko društvo za proizvodnju i promet sladoleda i smrznute hrane, OIB 87955947581</item>
      <item>Grad Split, OIB 78755598868</item>
      <item>COCA-COLA HBC HRVATSKA - društvo s ograničenom odgovornošću za proizvodnju, prodaju i distribuciju bezalkoholnih pića, OIB 00228269289</item>
      <item>JADRAN - GALENSKI LABORATORIJ d. d., OIB 20950636972</item>
      <item>RADIN-GRAFIKA d.o.o. za trgovinu, OIB 51934286030</item>
      <item>JEDINSTVO, poljoprivredna zadruga - "u stečaju", OIB 30698530431</item>
      <item>GS1 Croatia, OIB 03365973101</item>
      <item>STJE MA PROMET d.o.o. za trgovinu i prijevoz, uvoz-izvoz, OIB 46368164888</item>
      <item>Stečajna masa iza SUTLA poljoprivredna zadruga - u stečaju, OIB 70727110918</item>
      <item>ALCA ZAGREB trgovačko društvo s ograničenom odgovornošću za uvoz, izvoz i trgovinu na veliko i malo, OIB 58353015102</item>
      <item>PČELARSTVO DARUVAR društvo s ograničenom odgovornošću za proizvodnju, trgovinu i usluge, OIB 72519049956</item>
      <item>VODOVOD I ODVODNJA društvo s ograničenom odgovornošću za vodoopskrbu, te odvodnju i pročišćavanje otpadnih voda, OIB 26251326399</item>
      <item>AFRODITA COMMERC d.o.o. za trgovinu, proizvodnju i usluge, OIB 13262076150</item>
      <item>MLJEKARA BOSNIĆ d.o.o. za usluge, OIB 51716528859</item>
      <item>TRGOMIX, društvo s ograničenom odgovornošću za trgovinu, export-import, OIB 70233534019</item>
      <item>VODOOPSKRBA I ODVODNJA društvo s ograničenom odgovornošću za javnu vodoopskrbu i odvodnju, OIB 83416546499</item>
      <item>CROATIA osiguranje d.d., OIB 26187994862</item>
      <item>Granolio d.d. za proizvodnju, trgovinu i usluge, OIB 59064993527</item>
      <item>PECTEN d.o.o. mrijest, uzgoj i trgovina ribe i školjkaša, OIB 68556376253</item>
      <item>NOVOTERM, d.o.o. za proizvodnju i trgovinu, OIB 78311345235</item>
      <item>Beiersdorf - trgovina na veliko parfemima i kozmetikom d.o.o., OIB 57315927742</item>
      <item>Financijska agencija, OIB 85821130368</item>
      <item>STANO-UPRAVA društvo s ograničenom odgovornošću za organizaciju upravljanja i održavanja stambenih zgrada, poslovnih prosto, OIB 17418170125</item>
      <item>PPD CROATIA društvo s ograničenom odgovornošću za trgovinu i usluge, OIB 42729559546</item>
      <item>AWT INTERNATIONAL Trgovina i usluge, d.o.o., OIB 57159149897</item>
      <item>Suvlasnici stambene zgrade u Zagrebu, Praška 10</item>
      <item>KIM Mljekara Karlovac društvo s ograničenom odgovornošću, OIB 93458739954</item>
      <item>GILAN društvo s ograničenom odgovornošću za graditeljstvo, OIB 35846084789</item>
      <item>KGH TEHNIKA d.o.o. za projektiranje, inženjering, graditeljstvo, konzalting i trgovinu, OIB 77498607505</item>
      <item>PRERADA d.o.o. za trgovinu, pekarstvo i proizvodnju tjestenine, OIB 39254660740</item>
      <item>Čakovečki mlinovi, dioničko društvo za proizvodnju i promet prehrambenih proizvoda,Čakovec, OIB 20262622069</item>
      <item>FRANCK prehrambena industrija, dioničko društvo, OIB 07676693758</item>
      <item>NASTAVNI ZAVOD ZA JAVNO ZDRAVSTVO SPLITSKO-DALMATINSKE ŽUPANIJE, OIB 54948902275</item>
      <item>GRAD STARI GRAD, OIB 95584171878</item>
      <item>Dragan Kondić,vl.obrta Pekarnice VODICE, OIB 51213845914</item>
      <item>KOMUNALNO STARI GRAD, društvo s ograničenom odgovornošću za komunalnu djelatnost, OIB 32328464260</item>
      <item>Duje Bašćevan, OIB 17659769140</item>
      <item>AUTOCOMMERCE HRVATSKA d.o.o. za promet robe na vanjskom i unutrašnjem tržištu, OIB 36844439304</item>
      <item>Grad Rijeka, OIB 54382731928</item>
      <item>EUROCOM d.o.o. za promet roba i usluga, OIB 61781931283</item>
      <item>CLARUM d. o. o. za proizvodnju, trgovinu i usluge, OIB 36280841645</item>
      <item>Meteor Grupa - Labud društvo s ograničenom odgovornošću za proizvodnju sredstava za čišćenje, higijenskih i kemijskih pro, OIB 23359164583</item>
      <item>INSTITUT IGH, dioničko društvo za istraživanje i razvoj u graditeljstvu, OIB 79766124714</item>
      <item>JETONIS &amp; CO, d.o.o. za trgovinu i ugostiteljstvo u stečaju, OIB 59314720300</item>
      <item>LOGISTIKA VIOLETA d.o.o. za proizvodnju, trgovinu i usluge, OIB 62874063131</item>
      <item>BADEL 1862 dioničko društvo, vina, alkoholna i bezalkoholna pića, OIB 36749512860</item>
      <item>ZVIJEZDA dioničko društvo za proizvodnju, trgovinu i usluge, OIB 91492011748</item>
      <item>ŠAFRAM, društvo s ograničenom odgovornošću za proizvodnju, OIB 58257645837</item>
      <item>Hrvatsko društvo skladatelja, OIB 56668956985</item>
      <item>PODRAVKA prehrambena industrija, d.d., OIB 18928523252</item>
      <item>DUKAT mliječna industrija dioničko društvo, OIB 25457712630</item>
      <item>BIO-ŽUNEC društvo s ograničenom odgovornošću za trgovinu i usluge, OIB 02926123910</item>
      <item>MAKARSKI KOMUNALAC društvo s ograničenom odgovornošću za obavljanje komunalnih poslova, OIB 12733878804</item>
      <item>NIKAS trgovina, zastupanje i posredovanje, d. o. o., OIB 34588947552</item>
      <item>DALMAMED, društvo s ograničenom odgovornošću za proizvodnju i promet pčelinjim proizvodima, repromaterijalom za pčelarstvo, OIB 47157658264</item>
      <item>PIP pčelarstvo, priroda, tehnika, d.o.o., OIB 37364743662</item>
      <item>ZAGREBAČKA BANKA DIONIČKO DRUŠTVO, OIB 92963223473</item>
      <item>SARDINA društvo sa ograničenom odgovornošću za ulov, preradu i konzerviranje ribe i marikulturu, OIB 91062886911</item>
      <item>GRIKULA društvo s ograničenom odgovornošću za trgovinu, ugostiteljstvo i turizam, OIB 46058793842</item>
      <item>Jure Kerum, OIB 71411862557</item>
      <item>KOTEKS import-export dioničko društvo za unutarnju i vanjsku trgovinu, OIB 57001982985</item>
      <item>Ministarstvo pravosuđa RH, OIB 26635293339</item>
      <item>Ministarstvo financija RH, OIB 18683136487</item>
      <item>JOKER d.o.o. za rekreaciju i usluge, OIB 49168006090</item>
      <item>ORBICO d.o.o. za trgovinu, OIB 85611744662</item>
      <item>ANAMARIJA-COMPANY, društvo s ograničenom odgovornošću za proizvodnju, trgovinu i usluge, OIB 72416125182</item>
      <item>B2  KAPITAL d.o.o. za poslovne usluge, OIB 57509775367</item>
      <item>RADION, društvo s ograničenom odgovornošću za trgovinu, uslužnu djelatnost, ugositeljstvo, turizam i export-import, OIB 22025239366</item>
      <item>GRADINA-BAŠKA VODA društvo s ograničenom odgovornošću za komunalnu djelatnost, OIB 57015795940</item>
      <item>Nina Gruica, OIB 84599538591</item>
      <item>Ecija Listeš, OIB 07123815706</item>
      <item>Marija Leskur, OIB 53314276719</item>
      <item>Željka Kerum Topalušić, OIB 91750792954</item>
      <item>Josip Komar, OIB 87818533251</item>
      <item>Sanja Mijan, OIB 36526404804</item>
      <item>Jure Šerić, OIB 02148172532</item>
    </derivirana_varijabla>
  </DomainObject.Predmet.StrankaListNazivFormatedOIB>
  <DomainObject.Predmet.ProtuStrankaListFormated>
    <izvorni_sadrzaj>
      <item>KERUM društvo s ograničenom odgovornošću, za unutarnju i vanjsku trgovinu, promet i usluge u stečaju</item>
    </izvorni_sadrzaj>
    <derivirana_varijabla naziv="DomainObject.Predmet.ProtuStrankaListFormated_1">
      <item>KERUM društvo s ograničenom odgovornošću, za unutarnju i vanjsku trgovinu, promet i usluge u stečaju</item>
    </derivirana_varijabla>
  </DomainObject.Predmet.ProtuStrankaListFormated>
  <DomainObject.Predmet.ProtuStrankaListFormatedOIB>
    <izvorni_sadrzaj>
      <item>KERUM društvo s ograničenom odgovornošću, za unutarnju i vanjsku trgovinu, promet i usluge u stečaju, OIB 66124057408</item>
    </izvorni_sadrzaj>
    <derivirana_varijabla naziv="DomainObject.Predmet.ProtuStrankaListFormatedOIB_1">
      <item>KERUM društvo s ograničenom odgovornošću, za unutarnju i vanjsku trgovinu, promet i usluge u stečaju, OIB 66124057408</item>
    </derivirana_varijabla>
  </DomainObject.Predmet.ProtuStrankaListFormatedOIB>
  <DomainObject.Predmet.ProtuStrankaListFormatedWithAdress>
    <izvorni_sadrzaj>
      <item>KERUM društvo s ograničenom odgovornošću, za unutarnju i vanjsku trgovinu, promet i usluge u stečaju, Zrinjsko Frankopanska 68, 21000 Split</item>
    </izvorni_sadrzaj>
    <derivirana_varijabla naziv="DomainObject.Predmet.ProtuStrankaListFormatedWithAdress_1">
      <item>KERUM društvo s ograničenom odgovornošću, za unutarnju i vanjsku trgovinu, promet i usluge u stečaju, Zrinjsko Frankopanska 68, 21000 Split</item>
    </derivirana_varijabla>
  </DomainObject.Predmet.ProtuStrankaListFormatedWithAdress>
  <DomainObject.Predmet.ProtuStrankaListFormatedWithAdressOIB>
    <izvorni_sadrzaj>
      <item>KERUM društvo s ograničenom odgovornošću, za unutarnju i vanjsku trgovinu, promet i usluge u stečaju, OIB 66124057408, Zrinjsko Frankopanska 68, 21000 Split</item>
    </izvorni_sadrzaj>
    <derivirana_varijabla naziv="DomainObject.Predmet.ProtuStrankaListFormatedWithAdressOIB_1">
      <item>KERUM društvo s ograničenom odgovornošću, za unutarnju i vanjsku trgovinu, promet i usluge u stečaju, OIB 66124057408, Zrinjsko Frankopanska 68, 21000 Split</item>
    </derivirana_varijabla>
  </DomainObject.Predmet.ProtuStrankaListFormatedWithAdressOIB>
  <DomainObject.Predmet.ProtuStrankaListNazivFormated>
    <izvorni_sadrzaj>
      <item>KERUM društvo s ograničenom odgovornošću, za unutarnju i vanjsku trgovinu, promet i usluge u stečaju</item>
    </izvorni_sadrzaj>
    <derivirana_varijabla naziv="DomainObject.Predmet.ProtuStrankaListNazivFormated_1">
      <item>KERUM društvo s ograničenom odgovornošću, za unutarnju i vanjsku trgovinu, promet i usluge u stečaju</item>
    </derivirana_varijabla>
  </DomainObject.Predmet.ProtuStrankaListNazivFormated>
  <DomainObject.Predmet.ProtuStrankaListNazivFormatedOIB>
    <izvorni_sadrzaj>
      <item>KERUM društvo s ograničenom odgovornošću, za unutarnju i vanjsku trgovinu, promet i usluge u stečaju, OIB 66124057408</item>
    </izvorni_sadrzaj>
    <derivirana_varijabla naziv="DomainObject.Predmet.ProtuStrankaListNazivFormatedOIB_1">
      <item>KERUM društvo s ograničenom odgovornošću, za unutarnju i vanjsku trgovinu, promet i usluge u stečaju, OIB 66124057408</item>
    </derivirana_varijabla>
  </DomainObject.Predmet.ProtuStrankaListNazivFormatedOIB>
  <DomainObject.Predmet.OstaliListFormated>
    <izvorni_sadrzaj>
      <item>Marko Kuna punomoćnik sudionika u postupku KANAAN društvo s ograničenom odgovornošću za proizvodnju i promet prehrambenih proizvoda</item>
      <item>Dejan Bilić punomoćnik sudionika u postupku Nedjeljko Tešija,vl.Obrta za prijevoz,građevinarstvo, trgovinu i usluge</item>
      <item>ODVJETNIČKO DRUŠTVO STANIĆ I PARTNERI društvo s ograničenom odgovornošću punomoćnik sudionika u postupku INA-INDUSTRIJA NAFTE, d.d.; NIKAS trgovina, zastupanje i posredovanje, d. o. o.</item>
      <item>Dubravka Ferić punomoćnik sudionika u postupku Mercedes-Benz Leasing Hrvatska d.o.o. za leasing nekretnina, vozila i strojeva</item>
      <item>Marko Krpan punomoćnik sudionika u postupku ISTARSKA PIVOVARA d.o.o. za proizvodnju, usluge i trgovinu</item>
      <item>Hrvoje Acinger punomoćnik sudionika u postupku Dragan Kondić,vl.obrta Pekarnice VODICE</item>
      <item>Dubravko Luetić punomoćnik sudionika u postupku Adriatic Croatia International Club, za djelatnost marina d. d.</item>
      <item>Jaka Ćurić punomoćnik sudionika u postupku Stečajna masa iza SUTLA poljoprivredna zadruga - u stečaju</item>
      <item>Ivo Bučan punomoćnik sudionika u postupku TOWN d.o.o. za ugostiteljstvo u stečaju; MILS, MLJEKARA SPLIT dioničko društvo u stečaju</item>
      <item>Odvjetničko društvo FRANKO KOTLAR, ANA VIDOV &amp; partneri, društvo s ograničenom odgovornošću punomoćnik sudionika u postupku Duje Bašćevan</item>
      <item>Odvjetničko društvo ŽUPAN, BABIĆ &amp; ANTUNOVIĆ društvo s ograničenom odgovornošću punomoćnik sudionika u postupku ROX društvo s ograničenom odgovornošću za trgovinu i usluge</item>
      <item>Ante Kukoč punomoćnik sudionika u postupku CRO-GO d.o.o. za proizvodnju i trgovinu</item>
      <item>Vesna Alaburić punomoćnik sudionika u postupku NARODNE NOVINE, dioničko društvo za izdavanje i tiskanje Službenog lista Republike Hrvatske, službenih i drugih obrazaca te </item>
      <item>ZOU I.RESTOVIĆ,V.GARAFULIĆ KUKOČ I I.RESTOVIĆ punomoćnik sudionika u postupku SARDINA društvo sa ograničenom odgovornošću za ulov, preradu i konzerviranje ribe i marikulturu; GRIKULA društvo s ograničenom odgovornošću za trgovinu, ugostiteljstvo i turizam</item>
      <item>GRADSKO STAMBENO KOMUNALNO GOSPODARSTVO društvo s ograničenom odgovornošću za usluge, građevinarstvo i trgovinu punomoćnik sudionika u postupku Suvlasnici stambene zgrade Milana Amruša 1 u Zagrebu; Suvlasnici stambene zgrade u Zagrebu, Kamaufova 2; Suvlasnici stambene zgrade u Zagrebu, Praška 10</item>
      <item>Damir Bulatović punomoćnik sudionika u postupku PČELARSTVO DARUVAR društvo s ograničenom odgovornošću za proizvodnju, trgovinu i usluge</item>
      <item>Hrvoje Matić punomoćnik sudionika u postupku Meteor Grupa - Labud društvo s ograničenom odgovornošću za proizvodnju sredstava za čišćenje, higijenskih i kemijskih pro</item>
      <item>Marija Vujčić Turkulin punomoćnica sudionika u postupku AUTOline d.o.o. za trgovinu i usluge - u stečaju</item>
      <item>Zoran Iviš punomoćnik sudionika u postupku SIRANA GLIGORA d.o.o. za proizvodnju, trgovinu, turizam i poljoprivredu; MATADURA, d.o.o. za usluge u nautičkom turizmu; SONEX društvo sa ograničenom odgovornošću za proizvodnju i trgovinu; NOVOTERM, d.o.o. za proizvodnju i trgovinu</item>
      <item>Anči Bašić punomoćnica sudionika u postupku DIOKOM  NOVI d.o.o. za proizvodnju i trgovinu u stečaju</item>
      <item>Nevio Sanader punomoćnik sudionika u postupku Jure Kerum</item>
      <item>Marija Jerončić Mandić punomoćnik sudionika u postupku Mijo Maleš,vl. pekarskog obrta</item>
      <item>Ibrica Zulfikarpašić punomoćnik sudionika u postupku Beiersdorf - trgovina na veliko parfemima i kozmetikom d.o.o.</item>
      <item>Tomislav Dumenčić punomoćnik sudionika u postupku LAGER BAŠIĆ, d.o.o. za proizvodnju, trgovinu i usluge</item>
      <item>Odvjetničko društvo Balatinec i Nikolić društvo s ograničenom odgovornošću punomoćnik sudionika u postupku AUTOCOMMERCE HRVATSKA d.o.o. za promet robe na vanjskom i unutrašnjem tržištu</item>
      <item>Odvjetničko društvo Hanžeković &amp; Partneri društvo s ograničenom odgovornošću punomoćnik sudionika u postupku SLOBODNA DALMACIJA izdavačka i tiskarska djelatnost, dioničko društvo; Hrvatska radiotelevizija</item>
      <item>Odvjetničko društvo RAVLIĆ &amp; ŠURJAK društvo s ograničenom odgovornošću punomoćnik sudionika u postupku COCA-COLA HBC HRVATSKA - društvo s ograničenom odgovornošću za proizvodnju, prodaju i distribuciju bezalkoholnih pića</item>
      <item>Damir Jurković punomoćnik sudionika u postupku TUTTI FRUTTI - FMB, društvo s ograničenom odgovornošću za proizvodnju, usluge i trgovinu</item>
      <item>ODVJETNIČKO DRUŠTVO BABIĆ &amp; ČIBARIĆ društvo s ograničenom odgovornošću punomoćnik sudionika u postupku ANAMARIJA-COMPANY, društvo s ograničenom odgovornošću za proizvodnju, trgovinu i usluge</item>
      <item>Ante Ćurković punomoćnik sudionika u postupku Jadranka Džolić,vl.obrta BOLIJA</item>
      <item>Antonija Galić punomoćnik sudionika u postupku AFRODITA COMMERC d.o.o. za trgovinu, proizvodnju i usluge</item>
      <item>Boris Bulj punomoćnik sudionika u postupku Martin Omrčen,vl.obrta GRAFOPAK</item>
      <item>Odvjetničko društvo BRLEČIĆ &amp; partneri, javno trgovačko društvo za obavljanje odvjetničkih poslova punomoćnik sudionika u postupku EUROCOM d.o.o. za promet roba i usluga</item>
      <item>Josip Šimović punomoćnik sudionika u postupku AWT INTERNATIONAL Trgovina i usluge, d.o.o.</item>
      <item>Županijsko državno odvjetništvo u Splitu</item>
      <item>BUTERIN&amp;POSAVEC odvjetničko društvo, društvo s ograničenom odgovornošću punomoćnik sudionika u postupku Granolio d.d. za proizvodnju, trgovinu i usluge</item>
      <item>Marina Skorić punomoćnik sudionika u postupku RADION, društvo s ograničenom odgovornošću za trgovinu, uslužnu djelatnost, ugositeljstvo, turizam i export-import</item>
      <item>Mirka Vuletić punomoćnik sudionika u postupku ORBICO d.o.o. za trgovinu</item>
      <item>Odvjetničko društvo Potočnjak &amp; Šušnjar društvo s ograničenom odgovornošću punomoćnik sudionika u postupku ZAGREBAČKI HOLDING, društvo s ograničenom odgovornošću za javni prijevoz, opskrbu vodom, održavanje čistoće, putnička a</item>
      <item>Ana Štrbac Agić punomoćnik sudionika u postupku GRADINA-BAŠKA VODA društvo s ograničenom odgovornošću za komunalnu djelatnost</item>
    </izvorni_sadrzaj>
    <derivirana_varijabla naziv="DomainObject.Predmet.OstaliListFormated_1">
      <item>Marko Kuna punomoćnik sudionika u postupku KANAAN društvo s ograničenom odgovornošću za proizvodnju i promet prehrambenih proizvoda</item>
      <item>Dejan Bilić punomoćnik sudionika u postupku Nedjeljko Tešija,vl.Obrta za prijevoz,građevinarstvo, trgovinu i usluge</item>
      <item>ODVJETNIČKO DRUŠTVO STANIĆ I PARTNERI društvo s ograničenom odgovornošću punomoćnik sudionika u postupku INA-INDUSTRIJA NAFTE, d.d.; NIKAS trgovina, zastupanje i posredovanje, d. o. o.</item>
      <item>Dubravka Ferić punomoćnik sudionika u postupku Mercedes-Benz Leasing Hrvatska d.o.o. za leasing nekretnina, vozila i strojeva</item>
      <item>Marko Krpan punomoćnik sudionika u postupku ISTARSKA PIVOVARA d.o.o. za proizvodnju, usluge i trgovinu</item>
      <item>Hrvoje Acinger punomoćnik sudionika u postupku Dragan Kondić,vl.obrta Pekarnice VODICE</item>
      <item>Dubravko Luetić punomoćnik sudionika u postupku Adriatic Croatia International Club, za djelatnost marina d. d.</item>
      <item>Jaka Ćurić punomoćnik sudionika u postupku Stečajna masa iza SUTLA poljoprivredna zadruga - u stečaju</item>
      <item>Ivo Bučan punomoćnik sudionika u postupku TOWN d.o.o. za ugostiteljstvo u stečaju; MILS, MLJEKARA SPLIT dioničko društvo u stečaju</item>
      <item>Odvjetničko društvo FRANKO KOTLAR, ANA VIDOV &amp; partneri, društvo s ograničenom odgovornošću punomoćnik sudionika u postupku Duje Bašćevan</item>
      <item>Odvjetničko društvo ŽUPAN, BABIĆ &amp; ANTUNOVIĆ društvo s ograničenom odgovornošću punomoćnik sudionika u postupku ROX društvo s ograničenom odgovornošću za trgovinu i usluge</item>
      <item>Ante Kukoč punomoćnik sudionika u postupku CRO-GO d.o.o. za proizvodnju i trgovinu</item>
      <item>Vesna Alaburić punomoćnik sudionika u postupku NARODNE NOVINE, dioničko društvo za izdavanje i tiskanje Službenog lista Republike Hrvatske, službenih i drugih obrazaca te </item>
      <item>ZOU I.RESTOVIĆ,V.GARAFULIĆ KUKOČ I I.RESTOVIĆ punomoćnik sudionika u postupku SARDINA društvo sa ograničenom odgovornošću za ulov, preradu i konzerviranje ribe i marikulturu; GRIKULA društvo s ograničenom odgovornošću za trgovinu, ugostiteljstvo i turizam</item>
      <item>GRADSKO STAMBENO KOMUNALNO GOSPODARSTVO društvo s ograničenom odgovornošću za usluge, građevinarstvo i trgovinu punomoćnik sudionika u postupku Suvlasnici stambene zgrade Milana Amruša 1 u Zagrebu; Suvlasnici stambene zgrade u Zagrebu, Kamaufova 2; Suvlasnici stambene zgrade u Zagrebu, Praška 10</item>
      <item>Damir Bulatović punomoćnik sudionika u postupku PČELARSTVO DARUVAR društvo s ograničenom odgovornošću za proizvodnju, trgovinu i usluge</item>
      <item>Hrvoje Matić punomoćnik sudionika u postupku Meteor Grupa - Labud društvo s ograničenom odgovornošću za proizvodnju sredstava za čišćenje, higijenskih i kemijskih pro</item>
      <item>Marija Vujčić Turkulin punomoćnica sudionika u postupku AUTOline d.o.o. za trgovinu i usluge - u stečaju</item>
      <item>Zoran Iviš punomoćnik sudionika u postupku SIRANA GLIGORA d.o.o. za proizvodnju, trgovinu, turizam i poljoprivredu; MATADURA, d.o.o. za usluge u nautičkom turizmu; SONEX društvo sa ograničenom odgovornošću za proizvodnju i trgovinu; NOVOTERM, d.o.o. za proizvodnju i trgovinu</item>
      <item>Anči Bašić punomoćnica sudionika u postupku DIOKOM  NOVI d.o.o. za proizvodnju i trgovinu u stečaju</item>
      <item>Nevio Sanader punomoćnik sudionika u postupku Jure Kerum</item>
      <item>Marija Jerončić Mandić punomoćnik sudionika u postupku Mijo Maleš,vl. pekarskog obrta</item>
      <item>Ibrica Zulfikarpašić punomoćnik sudionika u postupku Beiersdorf - trgovina na veliko parfemima i kozmetikom d.o.o.</item>
      <item>Tomislav Dumenčić punomoćnik sudionika u postupku LAGER BAŠIĆ, d.o.o. za proizvodnju, trgovinu i usluge</item>
      <item>Odvjetničko društvo Balatinec i Nikolić društvo s ograničenom odgovornošću punomoćnik sudionika u postupku AUTOCOMMERCE HRVATSKA d.o.o. za promet robe na vanjskom i unutrašnjem tržištu</item>
      <item>Odvjetničko društvo Hanžeković &amp; Partneri društvo s ograničenom odgovornošću punomoćnik sudionika u postupku SLOBODNA DALMACIJA izdavačka i tiskarska djelatnost, dioničko društvo; Hrvatska radiotelevizija</item>
      <item>Odvjetničko društvo RAVLIĆ &amp; ŠURJAK društvo s ograničenom odgovornošću punomoćnik sudionika u postupku COCA-COLA HBC HRVATSKA - društvo s ograničenom odgovornošću za proizvodnju, prodaju i distribuciju bezalkoholnih pića</item>
      <item>Damir Jurković punomoćnik sudionika u postupku TUTTI FRUTTI - FMB, društvo s ograničenom odgovornošću za proizvodnju, usluge i trgovinu</item>
      <item>ODVJETNIČKO DRUŠTVO BABIĆ &amp; ČIBARIĆ društvo s ograničenom odgovornošću punomoćnik sudionika u postupku ANAMARIJA-COMPANY, društvo s ograničenom odgovornošću za proizvodnju, trgovinu i usluge</item>
      <item>Ante Ćurković punomoćnik sudionika u postupku Jadranka Džolić,vl.obrta BOLIJA</item>
      <item>Antonija Galić punomoćnik sudionika u postupku AFRODITA COMMERC d.o.o. za trgovinu, proizvodnju i usluge</item>
      <item>Boris Bulj punomoćnik sudionika u postupku Martin Omrčen,vl.obrta GRAFOPAK</item>
      <item>Odvjetničko društvo BRLEČIĆ &amp; partneri, javno trgovačko društvo za obavljanje odvjetničkih poslova punomoćnik sudionika u postupku EUROCOM d.o.o. za promet roba i usluga</item>
      <item>Josip Šimović punomoćnik sudionika u postupku AWT INTERNATIONAL Trgovina i usluge, d.o.o.</item>
      <item>Županijsko državno odvjetništvo u Splitu</item>
      <item>BUTERIN&amp;POSAVEC odvjetničko društvo, društvo s ograničenom odgovornošću punomoćnik sudionika u postupku Granolio d.d. za proizvodnju, trgovinu i usluge</item>
      <item>Marina Skorić punomoćnik sudionika u postupku RADION, društvo s ograničenom odgovornošću za trgovinu, uslužnu djelatnost, ugositeljstvo, turizam i export-import</item>
      <item>Mirka Vuletić punomoćnik sudionika u postupku ORBICO d.o.o. za trgovinu</item>
      <item>Odvjetničko društvo Potočnjak &amp; Šušnjar društvo s ograničenom odgovornošću punomoćnik sudionika u postupku ZAGREBAČKI HOLDING, društvo s ograničenom odgovornošću za javni prijevoz, opskrbu vodom, održavanje čistoće, putnička a</item>
      <item>Ana Štrbac Agić punomoćnik sudionika u postupku GRADINA-BAŠKA VODA društvo s ograničenom odgovornošću za komunalnu djelatnost</item>
    </derivirana_varijabla>
  </DomainObject.Predmet.OstaliListFormated>
  <DomainObject.Predmet.OstaliListFormatedOIB>
    <izvorni_sadrzaj>
      <item>Marko Kuna, OIB 59553749232 punomoćnik sudionika u postupku KANAAN društvo s ograničenom odgovornošću za proizvodnju i promet prehrambenih proizvoda</item>
      <item>Dejan Bilić punomoćnik sudionika u postupku Nedjeljko Tešija,vl.Obrta za prijevoz,građevinarstvo, trgovinu i usluge</item>
      <item>ODVJETNIČKO DRUŠTVO STANIĆ I PARTNERI društvo s ograničenom odgovornošću, OIB 96146860628 punomoćnik sudionika u postupku INA-INDUSTRIJA NAFTE, d.d.; NIKAS trgovina, zastupanje i posredovanje, d. o. o.</item>
      <item>Dubravka Ferić, OIB 62223906726 punomoćnik sudionika u postupku Mercedes-Benz Leasing Hrvatska d.o.o. za leasing nekretnina, vozila i strojeva</item>
      <item>Marko Krpan, OIB 24419277674 punomoćnik sudionika u postupku ISTARSKA PIVOVARA d.o.o. za proizvodnju, usluge i trgovinu</item>
      <item>Hrvoje Acinger, OIB 32713626042 punomoćnik sudionika u postupku Dragan Kondić,vl.obrta Pekarnice VODICE</item>
      <item>Dubravko Luetić, OIB 12460098102 punomoćnik sudionika u postupku Adriatic Croatia International Club, za djelatnost marina d. d.</item>
      <item>Jaka Ćurić, OIB 85185280071 punomoćnik sudionika u postupku Stečajna masa iza SUTLA poljoprivredna zadruga - u stečaju</item>
      <item>Ivo Bučan, OIB 76689754975 punomoćnik sudionika u postupku TOWN d.o.o. za ugostiteljstvo u stečaju; MILS, MLJEKARA SPLIT dioničko društvo u stečaju</item>
      <item>Odvjetničko društvo FRANKO KOTLAR, ANA VIDOV &amp; partneri, društvo s ograničenom odgovornošću, OIB 79236535774 punomoćnik sudionika u postupku Duje Bašćevan</item>
      <item>Odvjetničko društvo ŽUPAN, BABIĆ &amp; ANTUNOVIĆ društvo s ograničenom odgovornošću, OIB 09023812344 punomoćnik sudionika u postupku ROX društvo s ograničenom odgovornošću za trgovinu i usluge</item>
      <item>Ante Kukoč, OIB 99726709567 punomoćnik sudionika u postupku CRO-GO d.o.o. za proizvodnju i trgovinu</item>
      <item>Vesna Alaburić punomoćnik sudionika u postupku NARODNE NOVINE, dioničko društvo za izdavanje i tiskanje Službenog lista Republike Hrvatske, službenih i drugih obrazaca te </item>
      <item>ZOU I.RESTOVIĆ,V.GARAFULIĆ KUKOČ I I.RESTOVIĆ punomoćnik sudionika u postupku SARDINA društvo sa ograničenom odgovornošću za ulov, preradu i konzerviranje ribe i marikulturu; GRIKULA društvo s ograničenom odgovornošću za trgovinu, ugostiteljstvo i turizam</item>
      <item>GRADSKO STAMBENO KOMUNALNO GOSPODARSTVO društvo s ograničenom odgovornošću za usluge, građevinarstvo i trgovinu, OIB 03744272526 punomoćnik sudionika u postupku Suvlasnici stambene zgrade Milana Amruša 1 u Zagrebu; Suvlasnici stambene zgrade u Zagrebu, Kamaufova 2; Suvlasnici stambene zgrade u Zagrebu, Praška 10</item>
      <item>Damir Bulatović punomoćnik sudionika u postupku PČELARSTVO DARUVAR društvo s ograničenom odgovornošću za proizvodnju, trgovinu i usluge</item>
      <item>Hrvoje Matić, OIB 42148932429 punomoćnik sudionika u postupku Meteor Grupa - Labud društvo s ograničenom odgovornošću za proizvodnju sredstava za čišćenje, higijenskih i kemijskih pro</item>
      <item>Marija Vujčić Turkulin, OIB 22593287559 punomoćnica sudionika u postupku AUTOline d.o.o. za trgovinu i usluge - u stečaju</item>
      <item>Zoran Iviš punomoćnik sudionika u postupku SIRANA GLIGORA d.o.o. za proizvodnju, trgovinu, turizam i poljoprivredu; MATADURA, d.o.o. za usluge u nautičkom turizmu; SONEX društvo sa ograničenom odgovornošću za proizvodnju i trgovinu; NOVOTERM, d.o.o. za proizvodnju i trgovinu</item>
      <item>Anči Bašić, OIB 38874953663 punomoćnica sudionika u postupku DIOKOM  NOVI d.o.o. za proizvodnju i trgovinu u stečaju</item>
      <item>Nevio Sanader punomoćnik sudionika u postupku Jure Kerum</item>
      <item>Marija Jerončić Mandić punomoćnik sudionika u postupku Mijo Maleš,vl. pekarskog obrta</item>
      <item>Ibrica Zulfikarpašić, OIB 45552488337 punomoćnik sudionika u postupku Beiersdorf - trgovina na veliko parfemima i kozmetikom d.o.o.</item>
      <item>Tomislav Dumenčić, OIB 27487405236 punomoćnik sudionika u postupku LAGER BAŠIĆ, d.o.o. za proizvodnju, trgovinu i usluge</item>
      <item>Odvjetničko društvo Balatinec i Nikolić društvo s ograničenom odgovornošću, OIB 55497820258 punomoćnik sudionika u postupku AUTOCOMMERCE HRVATSKA d.o.o. za promet robe na vanjskom i unutrašnjem tržištu</item>
      <item>Odvjetničko društvo Hanžeković &amp; Partneri društvo s ograničenom odgovornošću, OIB 85127306373 punomoćnik sudionika u postupku SLOBODNA DALMACIJA izdavačka i tiskarska djelatnost, dioničko društvo; Hrvatska radiotelevizija</item>
      <item>Odvjetničko društvo RAVLIĆ &amp; ŠURJAK društvo s ograničenom odgovornošću, OIB 94654904113 punomoćnik sudionika u postupku COCA-COLA HBC HRVATSKA - društvo s ograničenom odgovornošću za proizvodnju, prodaju i distribuciju bezalkoholnih pića</item>
      <item>Damir Jurković, OIB 60636106180 punomoćnik sudionika u postupku TUTTI FRUTTI - FMB, društvo s ograničenom odgovornošću za proizvodnju, usluge i trgovinu</item>
      <item>ODVJETNIČKO DRUŠTVO BABIĆ &amp; ČIBARIĆ društvo s ograničenom odgovornošću, OIB 58901227854 punomoćnik sudionika u postupku ANAMARIJA-COMPANY, društvo s ograničenom odgovornošću za proizvodnju, trgovinu i usluge</item>
      <item>Ante Ćurković punomoćnik sudionika u postupku Jadranka Džolić,vl.obrta BOLIJA</item>
      <item>Antonija Galić punomoćnik sudionika u postupku AFRODITA COMMERC d.o.o. za trgovinu, proizvodnju i usluge</item>
      <item>Boris Bulj punomoćnik sudionika u postupku Martin Omrčen,vl.obrta GRAFOPAK</item>
      <item>Odvjetničko društvo BRLEČIĆ &amp; partneri, javno trgovačko društvo za obavljanje odvjetničkih poslova, OIB 75277763692 punomoćnik sudionika u postupku EUROCOM d.o.o. za promet roba i usluga</item>
      <item>Josip Šimović punomoćnik sudionika u postupku AWT INTERNATIONAL Trgovina i usluge, d.o.o.</item>
      <item>Županijsko državno odvjetništvo u Splitu, OIB 70793241859</item>
      <item>BUTERIN&amp;POSAVEC odvjetničko društvo, društvo s ograničenom odgovornošću, OIB 88443826619 punomoćnik sudionika u postupku Granolio d.d. za proizvodnju, trgovinu i usluge</item>
      <item>Marina Skorić punomoćnik sudionika u postupku RADION, društvo s ograničenom odgovornošću za trgovinu, uslužnu djelatnost, ugositeljstvo, turizam i export-import</item>
      <item>Mirka Vuletić punomoćnik sudionika u postupku ORBICO d.o.o. za trgovinu</item>
      <item>Odvjetničko društvo Potočnjak &amp; Šušnjar društvo s ograničenom odgovornošću, OIB 10358464591 punomoćnik sudionika u postupku ZAGREBAČKI HOLDING, društvo s ograničenom odgovornošću za javni prijevoz, opskrbu vodom, održavanje čistoće, putnička a</item>
      <item>Ana Štrbac Agić punomoćnik sudionika u postupku GRADINA-BAŠKA VODA društvo s ograničenom odgovornošću za komunalnu djelatnost</item>
    </izvorni_sadrzaj>
    <derivirana_varijabla naziv="DomainObject.Predmet.OstaliListFormatedOIB_1">
      <item>Marko Kuna, OIB 59553749232 punomoćnik sudionika u postupku KANAAN društvo s ograničenom odgovornošću za proizvodnju i promet prehrambenih proizvoda</item>
      <item>Dejan Bilić punomoćnik sudionika u postupku Nedjeljko Tešija,vl.Obrta za prijevoz,građevinarstvo, trgovinu i usluge</item>
      <item>ODVJETNIČKO DRUŠTVO STANIĆ I PARTNERI društvo s ograničenom odgovornošću, OIB 96146860628 punomoćnik sudionika u postupku INA-INDUSTRIJA NAFTE, d.d.; NIKAS trgovina, zastupanje i posredovanje, d. o. o.</item>
      <item>Dubravka Ferić, OIB 62223906726 punomoćnik sudionika u postupku Mercedes-Benz Leasing Hrvatska d.o.o. za leasing nekretnina, vozila i strojeva</item>
      <item>Marko Krpan, OIB 24419277674 punomoćnik sudionika u postupku ISTARSKA PIVOVARA d.o.o. za proizvodnju, usluge i trgovinu</item>
      <item>Hrvoje Acinger, OIB 32713626042 punomoćnik sudionika u postupku Dragan Kondić,vl.obrta Pekarnice VODICE</item>
      <item>Dubravko Luetić, OIB 12460098102 punomoćnik sudionika u postupku Adriatic Croatia International Club, za djelatnost marina d. d.</item>
      <item>Jaka Ćurić, OIB 85185280071 punomoćnik sudionika u postupku Stečajna masa iza SUTLA poljoprivredna zadruga - u stečaju</item>
      <item>Ivo Bučan, OIB 76689754975 punomoćnik sudionika u postupku TOWN d.o.o. za ugostiteljstvo u stečaju; MILS, MLJEKARA SPLIT dioničko društvo u stečaju</item>
      <item>Odvjetničko društvo FRANKO KOTLAR, ANA VIDOV &amp; partneri, društvo s ograničenom odgovornošću, OIB 79236535774 punomoćnik sudionika u postupku Duje Bašćevan</item>
      <item>Odvjetničko društvo ŽUPAN, BABIĆ &amp; ANTUNOVIĆ društvo s ograničenom odgovornošću, OIB 09023812344 punomoćnik sudionika u postupku ROX društvo s ograničenom odgovornošću za trgovinu i usluge</item>
      <item>Ante Kukoč, OIB 99726709567 punomoćnik sudionika u postupku CRO-GO d.o.o. za proizvodnju i trgovinu</item>
      <item>Vesna Alaburić punomoćnik sudionika u postupku NARODNE NOVINE, dioničko društvo za izdavanje i tiskanje Službenog lista Republike Hrvatske, službenih i drugih obrazaca te </item>
      <item>ZOU I.RESTOVIĆ,V.GARAFULIĆ KUKOČ I I.RESTOVIĆ punomoćnik sudionika u postupku SARDINA društvo sa ograničenom odgovornošću za ulov, preradu i konzerviranje ribe i marikulturu; GRIKULA društvo s ograničenom odgovornošću za trgovinu, ugostiteljstvo i turizam</item>
      <item>GRADSKO STAMBENO KOMUNALNO GOSPODARSTVO društvo s ograničenom odgovornošću za usluge, građevinarstvo i trgovinu, OIB 03744272526 punomoćnik sudionika u postupku Suvlasnici stambene zgrade Milana Amruša 1 u Zagrebu; Suvlasnici stambene zgrade u Zagrebu, Kamaufova 2; Suvlasnici stambene zgrade u Zagrebu, Praška 10</item>
      <item>Damir Bulatović punomoćnik sudionika u postupku PČELARSTVO DARUVAR društvo s ograničenom odgovornošću za proizvodnju, trgovinu i usluge</item>
      <item>Hrvoje Matić, OIB 42148932429 punomoćnik sudionika u postupku Meteor Grupa - Labud društvo s ograničenom odgovornošću za proizvodnju sredstava za čišćenje, higijenskih i kemijskih pro</item>
      <item>Marija Vujčić Turkulin, OIB 22593287559 punomoćnica sudionika u postupku AUTOline d.o.o. za trgovinu i usluge - u stečaju</item>
      <item>Zoran Iviš punomoćnik sudionika u postupku SIRANA GLIGORA d.o.o. za proizvodnju, trgovinu, turizam i poljoprivredu; MATADURA, d.o.o. za usluge u nautičkom turizmu; SONEX društvo sa ograničenom odgovornošću za proizvodnju i trgovinu; NOVOTERM, d.o.o. za proizvodnju i trgovinu</item>
      <item>Anči Bašić, OIB 38874953663 punomoćnica sudionika u postupku DIOKOM  NOVI d.o.o. za proizvodnju i trgovinu u stečaju</item>
      <item>Nevio Sanader punomoćnik sudionika u postupku Jure Kerum</item>
      <item>Marija Jerončić Mandić punomoćnik sudionika u postupku Mijo Maleš,vl. pekarskog obrta</item>
      <item>Ibrica Zulfikarpašić, OIB 45552488337 punomoćnik sudionika u postupku Beiersdorf - trgovina na veliko parfemima i kozmetikom d.o.o.</item>
      <item>Tomislav Dumenčić, OIB 27487405236 punomoćnik sudionika u postupku LAGER BAŠIĆ, d.o.o. za proizvodnju, trgovinu i usluge</item>
      <item>Odvjetničko društvo Balatinec i Nikolić društvo s ograničenom odgovornošću, OIB 55497820258 punomoćnik sudionika u postupku AUTOCOMMERCE HRVATSKA d.o.o. za promet robe na vanjskom i unutrašnjem tržištu</item>
      <item>Odvjetničko društvo Hanžeković &amp; Partneri društvo s ograničenom odgovornošću, OIB 85127306373 punomoćnik sudionika u postupku SLOBODNA DALMACIJA izdavačka i tiskarska djelatnost, dioničko društvo; Hrvatska radiotelevizija</item>
      <item>Odvjetničko društvo RAVLIĆ &amp; ŠURJAK društvo s ograničenom odgovornošću, OIB 94654904113 punomoćnik sudionika u postupku COCA-COLA HBC HRVATSKA - društvo s ograničenom odgovornošću za proizvodnju, prodaju i distribuciju bezalkoholnih pića</item>
      <item>Damir Jurković, OIB 60636106180 punomoćnik sudionika u postupku TUTTI FRUTTI - FMB, društvo s ograničenom odgovornošću za proizvodnju, usluge i trgovinu</item>
      <item>ODVJETNIČKO DRUŠTVO BABIĆ &amp; ČIBARIĆ društvo s ograničenom odgovornošću, OIB 58901227854 punomoćnik sudionika u postupku ANAMARIJA-COMPANY, društvo s ograničenom odgovornošću za proizvodnju, trgovinu i usluge</item>
      <item>Ante Ćurković punomoćnik sudionika u postupku Jadranka Džolić,vl.obrta BOLIJA</item>
      <item>Antonija Galić punomoćnik sudionika u postupku AFRODITA COMMERC d.o.o. za trgovinu, proizvodnju i usluge</item>
      <item>Boris Bulj punomoćnik sudionika u postupku Martin Omrčen,vl.obrta GRAFOPAK</item>
      <item>Odvjetničko društvo BRLEČIĆ &amp; partneri, javno trgovačko društvo za obavljanje odvjetničkih poslova, OIB 75277763692 punomoćnik sudionika u postupku EUROCOM d.o.o. za promet roba i usluga</item>
      <item>Josip Šimović punomoćnik sudionika u postupku AWT INTERNATIONAL Trgovina i usluge, d.o.o.</item>
      <item>Županijsko državno odvjetništvo u Splitu, OIB 70793241859</item>
      <item>BUTERIN&amp;POSAVEC odvjetničko društvo, društvo s ograničenom odgovornošću, OIB 88443826619 punomoćnik sudionika u postupku Granolio d.d. za proizvodnju, trgovinu i usluge</item>
      <item>Marina Skorić punomoćnik sudionika u postupku RADION, društvo s ograničenom odgovornošću za trgovinu, uslužnu djelatnost, ugositeljstvo, turizam i export-import</item>
      <item>Mirka Vuletić punomoćnik sudionika u postupku ORBICO d.o.o. za trgovinu</item>
      <item>Odvjetničko društvo Potočnjak &amp; Šušnjar društvo s ograničenom odgovornošću, OIB 10358464591 punomoćnik sudionika u postupku ZAGREBAČKI HOLDING, društvo s ograničenom odgovornošću za javni prijevoz, opskrbu vodom, održavanje čistoće, putnička a</item>
      <item>Ana Štrbac Agić punomoćnik sudionika u postupku GRADINA-BAŠKA VODA društvo s ograničenom odgovornošću za komunalnu djelatnost</item>
    </derivirana_varijabla>
  </DomainObject.Predmet.OstaliListFormatedOIB>
  <DomainObject.Predmet.OstaliListFormatedWithAdress>
    <izvorni_sadrzaj>
      <item>Marko Kuna, Kolodvorska 16, 31550 Valpovo punomoćnik sudionika u postupku KANAAN društvo s ograničenom odgovornošću za proizvodnju i promet prehrambenih proizvoda</item>
      <item>Dejan Bilić, Cesta dr. Franje Tuđmana 481A, 21214 Kaštel Kambelovac punomoćnik sudionika u postupku Nedjeljko Tešija,vl.Obrta za prijevoz,građevinarstvo, trgovinu i usluge</item>
      <item>ODVJETNIČKO DRUŠTVO STANIĆ I PARTNERI društvo s ograničenom odgovornošću, Riva 4, 51000 Rijeka punomoćnik sudionika u postupku INA-INDUSTRIJA NAFTE, d.d.; NIKAS trgovina, zastupanje i posredovanje, d. o. o.</item>
      <item>Dubravka Ferić, Vončinina 2/V, 10000 Zagreb punomoćnik sudionika u postupku Mercedes-Benz Leasing Hrvatska d.o.o. za leasing nekretnina, vozila i strojeva</item>
      <item>Marko Krpan, Boškovićeva 16, 10000 Zagreb punomoćnik sudionika u postupku ISTARSKA PIVOVARA d.o.o. za proizvodnju, usluge i trgovinu</item>
      <item>Hrvoje Acinger, Trg Sv.Jurja 4, 23250 Pag punomoćnik sudionika u postupku Dragan Kondić,vl.obrta Pekarnice VODICE</item>
      <item>Dubravko Luetić, Trpimirova 31, 10000 Zagreb punomoćnik sudionika u postupku Adriatic Croatia International Club, za djelatnost marina d. d.</item>
      <item>Jaka Ćurić, Pavla Hatza 23/II, 10000 Zagreb punomoćnik sudionika u postupku Stečajna masa iza SUTLA poljoprivredna zadruga - u stečaju</item>
      <item>Ivo Bučan, Don Petra Peroša 6, 21210 Mravince punomoćnik sudionika u postupku TOWN d.o.o. za ugostiteljstvo u stečaju; MILS, MLJEKARA SPLIT dioničko društvo u stečaju</item>
      <item>Odvjetničko društvo FRANKO KOTLAR, ANA VIDOV &amp; partneri, društvo s ograničenom odgovornošću, Zrinsko Frankopanska 38, 23000 Zadar punomoćnik sudionika u postupku Duje Bašćevan</item>
      <item>Odvjetničko društvo ŽUPAN, BABIĆ &amp; ANTUNOVIĆ društvo s ograničenom odgovornošću, Radnička cesta 47, 10000 Zagreb punomoćnik sudionika u postupku ROX društvo s ograničenom odgovornošću za trgovinu i usluge</item>
      <item>Ante Kukoč, Trg Hrvatske bratske zajednice 3/B, 21000 Split punomoćnik sudionika u postupku CRO-GO d.o.o. za proizvodnju i trgovinu</item>
      <item>Vesna Alaburić, Hebrangova 21, 10000 Zagreb punomoćnik sudionika u postupku NARODNE NOVINE, dioničko društvo za izdavanje i tiskanje Službenog lista Republike Hrvatske, službenih i drugih obrazaca te </item>
      <item>ZOU I.RESTOVIĆ,V.GARAFULIĆ KUKOČ I I.RESTOVIĆ, Gorička 12, 21000 Split punomoćnik sudionika u postupku SARDINA društvo sa ograničenom odgovornošću za ulov, preradu i konzerviranje ribe i marikulturu; GRIKULA društvo s ograničenom odgovornošću za trgovinu, ugostiteljstvo i turizam</item>
      <item>GRADSKO STAMBENO KOMUNALNO GOSPODARSTVO društvo s ograničenom odgovornošću za usluge, građevinarstvo i trgovinu, Savska cesta 1, 10000 Zagreb punomoćnik sudionika u postupku Suvlasnici stambene zgrade Milana Amruša 1 u Zagrebu; Suvlasnici stambene zgrade u Zagrebu, Kamaufova 2; Suvlasnici stambene zgrade u Zagrebu, Praška 10</item>
      <item>Damir Bulatović, Trg kralja Tomislava 14, 43500 Daruvar punomoćnik sudionika u postupku PČELARSTVO DARUVAR društvo s ograničenom odgovornošću za proizvodnju, trgovinu i usluge</item>
      <item>Hrvoje Matić, Petrova 182, 10000 Zagreb punomoćnik sudionika u postupku Meteor Grupa - Labud društvo s ograničenom odgovornošću za proizvodnju sredstava za čišćenje, higijenskih i kemijskih pro</item>
      <item>Marija Vujčić Turkulin, Vrtlarska 3, 10000 Zagreb punomoćnica sudionika u postupku AUTOline d.o.o. za trgovinu i usluge - u stečaju</item>
      <item>Zoran Iviš, Put Supavla 1, 21000 Split punomoćnik sudionika u postupku SIRANA GLIGORA d.o.o. za proizvodnju, trgovinu, turizam i poljoprivredu; MATADURA, d.o.o. za usluge u nautičkom turizmu; SONEX društvo sa ograničenom odgovornošću za proizvodnju i trgovinu; NOVOTERM, d.o.o. za proizvodnju i trgovinu</item>
      <item>Anči Bašić, Mažuranićevo Šetalište 35, 21000 Split punomoćnica sudionika u postupku DIOKOM  NOVI d.o.o. za proizvodnju i trgovinu u stečaju</item>
      <item>Nevio Sanader, Ulica slobode 39, 21000 Split punomoćnik sudionika u postupku Jure Kerum</item>
      <item>Marija Jerončić Mandić, Lička 23, 21000 Split punomoćnik sudionika u postupku Mijo Maleš,vl. pekarskog obrta</item>
      <item>Ibrica Zulfikarpašić, Iločka 34, 10000 Zagreb punomoćnik sudionika u postupku Beiersdorf - trgovina na veliko parfemima i kozmetikom d.o.o.</item>
      <item>Tomislav Dumenčić, Slovenska ulica 13, 10000 Zagreb punomoćnik sudionika u postupku LAGER BAŠIĆ, d.o.o. za proizvodnju, trgovinu i usluge</item>
      <item>Odvjetničko društvo Balatinec i Nikolić društvo s ograničenom odgovornošću, Jurišićeva 25, 10000 Zagreb punomoćnik sudionika u postupku AUTOCOMMERCE HRVATSKA d.o.o. za promet robe na vanjskom i unutrašnjem tržištu</item>
      <item>Odvjetničko društvo Hanžeković &amp; Partneri društvo s ograničenom odgovornošću, Radnička Cesta 22, 10000 Zagreb punomoćnik sudionika u postupku SLOBODNA DALMACIJA izdavačka i tiskarska djelatnost, dioničko društvo; Hrvatska radiotelevizija</item>
      <item>Odvjetničko društvo RAVLIĆ &amp; ŠURJAK društvo s ograničenom odgovornošću, Boškovićeva ulica 23, 10000 Zagreb punomoćnik sudionika u postupku COCA-COLA HBC HRVATSKA - društvo s ograničenom odgovornošću za proizvodnju, prodaju i distribuciju bezalkoholnih pića</item>
      <item>Damir Jurković, Pomerio 18, 51000 Rijeka punomoćnik sudionika u postupku TUTTI FRUTTI - FMB, društvo s ograničenom odgovornošću za proizvodnju, usluge i trgovinu</item>
      <item>ODVJETNIČKO DRUŠTVO BABIĆ &amp; ČIBARIĆ društvo s ograničenom odgovornošću, Ulica Matije Mrazovića 5, 10000 Zagreb punomoćnik sudionika u postupku ANAMARIJA-COMPANY, društvo s ograničenom odgovornošću za proizvodnju, trgovinu i usluge</item>
      <item>Ante Ćurković, Slavićeva 2., 21000 Split punomoćnik sudionika u postupku Jadranka Džolić,vl.obrta BOLIJA</item>
      <item>Antonija Galić, Budmanijeva 5, 10000 Zagreb punomoćnik sudionika u postupku AFRODITA COMMERC d.o.o. za trgovinu, proizvodnju i usluge</item>
      <item>Boris Bulj, Hrvatske mornarice 1, 21000 Split punomoćnik sudionika u postupku Martin Omrčen,vl.obrta GRAFOPAK</item>
      <item>Odvjetničko društvo BRLEČIĆ &amp; partneri, javno trgovačko društvo za obavljanje odvjetničkih poslova, Optujska ulica 25/1, 42000 Varaždin punomoćnik sudionika u postupku EUROCOM d.o.o. za promet roba i usluga</item>
      <item>Josip Šimović, Trg Drage Iblera 10/III, 10000 Zagreb punomoćnik sudionika u postupku AWT INTERNATIONAL Trgovina i usluge, d.o.o.</item>
      <item>Županijsko državno odvjetništvo u Splitu, Gundulićeva 29a, 21000 Split</item>
      <item>BUTERIN&amp;POSAVEC odvjetničko društvo, društvo s ograničenom odgovornošću, Draškovićeva 82, 10000 Zagreb punomoćnik sudionika u postupku Granolio d.d. za proizvodnju, trgovinu i usluge</item>
      <item>Marina Skorić, Plemića Borelli 14/1, 23000 Zadar punomoćnik sudionika u postupku RADION, društvo s ograničenom odgovornošću za trgovinu, uslužnu djelatnost, ugositeljstvo, turizam i export-import</item>
      <item>Mirka Vuletić, Klaićeva 48, 10000 Zagreb punomoćnik sudionika u postupku ORBICO d.o.o. za trgovinu</item>
      <item>Odvjetničko društvo Potočnjak &amp; Šušnjar društvo s ograničenom odgovornošću, Miramarska 24/6, 10000 Zagreb punomoćnik sudionika u postupku ZAGREBAČKI HOLDING, društvo s ograničenom odgovornošću za javni prijevoz, opskrbu vodom, održavanje čistoće, putnička a</item>
      <item>Ana Štrbac Agić, A. Starčevića 32 (22C), 21300 Makarska punomoćnik sudionika u postupku GRADINA-BAŠKA VODA društvo s ograničenom odgovornošću za komunalnu djelatnost</item>
    </izvorni_sadrzaj>
    <derivirana_varijabla naziv="DomainObject.Predmet.OstaliListFormatedWithAdress_1">
      <item>Marko Kuna, Kolodvorska 16, 31550 Valpovo punomoćnik sudionika u postupku KANAAN društvo s ograničenom odgovornošću za proizvodnju i promet prehrambenih proizvoda</item>
      <item>Dejan Bilić, Cesta dr. Franje Tuđmana 481A, 21214 Kaštel Kambelovac punomoćnik sudionika u postupku Nedjeljko Tešija,vl.Obrta za prijevoz,građevinarstvo, trgovinu i usluge</item>
      <item>ODVJETNIČKO DRUŠTVO STANIĆ I PARTNERI društvo s ograničenom odgovornošću, Riva 4, 51000 Rijeka punomoćnik sudionika u postupku INA-INDUSTRIJA NAFTE, d.d.; NIKAS trgovina, zastupanje i posredovanje, d. o. o.</item>
      <item>Dubravka Ferić, Vončinina 2/V, 10000 Zagreb punomoćnik sudionika u postupku Mercedes-Benz Leasing Hrvatska d.o.o. za leasing nekretnina, vozila i strojeva</item>
      <item>Marko Krpan, Boškovićeva 16, 10000 Zagreb punomoćnik sudionika u postupku ISTARSKA PIVOVARA d.o.o. za proizvodnju, usluge i trgovinu</item>
      <item>Hrvoje Acinger, Trg Sv.Jurja 4, 23250 Pag punomoćnik sudionika u postupku Dragan Kondić,vl.obrta Pekarnice VODICE</item>
      <item>Dubravko Luetić, Trpimirova 31, 10000 Zagreb punomoćnik sudionika u postupku Adriatic Croatia International Club, za djelatnost marina d. d.</item>
      <item>Jaka Ćurić, Pavla Hatza 23/II, 10000 Zagreb punomoćnik sudionika u postupku Stečajna masa iza SUTLA poljoprivredna zadruga - u stečaju</item>
      <item>Ivo Bučan, Don Petra Peroša 6, 21210 Mravince punomoćnik sudionika u postupku TOWN d.o.o. za ugostiteljstvo u stečaju; MILS, MLJEKARA SPLIT dioničko društvo u stečaju</item>
      <item>Odvjetničko društvo FRANKO KOTLAR, ANA VIDOV &amp; partneri, društvo s ograničenom odgovornošću, Zrinsko Frankopanska 38, 23000 Zadar punomoćnik sudionika u postupku Duje Bašćevan</item>
      <item>Odvjetničko društvo ŽUPAN, BABIĆ &amp; ANTUNOVIĆ društvo s ograničenom odgovornošću, Radnička cesta 47, 10000 Zagreb punomoćnik sudionika u postupku ROX društvo s ograničenom odgovornošću za trgovinu i usluge</item>
      <item>Ante Kukoč, Trg Hrvatske bratske zajednice 3/B, 21000 Split punomoćnik sudionika u postupku CRO-GO d.o.o. za proizvodnju i trgovinu</item>
      <item>Vesna Alaburić, Hebrangova 21, 10000 Zagreb punomoćnik sudionika u postupku NARODNE NOVINE, dioničko društvo za izdavanje i tiskanje Službenog lista Republike Hrvatske, službenih i drugih obrazaca te </item>
      <item>ZOU I.RESTOVIĆ,V.GARAFULIĆ KUKOČ I I.RESTOVIĆ, Gorička 12, 21000 Split punomoćnik sudionika u postupku SARDINA društvo sa ograničenom odgovornošću za ulov, preradu i konzerviranje ribe i marikulturu; GRIKULA društvo s ograničenom odgovornošću za trgovinu, ugostiteljstvo i turizam</item>
      <item>GRADSKO STAMBENO KOMUNALNO GOSPODARSTVO društvo s ograničenom odgovornošću za usluge, građevinarstvo i trgovinu, Savska cesta 1, 10000 Zagreb punomoćnik sudionika u postupku Suvlasnici stambene zgrade Milana Amruša 1 u Zagrebu; Suvlasnici stambene zgrade u Zagrebu, Kamaufova 2; Suvlasnici stambene zgrade u Zagrebu, Praška 10</item>
      <item>Damir Bulatović, Trg kralja Tomislava 14, 43500 Daruvar punomoćnik sudionika u postupku PČELARSTVO DARUVAR društvo s ograničenom odgovornošću za proizvodnju, trgovinu i usluge</item>
      <item>Hrvoje Matić, Petrova 182, 10000 Zagreb punomoćnik sudionika u postupku Meteor Grupa - Labud društvo s ograničenom odgovornošću za proizvodnju sredstava za čišćenje, higijenskih i kemijskih pro</item>
      <item>Marija Vujčić Turkulin, Vrtlarska 3, 10000 Zagreb punomoćnica sudionika u postupku AUTOline d.o.o. za trgovinu i usluge - u stečaju</item>
      <item>Zoran Iviš, Put Supavla 1, 21000 Split punomoćnik sudionika u postupku SIRANA GLIGORA d.o.o. za proizvodnju, trgovinu, turizam i poljoprivredu; MATADURA, d.o.o. za usluge u nautičkom turizmu; SONEX društvo sa ograničenom odgovornošću za proizvodnju i trgovinu; NOVOTERM, d.o.o. za proizvodnju i trgovinu</item>
      <item>Anči Bašić, Mažuranićevo Šetalište 35, 21000 Split punomoćnica sudionika u postupku DIOKOM  NOVI d.o.o. za proizvodnju i trgovinu u stečaju</item>
      <item>Nevio Sanader, Ulica slobode 39, 21000 Split punomoćnik sudionika u postupku Jure Kerum</item>
      <item>Marija Jerončić Mandić, Lička 23, 21000 Split punomoćnik sudionika u postupku Mijo Maleš,vl. pekarskog obrta</item>
      <item>Ibrica Zulfikarpašić, Iločka 34, 10000 Zagreb punomoćnik sudionika u postupku Beiersdorf - trgovina na veliko parfemima i kozmetikom d.o.o.</item>
      <item>Tomislav Dumenčić, Slovenska ulica 13, 10000 Zagreb punomoćnik sudionika u postupku LAGER BAŠIĆ, d.o.o. za proizvodnju, trgovinu i usluge</item>
      <item>Odvjetničko društvo Balatinec i Nikolić društvo s ograničenom odgovornošću, Jurišićeva 25, 10000 Zagreb punomoćnik sudionika u postupku AUTOCOMMERCE HRVATSKA d.o.o. za promet robe na vanjskom i unutrašnjem tržištu</item>
      <item>Odvjetničko društvo Hanžeković &amp; Partneri društvo s ograničenom odgovornošću, Radnička Cesta 22, 10000 Zagreb punomoćnik sudionika u postupku SLOBODNA DALMACIJA izdavačka i tiskarska djelatnost, dioničko društvo; Hrvatska radiotelevizija</item>
      <item>Odvjetničko društvo RAVLIĆ &amp; ŠURJAK društvo s ograničenom odgovornošću, Boškovićeva ulica 23, 10000 Zagreb punomoćnik sudionika u postupku COCA-COLA HBC HRVATSKA - društvo s ograničenom odgovornošću za proizvodnju, prodaju i distribuciju bezalkoholnih pića</item>
      <item>Damir Jurković, Pomerio 18, 51000 Rijeka punomoćnik sudionika u postupku TUTTI FRUTTI - FMB, društvo s ograničenom odgovornošću za proizvodnju, usluge i trgovinu</item>
      <item>ODVJETNIČKO DRUŠTVO BABIĆ &amp; ČIBARIĆ društvo s ograničenom odgovornošću, Ulica Matije Mrazovića 5, 10000 Zagreb punomoćnik sudionika u postupku ANAMARIJA-COMPANY, društvo s ograničenom odgovornošću za proizvodnju, trgovinu i usluge</item>
      <item>Ante Ćurković, Slavićeva 2., 21000 Split punomoćnik sudionika u postupku Jadranka Džolić,vl.obrta BOLIJA</item>
      <item>Antonija Galić, Budmanijeva 5, 10000 Zagreb punomoćnik sudionika u postupku AFRODITA COMMERC d.o.o. za trgovinu, proizvodnju i usluge</item>
      <item>Boris Bulj, Hrvatske mornarice 1, 21000 Split punomoćnik sudionika u postupku Martin Omrčen,vl.obrta GRAFOPAK</item>
      <item>Odvjetničko društvo BRLEČIĆ &amp; partneri, javno trgovačko društvo za obavljanje odvjetničkih poslova, Optujska ulica 25/1, 42000 Varaždin punomoćnik sudionika u postupku EUROCOM d.o.o. za promet roba i usluga</item>
      <item>Josip Šimović, Trg Drage Iblera 10/III, 10000 Zagreb punomoćnik sudionika u postupku AWT INTERNATIONAL Trgovina i usluge, d.o.o.</item>
      <item>Županijsko državno odvjetništvo u Splitu, Gundulićeva 29a, 21000 Split</item>
      <item>BUTERIN&amp;POSAVEC odvjetničko društvo, društvo s ograničenom odgovornošću, Draškovićeva 82, 10000 Zagreb punomoćnik sudionika u postupku Granolio d.d. za proizvodnju, trgovinu i usluge</item>
      <item>Marina Skorić, Plemića Borelli 14/1, 23000 Zadar punomoćnik sudionika u postupku RADION, društvo s ograničenom odgovornošću za trgovinu, uslužnu djelatnost, ugositeljstvo, turizam i export-import</item>
      <item>Mirka Vuletić, Klaićeva 48, 10000 Zagreb punomoćnik sudionika u postupku ORBICO d.o.o. za trgovinu</item>
      <item>Odvjetničko društvo Potočnjak &amp; Šušnjar društvo s ograničenom odgovornošću, Miramarska 24/6, 10000 Zagreb punomoćnik sudionika u postupku ZAGREBAČKI HOLDING, društvo s ograničenom odgovornošću za javni prijevoz, opskrbu vodom, održavanje čistoće, putnička a</item>
      <item>Ana Štrbac Agić, A. Starčevića 32 (22C), 21300 Makarska punomoćnik sudionika u postupku GRADINA-BAŠKA VODA društvo s ograničenom odgovornošću za komunalnu djelatnost</item>
    </derivirana_varijabla>
  </DomainObject.Predmet.OstaliListFormatedWithAdress>
  <DomainObject.Predmet.OstaliListFormatedWithAdressOIB>
    <izvorni_sadrzaj>
      <item>Marko Kuna, OIB 59553749232, Kolodvorska 16, 31550 Valpovo punomoćnik sudionika u postupku KANAAN društvo s ograničenom odgovornošću za proizvodnju i promet prehrambenih proizvoda</item>
      <item>Dejan Bilić, Cesta dr. Franje Tuđmana 481A, 21214 Kaštel Kambelovac punomoćnik sudionika u postupku Nedjeljko Tešija,vl.Obrta za prijevoz,građevinarstvo, trgovinu i usluge</item>
      <item>ODVJETNIČKO DRUŠTVO STANIĆ I PARTNERI društvo s ograničenom odgovornošću, OIB 96146860628, Riva 4, 51000 Rijeka punomoćnik sudionika u postupku INA-INDUSTRIJA NAFTE, d.d.; NIKAS trgovina, zastupanje i posredovanje, d. o. o.</item>
      <item>Dubravka Ferić, OIB 62223906726, Vončinina 2/V, 10000 Zagreb punomoćnik sudionika u postupku Mercedes-Benz Leasing Hrvatska d.o.o. za leasing nekretnina, vozila i strojeva</item>
      <item>Marko Krpan, OIB 24419277674, Boškovićeva 16, 10000 Zagreb punomoćnik sudionika u postupku ISTARSKA PIVOVARA d.o.o. za proizvodnju, usluge i trgovinu</item>
      <item>Hrvoje Acinger, OIB 32713626042, Trg Sv.Jurja 4, 23250 Pag punomoćnik sudionika u postupku Dragan Kondić,vl.obrta Pekarnice VODICE</item>
      <item>Dubravko Luetić, OIB 12460098102, Trpimirova 31, 10000 Zagreb punomoćnik sudionika u postupku Adriatic Croatia International Club, za djelatnost marina d. d.</item>
      <item>Jaka Ćurić, OIB 85185280071, Pavla Hatza 23/II, 10000 Zagreb punomoćnik sudionika u postupku Stečajna masa iza SUTLA poljoprivredna zadruga - u stečaju</item>
      <item>Ivo Bučan, OIB 76689754975, Don Petra Peroša 6, 21210 Mravince punomoćnik sudionika u postupku TOWN d.o.o. za ugostiteljstvo u stečaju; MILS, MLJEKARA SPLIT dioničko društvo u stečaju</item>
      <item>Odvjetničko društvo FRANKO KOTLAR, ANA VIDOV &amp; partneri, društvo s ograničenom odgovornošću, OIB 79236535774, Zrinsko Frankopanska 38, 23000 Zadar punomoćnik sudionika u postupku Duje Bašćevan</item>
      <item>Odvjetničko društvo ŽUPAN, BABIĆ &amp; ANTUNOVIĆ društvo s ograničenom odgovornošću, OIB 09023812344, Radnička cesta 47, 10000 Zagreb punomoćnik sudionika u postupku ROX društvo s ograničenom odgovornošću za trgovinu i usluge</item>
      <item>Ante Kukoč, OIB 99726709567, Trg Hrvatske bratske zajednice 3/B, 21000 Split punomoćnik sudionika u postupku CRO-GO d.o.o. za proizvodnju i trgovinu</item>
      <item>Vesna Alaburić, Hebrangova 21, 10000 Zagreb punomoćnik sudionika u postupku NARODNE NOVINE, dioničko društvo za izdavanje i tiskanje Službenog lista Republike Hrvatske, službenih i drugih obrazaca te </item>
      <item>ZOU I.RESTOVIĆ,V.GARAFULIĆ KUKOČ I I.RESTOVIĆ, Gorička 12, 21000 Split punomoćnik sudionika u postupku SARDINA društvo sa ograničenom odgovornošću za ulov, preradu i konzerviranje ribe i marikulturu; GRIKULA društvo s ograničenom odgovornošću za trgovinu, ugostiteljstvo i turizam</item>
      <item>GRADSKO STAMBENO KOMUNALNO GOSPODARSTVO društvo s ograničenom odgovornošću za usluge, građevinarstvo i trgovinu, OIB 03744272526, Savska cesta 1, 10000 Zagreb punomoćnik sudionika u postupku Suvlasnici stambene zgrade Milana Amruša 1 u Zagrebu; Suvlasnici stambene zgrade u Zagrebu, Kamaufova 2; Suvlasnici stambene zgrade u Zagrebu, Praška 10</item>
      <item>Damir Bulatović, Trg kralja Tomislava 14, 43500 Daruvar punomoćnik sudionika u postupku PČELARSTVO DARUVAR društvo s ograničenom odgovornošću za proizvodnju, trgovinu i usluge</item>
      <item>Hrvoje Matić, OIB 42148932429, Petrova 182, 10000 Zagreb punomoćnik sudionika u postupku Meteor Grupa - Labud društvo s ograničenom odgovornošću za proizvodnju sredstava za čišćenje, higijenskih i kemijskih pro</item>
      <item>Marija Vujčić Turkulin, OIB 22593287559, Vrtlarska 3, 10000 Zagreb punomoćnica sudionika u postupku AUTOline d.o.o. za trgovinu i usluge - u stečaju</item>
      <item>Zoran Iviš, Put Supavla 1, 21000 Split punomoćnik sudionika u postupku SIRANA GLIGORA d.o.o. za proizvodnju, trgovinu, turizam i poljoprivredu; MATADURA, d.o.o. za usluge u nautičkom turizmu; SONEX društvo sa ograničenom odgovornošću za proizvodnju i trgovinu; NOVOTERM, d.o.o. za proizvodnju i trgovinu</item>
      <item>Anči Bašić, OIB 38874953663, Mažuranićevo Šetalište 35, 21000 Split punomoćnica sudionika u postupku DIOKOM  NOVI d.o.o. za proizvodnju i trgovinu u stečaju</item>
      <item>Nevio Sanader, Ulica slobode 39, 21000 Split punomoćnik sudionika u postupku Jure Kerum</item>
      <item>Marija Jerončić Mandić, Lička 23, 21000 Split punomoćnik sudionika u postupku Mijo Maleš,vl. pekarskog obrta</item>
      <item>Ibrica Zulfikarpašić, OIB 45552488337, Iločka 34, 10000 Zagreb punomoćnik sudionika u postupku Beiersdorf - trgovina na veliko parfemima i kozmetikom d.o.o.</item>
      <item>Tomislav Dumenčić, OIB 27487405236, Slovenska ulica 13, 10000 Zagreb punomoćnik sudionika u postupku LAGER BAŠIĆ, d.o.o. za proizvodnju, trgovinu i usluge</item>
      <item>Odvjetničko društvo Balatinec i Nikolić društvo s ograničenom odgovornošću, OIB 55497820258, Jurišićeva 25, 10000 Zagreb punomoćnik sudionika u postupku AUTOCOMMERCE HRVATSKA d.o.o. za promet robe na vanjskom i unutrašnjem tržištu</item>
      <item>Odvjetničko društvo Hanžeković &amp; Partneri društvo s ograničenom odgovornošću, OIB 85127306373, Radnička Cesta 22, 10000 Zagreb punomoćnik sudionika u postupku SLOBODNA DALMACIJA izdavačka i tiskarska djelatnost, dioničko društvo; Hrvatska radiotelevizija</item>
      <item>Odvjetničko društvo RAVLIĆ &amp; ŠURJAK društvo s ograničenom odgovornošću, OIB 94654904113, Boškovićeva ulica 23, 10000 Zagreb punomoćnik sudionika u postupku COCA-COLA HBC HRVATSKA - društvo s ograničenom odgovornošću za proizvodnju, prodaju i distribuciju bezalkoholnih pića</item>
      <item>Damir Jurković, OIB 60636106180, Pomerio 18, 51000 Rijeka punomoćnik sudionika u postupku TUTTI FRUTTI - FMB, društvo s ograničenom odgovornošću za proizvodnju, usluge i trgovinu</item>
      <item>ODVJETNIČKO DRUŠTVO BABIĆ &amp; ČIBARIĆ društvo s ograničenom odgovornošću, OIB 58901227854, Ulica Matije Mrazovića 5, 10000 Zagreb punomoćnik sudionika u postupku ANAMARIJA-COMPANY, društvo s ograničenom odgovornošću za proizvodnju, trgovinu i usluge</item>
      <item>Ante Ćurković, Slavićeva 2., 21000 Split punomoćnik sudionika u postupku Jadranka Džolić,vl.obrta BOLIJA</item>
      <item>Antonija Galić, Budmanijeva 5, 10000 Zagreb punomoćnik sudionika u postupku AFRODITA COMMERC d.o.o. za trgovinu, proizvodnju i usluge</item>
      <item>Boris Bulj, Hrvatske mornarice 1, 21000 Split punomoćnik sudionika u postupku Martin Omrčen,vl.obrta GRAFOPAK</item>
      <item>Odvjetničko društvo BRLEČIĆ &amp; partneri, javno trgovačko društvo za obavljanje odvjetničkih poslova, OIB 75277763692, Optujska ulica 25/1, 42000 Varaždin punomoćnik sudionika u postupku EUROCOM d.o.o. za promet roba i usluga</item>
      <item>Josip Šimović, Trg Drage Iblera 10/III, 10000 Zagreb punomoćnik sudionika u postupku AWT INTERNATIONAL Trgovina i usluge, d.o.o.</item>
      <item>Županijsko državno odvjetništvo u Splitu, OIB 70793241859, Gundulićeva 29a, 21000 Split</item>
      <item>BUTERIN&amp;POSAVEC odvjetničko društvo, društvo s ograničenom odgovornošću, OIB 88443826619, Draškovićeva 82, 10000 Zagreb punomoćnik sudionika u postupku Granolio d.d. za proizvodnju, trgovinu i usluge</item>
      <item>Marina Skorić, Plemića Borelli 14/1, 23000 Zadar punomoćnik sudionika u postupku RADION, društvo s ograničenom odgovornošću za trgovinu, uslužnu djelatnost, ugositeljstvo, turizam i export-import</item>
      <item>Mirka Vuletić, Klaićeva 48, 10000 Zagreb punomoćnik sudionika u postupku ORBICO d.o.o. za trgovinu</item>
      <item>Odvjetničko društvo Potočnjak &amp; Šušnjar društvo s ograničenom odgovornošću, OIB 10358464591, Miramarska 24/6, 10000 Zagreb punomoćnik sudionika u postupku ZAGREBAČKI HOLDING, društvo s ograničenom odgovornošću za javni prijevoz, opskrbu vodom, održavanje čistoće, putnička a</item>
      <item>Ana Štrbac Agić, A. Starčevića 32 (22C), 21300 Makarska punomoćnik sudionika u postupku GRADINA-BAŠKA VODA društvo s ograničenom odgovornošću za komunalnu djelatnost</item>
    </izvorni_sadrzaj>
    <derivirana_varijabla naziv="DomainObject.Predmet.OstaliListFormatedWithAdressOIB_1">
      <item>Marko Kuna, OIB 59553749232, Kolodvorska 16, 31550 Valpovo punomoćnik sudionika u postupku KANAAN društvo s ograničenom odgovornošću za proizvodnju i promet prehrambenih proizvoda</item>
      <item>Dejan Bilić, Cesta dr. Franje Tuđmana 481A, 21214 Kaštel Kambelovac punomoćnik sudionika u postupku Nedjeljko Tešija,vl.Obrta za prijevoz,građevinarstvo, trgovinu i usluge</item>
      <item>ODVJETNIČKO DRUŠTVO STANIĆ I PARTNERI društvo s ograničenom odgovornošću, OIB 96146860628, Riva 4, 51000 Rijeka punomoćnik sudionika u postupku INA-INDUSTRIJA NAFTE, d.d.; NIKAS trgovina, zastupanje i posredovanje, d. o. o.</item>
      <item>Dubravka Ferić, OIB 62223906726, Vončinina 2/V, 10000 Zagreb punomoćnik sudionika u postupku Mercedes-Benz Leasing Hrvatska d.o.o. za leasing nekretnina, vozila i strojeva</item>
      <item>Marko Krpan, OIB 24419277674, Boškovićeva 16, 10000 Zagreb punomoćnik sudionika u postupku ISTARSKA PIVOVARA d.o.o. za proizvodnju, usluge i trgovinu</item>
      <item>Hrvoje Acinger, OIB 32713626042, Trg Sv.Jurja 4, 23250 Pag punomoćnik sudionika u postupku Dragan Kondić,vl.obrta Pekarnice VODICE</item>
      <item>Dubravko Luetić, OIB 12460098102, Trpimirova 31, 10000 Zagreb punomoćnik sudionika u postupku Adriatic Croatia International Club, za djelatnost marina d. d.</item>
      <item>Jaka Ćurić, OIB 85185280071, Pavla Hatza 23/II, 10000 Zagreb punomoćnik sudionika u postupku Stečajna masa iza SUTLA poljoprivredna zadruga - u stečaju</item>
      <item>Ivo Bučan, OIB 76689754975, Don Petra Peroša 6, 21210 Mravince punomoćnik sudionika u postupku TOWN d.o.o. za ugostiteljstvo u stečaju; MILS, MLJEKARA SPLIT dioničko društvo u stečaju</item>
      <item>Odvjetničko društvo FRANKO KOTLAR, ANA VIDOV &amp; partneri, društvo s ograničenom odgovornošću, OIB 79236535774, Zrinsko Frankopanska 38, 23000 Zadar punomoćnik sudionika u postupku Duje Bašćevan</item>
      <item>Odvjetničko društvo ŽUPAN, BABIĆ &amp; ANTUNOVIĆ društvo s ograničenom odgovornošću, OIB 09023812344, Radnička cesta 47, 10000 Zagreb punomoćnik sudionika u postupku ROX društvo s ograničenom odgovornošću za trgovinu i usluge</item>
      <item>Ante Kukoč, OIB 99726709567, Trg Hrvatske bratske zajednice 3/B, 21000 Split punomoćnik sudionika u postupku CRO-GO d.o.o. za proizvodnju i trgovinu</item>
      <item>Vesna Alaburić, Hebrangova 21, 10000 Zagreb punomoćnik sudionika u postupku NARODNE NOVINE, dioničko društvo za izdavanje i tiskanje Službenog lista Republike Hrvatske, službenih i drugih obrazaca te </item>
      <item>ZOU I.RESTOVIĆ,V.GARAFULIĆ KUKOČ I I.RESTOVIĆ, Gorička 12, 21000 Split punomoćnik sudionika u postupku SARDINA društvo sa ograničenom odgovornošću za ulov, preradu i konzerviranje ribe i marikulturu; GRIKULA društvo s ograničenom odgovornošću za trgovinu, ugostiteljstvo i turizam</item>
      <item>GRADSKO STAMBENO KOMUNALNO GOSPODARSTVO društvo s ograničenom odgovornošću za usluge, građevinarstvo i trgovinu, OIB 03744272526, Savska cesta 1, 10000 Zagreb punomoćnik sudionika u postupku Suvlasnici stambene zgrade Milana Amruša 1 u Zagrebu; Suvlasnici stambene zgrade u Zagrebu, Kamaufova 2; Suvlasnici stambene zgrade u Zagrebu, Praška 10</item>
      <item>Damir Bulatović, Trg kralja Tomislava 14, 43500 Daruvar punomoćnik sudionika u postupku PČELARSTVO DARUVAR društvo s ograničenom odgovornošću za proizvodnju, trgovinu i usluge</item>
      <item>Hrvoje Matić, OIB 42148932429, Petrova 182, 10000 Zagreb punomoćnik sudionika u postupku Meteor Grupa - Labud društvo s ograničenom odgovornošću za proizvodnju sredstava za čišćenje, higijenskih i kemijskih pro</item>
      <item>Marija Vujčić Turkulin, OIB 22593287559, Vrtlarska 3, 10000 Zagreb punomoćnica sudionika u postupku AUTOline d.o.o. za trgovinu i usluge - u stečaju</item>
      <item>Zoran Iviš, Put Supavla 1, 21000 Split punomoćnik sudionika u postupku SIRANA GLIGORA d.o.o. za proizvodnju, trgovinu, turizam i poljoprivredu; MATADURA, d.o.o. za usluge u nautičkom turizmu; SONEX društvo sa ograničenom odgovornošću za proizvodnju i trgovinu; NOVOTERM, d.o.o. za proizvodnju i trgovinu</item>
      <item>Anči Bašić, OIB 38874953663, Mažuranićevo Šetalište 35, 21000 Split punomoćnica sudionika u postupku DIOKOM  NOVI d.o.o. za proizvodnju i trgovinu u stečaju</item>
      <item>Nevio Sanader, Ulica slobode 39, 21000 Split punomoćnik sudionika u postupku Jure Kerum</item>
      <item>Marija Jerončić Mandić, Lička 23, 21000 Split punomoćnik sudionika u postupku Mijo Maleš,vl. pekarskog obrta</item>
      <item>Ibrica Zulfikarpašić, OIB 45552488337, Iločka 34, 10000 Zagreb punomoćnik sudionika u postupku Beiersdorf - trgovina na veliko parfemima i kozmetikom d.o.o.</item>
      <item>Tomislav Dumenčić, OIB 27487405236, Slovenska ulica 13, 10000 Zagreb punomoćnik sudionika u postupku LAGER BAŠIĆ, d.o.o. za proizvodnju, trgovinu i usluge</item>
      <item>Odvjetničko društvo Balatinec i Nikolić društvo s ograničenom odgovornošću, OIB 55497820258, Jurišićeva 25, 10000 Zagreb punomoćnik sudionika u postupku AUTOCOMMERCE HRVATSKA d.o.o. za promet robe na vanjskom i unutrašnjem tržištu</item>
      <item>Odvjetničko društvo Hanžeković &amp; Partneri društvo s ograničenom odgovornošću, OIB 85127306373, Radnička Cesta 22, 10000 Zagreb punomoćnik sudionika u postupku SLOBODNA DALMACIJA izdavačka i tiskarska djelatnost, dioničko društvo; Hrvatska radiotelevizija</item>
      <item>Odvjetničko društvo RAVLIĆ &amp; ŠURJAK društvo s ograničenom odgovornošću, OIB 94654904113, Boškovićeva ulica 23, 10000 Zagreb punomoćnik sudionika u postupku COCA-COLA HBC HRVATSKA - društvo s ograničenom odgovornošću za proizvodnju, prodaju i distribuciju bezalkoholnih pića</item>
      <item>Damir Jurković, OIB 60636106180, Pomerio 18, 51000 Rijeka punomoćnik sudionika u postupku TUTTI FRUTTI - FMB, društvo s ograničenom odgovornošću za proizvodnju, usluge i trgovinu</item>
      <item>ODVJETNIČKO DRUŠTVO BABIĆ &amp; ČIBARIĆ društvo s ograničenom odgovornošću, OIB 58901227854, Ulica Matije Mrazovića 5, 10000 Zagreb punomoćnik sudionika u postupku ANAMARIJA-COMPANY, društvo s ograničenom odgovornošću za proizvodnju, trgovinu i usluge</item>
      <item>Ante Ćurković, Slavićeva 2., 21000 Split punomoćnik sudionika u postupku Jadranka Džolić,vl.obrta BOLIJA</item>
      <item>Antonija Galić, Budmanijeva 5, 10000 Zagreb punomoćnik sudionika u postupku AFRODITA COMMERC d.o.o. za trgovinu, proizvodnju i usluge</item>
      <item>Boris Bulj, Hrvatske mornarice 1, 21000 Split punomoćnik sudionika u postupku Martin Omrčen,vl.obrta GRAFOPAK</item>
      <item>Odvjetničko društvo BRLEČIĆ &amp; partneri, javno trgovačko društvo za obavljanje odvjetničkih poslova, OIB 75277763692, Optujska ulica 25/1, 42000 Varaždin punomoćnik sudionika u postupku EUROCOM d.o.o. za promet roba i usluga</item>
      <item>Josip Šimović, Trg Drage Iblera 10/III, 10000 Zagreb punomoćnik sudionika u postupku AWT INTERNATIONAL Trgovina i usluge, d.o.o.</item>
      <item>Županijsko državno odvjetništvo u Splitu, OIB 70793241859, Gundulićeva 29a, 21000 Split</item>
      <item>BUTERIN&amp;POSAVEC odvjetničko društvo, društvo s ograničenom odgovornošću, OIB 88443826619, Draškovićeva 82, 10000 Zagreb punomoćnik sudionika u postupku Granolio d.d. za proizvodnju, trgovinu i usluge</item>
      <item>Marina Skorić, Plemića Borelli 14/1, 23000 Zadar punomoćnik sudionika u postupku RADION, društvo s ograničenom odgovornošću za trgovinu, uslužnu djelatnost, ugositeljstvo, turizam i export-import</item>
      <item>Mirka Vuletić, Klaićeva 48, 10000 Zagreb punomoćnik sudionika u postupku ORBICO d.o.o. za trgovinu</item>
      <item>Odvjetničko društvo Potočnjak &amp; Šušnjar društvo s ograničenom odgovornošću, OIB 10358464591, Miramarska 24/6, 10000 Zagreb punomoćnik sudionika u postupku ZAGREBAČKI HOLDING, društvo s ograničenom odgovornošću za javni prijevoz, opskrbu vodom, održavanje čistoće, putnička a</item>
      <item>Ana Štrbac Agić, A. Starčevića 32 (22C), 21300 Makarska punomoćnik sudionika u postupku GRADINA-BAŠKA VODA društvo s ograničenom odgovornošću za komunalnu djelatnost</item>
    </derivirana_varijabla>
  </DomainObject.Predmet.OstaliListFormatedWithAdressOIB>
  <DomainObject.Predmet.OstaliListNazivFormated>
    <izvorni_sadrzaj>
      <item>Marko Kuna</item>
      <item>Dejan Bilić</item>
      <item>ODVJETNIČKO DRUŠTVO STANIĆ I PARTNERI društvo s ograničenom odgovornošću</item>
      <item>Dubravka Ferić</item>
      <item>Marko Krpan</item>
      <item>Hrvoje Acinger</item>
      <item>Dubravko Luetić</item>
      <item>Jaka Ćurić</item>
      <item>Ivo Bučan</item>
      <item>Odvjetničko društvo FRANKO KOTLAR, ANA VIDOV &amp; partneri, društvo s ograničenom odgovornošću</item>
      <item>Odvjetničko društvo ŽUPAN, BABIĆ &amp; ANTUNOVIĆ društvo s ograničenom odgovornošću</item>
      <item>Ante Kukoč</item>
      <item>Vesna Alaburić</item>
      <item>ZOU I.RESTOVIĆ,V.GARAFULIĆ KUKOČ I I.RESTOVIĆ</item>
      <item>GRADSKO STAMBENO KOMUNALNO GOSPODARSTVO društvo s ograničenom odgovornošću za usluge, građevinarstvo i trgovinu</item>
      <item>Damir Bulatović</item>
      <item>Hrvoje Matić</item>
      <item>Marija Vujčić Turkulin</item>
      <item>Zoran Iviš</item>
      <item>Anči Bašić</item>
      <item>Nevio Sanader</item>
      <item>Marija Jerončić Mandić</item>
      <item>Ibrica Zulfikarpašić</item>
      <item>Tomislav Dumenčić</item>
      <item>Odvjetničko društvo Balatinec i Nikolić društvo s ograničenom odgovornošću</item>
      <item>Odvjetničko društvo Hanžeković &amp; Partneri društvo s ograničenom odgovornošću</item>
      <item>Odvjetničko društvo RAVLIĆ &amp; ŠURJAK društvo s ograničenom odgovornošću</item>
      <item>Damir Jurković</item>
      <item>ODVJETNIČKO DRUŠTVO BABIĆ &amp; ČIBARIĆ društvo s ograničenom odgovornošću</item>
      <item>Ante Ćurković</item>
      <item>Antonija Galić</item>
      <item>Boris Bulj</item>
      <item>Odvjetničko društvo BRLEČIĆ &amp; partneri, javno trgovačko društvo za obavljanje odvjetničkih poslova</item>
      <item>Josip Šimović</item>
      <item>Županijsko državno odvjetništvo u Splitu</item>
      <item>BUTERIN&amp;POSAVEC odvjetničko društvo, društvo s ograničenom odgovornošću</item>
      <item>Marina Skorić</item>
      <item>Mirka Vuletić</item>
      <item>Odvjetničko društvo Potočnjak &amp; Šušnjar društvo s ograničenom odgovornošću</item>
      <item>Ana Štrbac Agić</item>
    </izvorni_sadrzaj>
    <derivirana_varijabla naziv="DomainObject.Predmet.OstaliListNazivFormated_1">
      <item>Marko Kuna</item>
      <item>Dejan Bilić</item>
      <item>ODVJETNIČKO DRUŠTVO STANIĆ I PARTNERI društvo s ograničenom odgovornošću</item>
      <item>Dubravka Ferić</item>
      <item>Marko Krpan</item>
      <item>Hrvoje Acinger</item>
      <item>Dubravko Luetić</item>
      <item>Jaka Ćurić</item>
      <item>Ivo Bučan</item>
      <item>Odvjetničko društvo FRANKO KOTLAR, ANA VIDOV &amp; partneri, društvo s ograničenom odgovornošću</item>
      <item>Odvjetničko društvo ŽUPAN, BABIĆ &amp; ANTUNOVIĆ društvo s ograničenom odgovornošću</item>
      <item>Ante Kukoč</item>
      <item>Vesna Alaburić</item>
      <item>ZOU I.RESTOVIĆ,V.GARAFULIĆ KUKOČ I I.RESTOVIĆ</item>
      <item>GRADSKO STAMBENO KOMUNALNO GOSPODARSTVO društvo s ograničenom odgovornošću za usluge, građevinarstvo i trgovinu</item>
      <item>Damir Bulatović</item>
      <item>Hrvoje Matić</item>
      <item>Marija Vujčić Turkulin</item>
      <item>Zoran Iviš</item>
      <item>Anči Bašić</item>
      <item>Nevio Sanader</item>
      <item>Marija Jerončić Mandić</item>
      <item>Ibrica Zulfikarpašić</item>
      <item>Tomislav Dumenčić</item>
      <item>Odvjetničko društvo Balatinec i Nikolić društvo s ograničenom odgovornošću</item>
      <item>Odvjetničko društvo Hanžeković &amp; Partneri društvo s ograničenom odgovornošću</item>
      <item>Odvjetničko društvo RAVLIĆ &amp; ŠURJAK društvo s ograničenom odgovornošću</item>
      <item>Damir Jurković</item>
      <item>ODVJETNIČKO DRUŠTVO BABIĆ &amp; ČIBARIĆ društvo s ograničenom odgovornošću</item>
      <item>Ante Ćurković</item>
      <item>Antonija Galić</item>
      <item>Boris Bulj</item>
      <item>Odvjetničko društvo BRLEČIĆ &amp; partneri, javno trgovačko društvo za obavljanje odvjetničkih poslova</item>
      <item>Josip Šimović</item>
      <item>Županijsko državno odvjetništvo u Splitu</item>
      <item>BUTERIN&amp;POSAVEC odvjetničko društvo, društvo s ograničenom odgovornošću</item>
      <item>Marina Skorić</item>
      <item>Mirka Vuletić</item>
      <item>Odvjetničko društvo Potočnjak &amp; Šušnjar društvo s ograničenom odgovornošću</item>
      <item>Ana Štrbac Agić</item>
    </derivirana_varijabla>
  </DomainObject.Predmet.OstaliListNazivFormated>
  <DomainObject.Predmet.OstaliListNazivFormatedOIB>
    <izvorni_sadrzaj>
      <item>Marko Kuna, OIB 59553749232</item>
      <item>Dejan Bilić</item>
      <item>ODVJETNIČKO DRUŠTVO STANIĆ I PARTNERI društvo s ograničenom odgovornošću, OIB 96146860628</item>
      <item>Dubravka Ferić, OIB 62223906726</item>
      <item>Marko Krpan, OIB 24419277674</item>
      <item>Hrvoje Acinger, OIB 32713626042</item>
      <item>Dubravko Luetić, OIB 12460098102</item>
      <item>Jaka Ćurić, OIB 85185280071</item>
      <item>Ivo Bučan, OIB 76689754975</item>
      <item>Odvjetničko društvo FRANKO KOTLAR, ANA VIDOV &amp; partneri, društvo s ograničenom odgovornošću, OIB 79236535774</item>
      <item>Odvjetničko društvo ŽUPAN, BABIĆ &amp; ANTUNOVIĆ društvo s ograničenom odgovornošću, OIB 09023812344</item>
      <item>Ante Kukoč, OIB 99726709567</item>
      <item>Vesna Alaburić</item>
      <item>ZOU I.RESTOVIĆ,V.GARAFULIĆ KUKOČ I I.RESTOVIĆ</item>
      <item>GRADSKO STAMBENO KOMUNALNO GOSPODARSTVO društvo s ograničenom odgovornošću za usluge, građevinarstvo i trgovinu, OIB 03744272526</item>
      <item>Damir Bulatović</item>
      <item>Hrvoje Matić, OIB 42148932429</item>
      <item>Marija Vujčić Turkulin, OIB 22593287559</item>
      <item>Zoran Iviš</item>
      <item>Anči Bašić, OIB 38874953663</item>
      <item>Nevio Sanader</item>
      <item>Marija Jerončić Mandić</item>
      <item>Ibrica Zulfikarpašić, OIB 45552488337</item>
      <item>Tomislav Dumenčić, OIB 27487405236</item>
      <item>Odvjetničko društvo Balatinec i Nikolić društvo s ograničenom odgovornošću, OIB 55497820258</item>
      <item>Odvjetničko društvo Hanžeković &amp; Partneri društvo s ograničenom odgovornošću, OIB 85127306373</item>
      <item>Odvjetničko društvo RAVLIĆ &amp; ŠURJAK društvo s ograničenom odgovornošću, OIB 94654904113</item>
      <item>Damir Jurković, OIB 60636106180</item>
      <item>ODVJETNIČKO DRUŠTVO BABIĆ &amp; ČIBARIĆ društvo s ograničenom odgovornošću, OIB 58901227854</item>
      <item>Ante Ćurković</item>
      <item>Antonija Galić</item>
      <item>Boris Bulj</item>
      <item>Odvjetničko društvo BRLEČIĆ &amp; partneri, javno trgovačko društvo za obavljanje odvjetničkih poslova, OIB 75277763692</item>
      <item>Josip Šimović</item>
      <item>Županijsko državno odvjetništvo u Splitu, OIB 70793241859</item>
      <item>BUTERIN&amp;POSAVEC odvjetničko društvo, društvo s ograničenom odgovornošću, OIB 88443826619</item>
      <item>Marina Skorić</item>
      <item>Mirka Vuletić</item>
      <item>Odvjetničko društvo Potočnjak &amp; Šušnjar društvo s ograničenom odgovornošću, OIB 10358464591</item>
      <item>Ana Štrbac Agić</item>
    </izvorni_sadrzaj>
    <derivirana_varijabla naziv="DomainObject.Predmet.OstaliListNazivFormatedOIB_1">
      <item>Marko Kuna, OIB 59553749232</item>
      <item>Dejan Bilić</item>
      <item>ODVJETNIČKO DRUŠTVO STANIĆ I PARTNERI društvo s ograničenom odgovornošću, OIB 96146860628</item>
      <item>Dubravka Ferić, OIB 62223906726</item>
      <item>Marko Krpan, OIB 24419277674</item>
      <item>Hrvoje Acinger, OIB 32713626042</item>
      <item>Dubravko Luetić, OIB 12460098102</item>
      <item>Jaka Ćurić, OIB 85185280071</item>
      <item>Ivo Bučan, OIB 76689754975</item>
      <item>Odvjetničko društvo FRANKO KOTLAR, ANA VIDOV &amp; partneri, društvo s ograničenom odgovornošću, OIB 79236535774</item>
      <item>Odvjetničko društvo ŽUPAN, BABIĆ &amp; ANTUNOVIĆ društvo s ograničenom odgovornošću, OIB 09023812344</item>
      <item>Ante Kukoč, OIB 99726709567</item>
      <item>Vesna Alaburić</item>
      <item>ZOU I.RESTOVIĆ,V.GARAFULIĆ KUKOČ I I.RESTOVIĆ</item>
      <item>GRADSKO STAMBENO KOMUNALNO GOSPODARSTVO društvo s ograničenom odgovornošću za usluge, građevinarstvo i trgovinu, OIB 03744272526</item>
      <item>Damir Bulatović</item>
      <item>Hrvoje Matić, OIB 42148932429</item>
      <item>Marija Vujčić Turkulin, OIB 22593287559</item>
      <item>Zoran Iviš</item>
      <item>Anči Bašić, OIB 38874953663</item>
      <item>Nevio Sanader</item>
      <item>Marija Jerončić Mandić</item>
      <item>Ibrica Zulfikarpašić, OIB 45552488337</item>
      <item>Tomislav Dumenčić, OIB 27487405236</item>
      <item>Odvjetničko društvo Balatinec i Nikolić društvo s ograničenom odgovornošću, OIB 55497820258</item>
      <item>Odvjetničko društvo Hanžeković &amp; Partneri društvo s ograničenom odgovornošću, OIB 85127306373</item>
      <item>Odvjetničko društvo RAVLIĆ &amp; ŠURJAK društvo s ograničenom odgovornošću, OIB 94654904113</item>
      <item>Damir Jurković, OIB 60636106180</item>
      <item>ODVJETNIČKO DRUŠTVO BABIĆ &amp; ČIBARIĆ društvo s ograničenom odgovornošću, OIB 58901227854</item>
      <item>Ante Ćurković</item>
      <item>Antonija Galić</item>
      <item>Boris Bulj</item>
      <item>Odvjetničko društvo BRLEČIĆ &amp; partneri, javno trgovačko društvo za obavljanje odvjetničkih poslova, OIB 75277763692</item>
      <item>Josip Šimović</item>
      <item>Županijsko državno odvjetništvo u Splitu, OIB 70793241859</item>
      <item>BUTERIN&amp;POSAVEC odvjetničko društvo, društvo s ograničenom odgovornošću, OIB 88443826619</item>
      <item>Marina Skorić</item>
      <item>Mirka Vuletić</item>
      <item>Odvjetničko društvo Potočnjak &amp; Šušnjar društvo s ograničenom odgovornošću, OIB 10358464591</item>
      <item>Ana Štrbac Agić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
    <derivirana_varijabla naziv="DomainObject.PoslovniBrojDokumenta_1"/>
  </DomainObject.PoslovniBrojDokumenta>
  <DomainObject.Predmet.StrankaIDrugi>
    <izvorni_sadrzaj>KANAAN društvo s ograničenom odgovornošću za proizvodnju i promet prehrambenih proizvoda i dr.</izvorni_sadrzaj>
    <derivirana_varijabla naziv="DomainObject.Predmet.StrankaIDrugi_1">KANAAN društvo s ograničenom odgovornošću za proizvodnju i promet prehrambenih proizvoda i dr.</derivirana_varijabla>
  </DomainObject.Predmet.StrankaIDrugi>
  <DomainObject.Predmet.ProtustrankaIDrugi>
    <izvorni_sadrzaj>KERUM društvo s ograničenom odgovornošću, za unutarnju i vanjsku trgovinu, promet i usluge u stečaju</izvorni_sadrzaj>
    <derivirana_varijabla naziv="DomainObject.Predmet.ProtustrankaIDrugi_1">KERUM društvo s ograničenom odgovornošću, za unutarnju i vanjsku trgovinu, promet i usluge u stečaju</derivirana_varijabla>
  </DomainObject.Predmet.ProtustrankaIDrugi>
  <DomainObject.Predmet.StrankaIDrugiAdressOIB>
    <izvorni_sadrzaj>KANAAN društvo s ograničenom odgovornošću za proizvodnju i promet prehrambenih proizvoda, OIB 88741652581, Industrijska zona Janjevci 4, Donji Miholjac i dr.</izvorni_sadrzaj>
    <derivirana_varijabla naziv="DomainObject.Predmet.StrankaIDrugiAdressOIB_1">KANAAN društvo s ograničenom odgovornošću za proizvodnju i promet prehrambenih proizvoda, OIB 88741652581, Industrijska zona Janjevci 4, Donji Miholjac i dr.</derivirana_varijabla>
  </DomainObject.Predmet.StrankaIDrugiAdressOIB>
  <DomainObject.Predmet.ProtustrankaIDrugiAdressOIB>
    <izvorni_sadrzaj>KERUM društvo s ograničenom odgovornošću, za unutarnju i vanjsku trgovinu, promet i usluge u stečaju, OIB 66124057408, Zrinjsko Frankopanska 68, 21000 Split</izvorni_sadrzaj>
    <derivirana_varijabla naziv="DomainObject.Predmet.ProtustrankaIDrugiAdressOIB_1">KERUM društvo s ograničenom odgovornošću, za unutarnju i vanjsku trgovinu, promet i usluge u stečaju, OIB 66124057408, Zrinjsko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 u stečaju</item>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TOWN d.o.o. za ugostiteljstvo u stečaju</item>
      <item>MILS, MLJEKARA SPLIT dioničko društvo u stečaju</item>
      <item>VODOVOD d.o.o. za usluge opskrbe pitkom vodom</item>
      <item>LAGER BAŠIĆ, d.o.o. za proizvodnju, trgovinu i usluge</item>
      <item>MARJAN VOĆE d.o.o. za trgovinu, ugostiteljstvo i usluge</item>
      <item>Komunalno društvo GRAD d.o.o.</item>
      <item>TEKSTILPROMET d.d., trgovina na veliko i malo</item>
      <item>REKORD-TIM d. o. o. za proizvodnju, trgovinu na veliko i malo, uvoz-izvoz</item>
      <item>NIRS, društvo s ograničenom odgovornošću za proizvodnju i trgovinu</item>
      <item>Fructus KRESTO d.o.o. za trgovinu</item>
      <item>MEĐIMURKA trgovačko društvo na veliko i malo, uvoz-izvoz, dioničko društvo</item>
      <item>PERUTNINA PTUJ - PIPO d.o.o. za proizvodnju i trgovinu</item>
      <item>PODRAVSKA BANKA dioničko društvo</item>
      <item>Hrvatski Telekom d.d.</item>
      <item>ALLIANZ ZAGREB dioničko društvo za osiguranje</item>
      <item>HEP-Operator distribucijskog sustava d.o.o. za distribuciju i opskrbu električne energije</item>
      <item>FRIDRIH društvo s ograničenom odgovornošću za proizvodnju preradu i trgovinu gljiva</item>
      <item>Ivan Šušnjara</item>
      <item>HEP ELEKTRA d.o.o. za opskrbu električnom energijom</item>
      <item>ISTARSKA PIVOVARA d.o.o. za proizvodnju, usluge i trgovinu</item>
      <item>Kutjevo dioničko društvo za proizvodnju i promet poljoprivrednih i prehrambenih proizvoda</item>
      <item>NARODNE NOVINE, dioničko društvo za izdavanje i tiskanje Službenog lista Republike Hrvatske, službenih i drugih obrazaca te </item>
      <item>FORUM, društvo s ograničenom odgovornošću za izdavačku djelatnost</item>
      <item>PAŠKA SIRANA dioničko društvo za proizvodnju, preradu, otkup i  prodaju poljoprivrednih proizvoda</item>
      <item>AGRAM BANKA, dioničko društvo</item>
      <item>DIOKOM  NOVI d.o.o. za proizvodnju i trgovinu u stečaju</item>
      <item>ZAVOD ZA JAVNO ZDRAVSTVO DUBROVAČKO-NERETVANSKE ŽUPANIJE</item>
      <item>Saponia kemijska, prehrambena i farmaceutska industrija d.d.</item>
      <item>DICENTRA d.o.o. za trgovinu i usluge</item>
      <item>REVICON za računovodstvo, poslovno savjetovanje, društvo s ograničenom odgovornošću</item>
      <item>PIK VRBOVEC-MESNA INDUSTRIJA, dioničko društvo za proizvodnju i promet mesa i mesnih prerađevina</item>
      <item>Hrvatske vode,Vodnogospodarski odjel za slivove sjevernog Jadrana</item>
      <item>AUTOKUĆA VRDOLJAK trgovina i usluge, export-import d.o.o.</item>
      <item>DOC DUBROVNIK d.o.o. za trgovinu, turizam i usluge</item>
      <item>Hrvatske vode,Vodnogospodarski odjel za gornju Savu</item>
      <item>MESNA INDUSTRIJA BRAĆA PIVAC proizvodnja i prerada mesa, trgovina, usluge, turizam, ugostiteljstvo i turistička agencija d.o.o</item>
      <item>EMO-ADRIA d.o.o. za trgovinu, proizvodnju, usluge i turizam</item>
      <item>CVJETKO društvo s ograničenom odgovornošću, za trgovinu i usluge, turistička agencija</item>
      <item>KORDIĆ KOMERC d.o.o. za trgovinu</item>
      <item>Delamaris Zagreb društvo s ograničenom odgovornošću za trgovinu i usluge</item>
      <item>ADRIATIC OSIGURANJE dioničko društvo</item>
      <item>Grad Trogir</item>
      <item>INA-INDUSTRIJA NAFTE, d.d.</item>
      <item>MAKRO d.o.o. za trgovinu, građevinarstvo, inženjering, usluge na području prometa, prijevoz i turizam</item>
      <item>Ivica Jelavić-Šako,vlasnik obrta Jelavić</item>
      <item>ELECTRONIC SECURITY d.o.o. tehnička zaštita imovine</item>
      <item>ZELENI GRAD ŠIBENIK društvo s ograničenom odgovornošću za komunalne djelatnosti</item>
      <item>Grad Zadar</item>
      <item>P P K karlovačka mesna industrija, dioničko društvo</item>
      <item>Joško Kodžoman,vl.obrta za pekarstvo Klas</item>
      <item>ARABESCA društvo s ograničenom odgovornošću za trgovinu, proizvodnju, usluge i ugostiteljstvo</item>
      <item>MAGROS komercijalni konzalting d. o. o. u stečaju</item>
      <item>Grad Zagreb</item>
      <item>GRAFIKA-GRAFOPRINT d.o.o. za grafičku djelatnost i trgovinu</item>
      <item>Zavod za javno zdravstvo Ličko-senjske županije</item>
      <item>VIVAT FINA VINA d.o.o. za trgovinu i usluge</item>
      <item>ZDENKA-mliječni proizvodi društvo s ograničenom odgovornošću za proizvodnju mliječnih proizvoda, trgovinu i usluge</item>
      <item>PREHRAMBENO INDUSTRIJSKI KOMBINAT dioničko društvo za proizvodnju, preradu i trgovinu</item>
      <item>ZAGREBAČKI HOLDING, društvo s ograničenom odgovornošću za javni prijevoz, opskrbu vodom, održavanje čistoće, putnička a</item>
      <item>Adriatic Croatia International Club, za djelatnost marina d. d.</item>
      <item>TEKOM d.o.o. za usluge, servis i prodaju</item>
      <item>ESTRA društvo s ograničenom odgovornošću za trgovinu na veliko i malo</item>
      <item>ADRIA RESORTS društvo s ograničenom odgovornošću za turizam i ugostiteljstvo te ostale poslovne djelatnosti</item>
      <item>DUPIN d.o.o. za unutarnju i vanjsku trgovinu i usluge</item>
      <item>KOTANYI d.o.o. za trgovinu</item>
      <item>ŽITOPROIZVOD dioničko društvo</item>
      <item>NAŠE KLASJE društvo s ograničenom odgovornošću za proizvodnju, trgovinu i usluge</item>
      <item>FRAGARIA d.o.o. za unutarnju i vanjsku trgovinu, proizvodnju voća i povrća</item>
      <item>EUROM d.o.o. za marketing, trgovinu, uvoz-izvoz, građenje i zastupanje inozemnih tvrtki u stečaju</item>
      <item>Grad Dubrovnik</item>
      <item>Marijan Huzjak,vl.MYGROS</item>
      <item>Tea Gabelica,vl.obrta FINOĆA</item>
      <item>ROX društvo s ograničenom odgovornošću za trgovinu i usluge</item>
      <item>Suvlasnici stambene zgrade Milana Amruša 1 u Zagrebu</item>
      <item>Suvlasnici stambene zgrade u Zagrebu, Kamaufova 2</item>
      <item>Hrvatske vode, pravna osoba za upravljanje vodama</item>
      <item>Mijo Maleš,vl. pekarskog obrta</item>
      <item>OSILOVAC d.o.o. za poljoprivrednu proizvodnju</item>
      <item>TUTTI FRUTTI - FMB, društvo s ograničenom odgovornošću za proizvodnju, usluge i trgovinu</item>
      <item>Martin Omrčen,vl.obrta GRAFOPAK</item>
      <item>Marija Mornar</item>
      <item>Zlatko Marin,vl.Marin ugostiteljska oprema</item>
      <item>TROGIR HOLDING d.o.o. za komunalne djelatnosti, parking i usluge</item>
      <item>DISA, d.o.o. za trgovinu i poslovne usluge</item>
      <item>AUTOline d.o.o. za trgovinu i usluge - u stečaju</item>
      <item>Mesna industrija-Vajda, dioničko društvo Čakovec</item>
      <item>BOSMATTOM proizvodnja, trgovina i usluge, export-import, društvo s ograničenom odgovornošću</item>
      <item>SALVIA, društvo s ograničenom odgovornošću za trgovinu, usluge, proizvodnju, uvoz-izvoz</item>
      <item>SLOBODNA DALMACIJA izdavačka i tiskarska djelatnost, dioničko društvo</item>
      <item>Jadranka Džolić,vl.obrta BOLIJA</item>
      <item>ACCRA d.o.o. za proizvodnju i trgovinu</item>
      <item>BRODOMERKUR trgovina i usluge, dioničko društvo</item>
      <item>SWISSLION d.o.o. za proizvodnju, trgovinu i distribuciju</item>
      <item>IVOX trgovina i usluge d.o.o.</item>
      <item>Damir Sršen,vl.Obrta za trgovinu PRINTER</item>
      <item>Nedjeljko Tešija,vl.Obrta za prijevoz,građevinarstvo, trgovinu i usluge</item>
      <item>Mercedes-Benz Leasing Hrvatska d.o.o. za leasing nekretnina, vozila i strojeva</item>
      <item>HŽ INFRASTRUKTURA d.o.o. za upravljanje, održavanje i izgradnju željezničke infrastrukture</item>
      <item>VODOVOD I KANALIZACIJA, društvo s ograničenom odgovornošću za vodoopskrbu, odvodnju i pročišćavanje otpadnih voda</item>
      <item>Hrvatska radiotelevizija</item>
      <item>SIRANA GLIGORA d.o.o. za proizvodnju, trgovinu, turizam i poljoprivredu</item>
      <item>BOŽJAKOVINA, dioničko društvo za proizvodnju i promet poljoprivrednim proizvodima</item>
      <item>EURO DAUS dioničko društvo za trgovinu i servis vozila</item>
      <item>HEP-Operator distribucijskog sustava d.o.o., Elektra Šibenik</item>
      <item>JAMNICA dioničko društvo za proizvodnju mineralnih voda</item>
      <item>BOBIS d.o.o. za proizvodnju kolača, trajnog peciva i kruha</item>
      <item>KUK-CO društvo s ograničenom odgovornošću za građevinarstvo, trgovinu i usluge</item>
      <item>BEST WEST, trgovina i turistička agencija, d.o.o.</item>
      <item>CESTAR društvo s ograničenom odgovornošću za građevinarstvo</item>
      <item>MATADURA, d.o.o. za usluge u nautičkom turizmu</item>
      <item>SONEX društvo sa ograničenom odgovornošću za proizvodnju i trgovinu</item>
      <item>Ivica Babić,vl.obrta BABIĆ</item>
      <item>GR CARTOTECNICA Srl.</item>
      <item>PJACA ROSA d.o.o. za ugostiteljstvo i turizam</item>
      <item>CRO-GO d.o.o. za proizvodnju i trgovinu</item>
      <item>LEDO dioničko društvo za proizvodnju i promet sladoleda i smrznute hrane</item>
      <item>Grad Split</item>
      <item>COCA-COLA HBC HRVATSKA - društvo s ograničenom odgovornošću za proizvodnju, prodaju i distribuciju bezalkoholnih pića</item>
      <item>JADRAN - GALENSKI LABORATORIJ d. d.</item>
      <item>RADIN-GRAFIKA d.o.o. za trgovinu</item>
      <item>JEDINSTVO, poljoprivredna zadruga - "u stečaju"</item>
      <item>GS1 Croatia</item>
      <item>STJE MA PROMET d.o.o. za trgovinu i prijevoz, uvoz-izvoz</item>
      <item>Stečajna masa iza SUTLA poljoprivredna zadruga - u stečaju</item>
      <item>ALCA ZAGREB trgovačko društvo s ograničenom odgovornošću za uvoz, izvoz i trgovinu na veliko i malo</item>
      <item>PČELARSTVO DARUVAR društvo s ograničenom odgovornošću za proizvodnju, trgovinu i usluge</item>
      <item>VODOVOD I ODVODNJA društvo s ograničenom odgovornošću za vodoopskrbu, te odvodnju i pročišćavanje otpadnih voda</item>
      <item>AFRODITA COMMERC d.o.o. za trgovinu, proizvodnju i usluge</item>
      <item>MLJEKARA BOSNIĆ d.o.o. za usluge</item>
      <item>TRGOMIX, društvo s ograničenom odgovornošću za trgovinu, export-import</item>
      <item>VODOOPSKRBA I ODVODNJA društvo s ograničenom odgovornošću za javnu vodoopskrbu i odvodnju</item>
      <item>CROATIA osiguranje d.d.</item>
      <item>Granolio d.d. za proizvodnju, trgovinu i usluge</item>
      <item>PECTEN d.o.o. mrijest, uzgoj i trgovina ribe i školjkaša</item>
      <item>NOVOTERM, d.o.o. za proizvodnju i trgovinu</item>
      <item>Beiersdorf - trgovina na veliko parfemima i kozmetikom d.o.o.</item>
      <item>Financijska agencija</item>
      <item>STANO-UPRAVA društvo s ograničenom odgovornošću za organizaciju upravljanja i održavanja stambenih zgrada, poslovnih prosto</item>
      <item>PPD CROATIA društvo s ograničenom odgovornošću za trgovinu i usluge</item>
      <item>AWT INTERNATIONAL Trgovina i usluge, d.o.o.</item>
      <item>Suvlasnici stambene zgrade u Zagrebu, Praška 10</item>
      <item>KIM Mljekara Karlovac društvo s ograničenom odgovornošću</item>
      <item>GILAN društvo s ograničenom odgovornošću za graditeljstvo</item>
      <item>KGH TEHNIKA d.o.o. za projektiranje, inženjering, graditeljstvo, konzalting i trgovinu</item>
      <item>PRERADA d.o.o. za trgovinu, pekarstvo i proizvodnju tjestenine</item>
      <item>Čakovečki mlinovi, dioničko društvo za proizvodnju i promet prehrambenih proizvoda,Čakovec</item>
      <item>FRANCK prehrambena industrija, dioničko društvo</item>
      <item>NASTAVNI ZAVOD ZA JAVNO ZDRAVSTVO SPLITSKO-DALMATINSKE ŽUPANIJE</item>
      <item>GRAD STARI GRAD</item>
      <item>Dragan Kondić,vl.obrta Pekarnice VODICE</item>
      <item>KOMUNALNO STARI GRAD, društvo s ograničenom odgovornošću za komunalnu djelatnost</item>
      <item>Duje Bašćevan</item>
      <item>AUTOCOMMERCE HRVATSKA d.o.o. za promet robe na vanjskom i unutrašnjem tržištu</item>
      <item>Grad Rijeka</item>
      <item>EUROCOM d.o.o. za promet roba i usluga</item>
      <item>CLARUM d. o. o. za proizvodnju, trgovinu i usluge</item>
      <item>Meteor Grupa - Labud društvo s ograničenom odgovornošću za proizvodnju sredstava za čišćenje, higijenskih i kemijskih pro</item>
      <item>INSTITUT IGH, dioničko društvo za istraživanje i razvoj u graditeljstvu</item>
      <item>JETONIS &amp; CO, d.o.o. za trgovinu i ugostiteljstvo u stečaju</item>
      <item>LOGISTIKA VIOLETA d.o.o. za proizvodnju, trgovinu i usluge</item>
      <item>BADEL 1862 dioničko društvo, vina, alkoholna i bezalkoholna pića</item>
      <item>ZVIJEZDA dioničko društvo za proizvodnju, trgovinu i usluge</item>
      <item>ŠAFRAM, društvo s ograničenom odgovornošću za proizvodnju</item>
      <item>Hrvatsko društvo skladatelja</item>
      <item>PODRAVKA prehrambena industrija, d.d.</item>
      <item>DUKAT mliječna industrija dioničko društvo</item>
      <item>BIO-ŽUNEC društvo s ograničenom odgovornošću za trgovinu i usluge</item>
      <item>MAKARSKI KOMUNALAC društvo s ograničenom odgovornošću za obavljanje komunalnih poslova</item>
      <item>NIKAS trgovina, zastupanje i posredovanje, d. o. o.</item>
      <item>DALMAMED, društvo s ograničenom odgovornošću za proizvodnju i promet pčelinjim proizvodima, repromaterijalom za pčelarstvo</item>
      <item>PIP pčelarstvo, priroda, tehnika, d.o.o.</item>
      <item>ZAGREBAČKA BANKA DIONIČKO DRUŠTVO</item>
      <item>SARDINA društvo sa ograničenom odgovornošću za ulov, preradu i konzerviranje ribe i marikulturu</item>
      <item>GRIKULA društvo s ograničenom odgovornošću za trgovinu, ugostiteljstvo i turizam</item>
      <item>Jure Kerum</item>
      <item>KOTEKS import-export dioničko društvo za unutarnju i vanjsku trgovinu</item>
      <item>Ministarstvo pravosuđa RH</item>
      <item>Ministarstvo financija RH</item>
      <item>JOKER d.o.o. za rekreaciju i usluge</item>
      <item>ORBICO d.o.o. za trgovinu</item>
      <item>ANAMARIJA-COMPANY, društvo s ograničenom odgovornošću za proizvodnju, trgovinu i usluge</item>
      <item>B2  KAPITAL d.o.o. za poslovne usluge</item>
      <item>RADION, društvo s ograničenom odgovornošću za trgovinu, uslužnu djelatnost, ugositeljstvo, turizam i export-import</item>
      <item>GRADINA-BAŠKA VODA društvo s ograničenom odgovornošću za komunalnu djelatnost</item>
      <item>Nina Gruica</item>
      <item>Ecija Listeš</item>
      <item>Marija Leskur</item>
      <item>Željka Kerum Topalušić</item>
      <item>Josip Komar</item>
      <item>Sanja Mijan</item>
      <item>Jure Šerić</item>
      <item>Marko Kuna</item>
      <item>Dejan Bilić</item>
      <item>ODVJETNIČKO DRUŠTVO STANIĆ I PARTNERI društvo s ograničenom odgovornošću</item>
      <item>Dubravka Ferić</item>
      <item>Marko Krpan</item>
      <item>Hrvoje Acinger</item>
      <item>Dubravko Luetić</item>
      <item>Jaka Ćurić</item>
      <item>Ivo Bučan</item>
      <item>Odvjetničko društvo FRANKO KOTLAR, ANA VIDOV &amp; partneri, društvo s ograničenom odgovornošću</item>
      <item>Odvjetničko društvo ŽUPAN, BABIĆ &amp; ANTUNOVIĆ društvo s ograničenom odgovornošću</item>
      <item>Ante Kukoč</item>
      <item>Vesna Alaburić</item>
      <item>ZOU I.RESTOVIĆ,V.GARAFULIĆ KUKOČ I I.RESTOVIĆ</item>
      <item>GRADSKO STAMBENO KOMUNALNO GOSPODARSTVO društvo s ograničenom odgovornošću za usluge, građevinarstvo i trgovinu</item>
      <item>Damir Bulatović</item>
      <item>Hrvoje Matić</item>
      <item>Marija Vujčić Turkulin</item>
      <item>Zoran Iviš</item>
      <item>Anči Bašić</item>
      <item>Nevio Sanader</item>
      <item>Marija Jerončić Mandić</item>
      <item>Ibrica Zulfikarpašić</item>
      <item>Tomislav Dumenčić</item>
      <item>Odvjetničko društvo Balatinec i Nikolić društvo s ograničenom odgovornošću</item>
      <item>Odvjetničko društvo Hanžeković &amp; Partneri društvo s ograničenom odgovornošću</item>
      <item>Odvjetničko društvo RAVLIĆ &amp; ŠURJAK društvo s ograničenom odgovornošću</item>
      <item>Damir Jurković</item>
      <item>ODVJETNIČKO DRUŠTVO BABIĆ &amp; ČIBARIĆ društvo s ograničenom odgovornošću</item>
      <item>Ante Ćurković</item>
      <item>Antonija Galić</item>
      <item>Boris Bulj</item>
      <item>Odvjetničko društvo BRLEČIĆ &amp; partneri, javno trgovačko društvo za obavljanje odvjetničkih poslova</item>
      <item>Josip Šimović</item>
      <item>Županijsko državno odvjetništvo u Splitu</item>
      <item>BUTERIN&amp;POSAVEC odvjetničko društvo, društvo s ograničenom odgovornošću</item>
      <item>Marina Skorić</item>
      <item>Mirka Vuletić</item>
      <item>Odvjetničko društvo Potočnjak &amp; Šušnjar društvo s ograničenom odgovornošću</item>
      <item>Ana Štrbac Agić</item>
    </izvorni_sadrzaj>
    <derivirana_varijabla naziv="DomainObject.Predmet.SudioniciListNaziv_1">
      <item>KERUM društvo s ograničenom odgovornošću, za unutarnju i vanjsku trgovinu, promet i usluge u stečaju</item>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TOWN d.o.o. za ugostiteljstvo u stečaju</item>
      <item>MILS, MLJEKARA SPLIT dioničko društvo u stečaju</item>
      <item>VODOVOD d.o.o. za usluge opskrbe pitkom vodom</item>
      <item>LAGER BAŠIĆ, d.o.o. za proizvodnju, trgovinu i usluge</item>
      <item>MARJAN VOĆE d.o.o. za trgovinu, ugostiteljstvo i usluge</item>
      <item>Komunalno društvo GRAD d.o.o.</item>
      <item>TEKSTILPROMET d.d., trgovina na veliko i malo</item>
      <item>REKORD-TIM d. o. o. za proizvodnju, trgovinu na veliko i malo, uvoz-izvoz</item>
      <item>NIRS, društvo s ograničenom odgovornošću za proizvodnju i trgovinu</item>
      <item>Fructus KRESTO d.o.o. za trgovinu</item>
      <item>MEĐIMURKA trgovačko društvo na veliko i malo, uvoz-izvoz, dioničko društvo</item>
      <item>PERUTNINA PTUJ - PIPO d.o.o. za proizvodnju i trgovinu</item>
      <item>PODRAVSKA BANKA dioničko društvo</item>
      <item>Hrvatski Telekom d.d.</item>
      <item>ALLIANZ ZAGREB dioničko društvo za osiguranje</item>
      <item>HEP-Operator distribucijskog sustava d.o.o. za distribuciju i opskrbu električne energije</item>
      <item>FRIDRIH društvo s ograničenom odgovornošću za proizvodnju preradu i trgovinu gljiva</item>
      <item>Ivan Šušnjara</item>
      <item>HEP ELEKTRA d.o.o. za opskrbu električnom energijom</item>
      <item>ISTARSKA PIVOVARA d.o.o. za proizvodnju, usluge i trgovinu</item>
      <item>Kutjevo dioničko društvo za proizvodnju i promet poljoprivrednih i prehrambenih proizvoda</item>
      <item>NARODNE NOVINE, dioničko društvo za izdavanje i tiskanje Službenog lista Republike Hrvatske, službenih i drugih obrazaca te </item>
      <item>FORUM, društvo s ograničenom odgovornošću za izdavačku djelatnost</item>
      <item>PAŠKA SIRANA dioničko društvo za proizvodnju, preradu, otkup i  prodaju poljoprivrednih proizvoda</item>
      <item>AGRAM BANKA, dioničko društvo</item>
      <item>DIOKOM  NOVI d.o.o. za proizvodnju i trgovinu u stečaju</item>
      <item>ZAVOD ZA JAVNO ZDRAVSTVO DUBROVAČKO-NERETVANSKE ŽUPANIJE</item>
      <item>Saponia kemijska, prehrambena i farmaceutska industrija d.d.</item>
      <item>DICENTRA d.o.o. za trgovinu i usluge</item>
      <item>REVICON za računovodstvo, poslovno savjetovanje, društvo s ograničenom odgovornošću</item>
      <item>PIK VRBOVEC-MESNA INDUSTRIJA, dioničko društvo za proizvodnju i promet mesa i mesnih prerađevina</item>
      <item>Hrvatske vode,Vodnogospodarski odjel za slivove sjevernog Jadrana</item>
      <item>AUTOKUĆA VRDOLJAK trgovina i usluge, export-import d.o.o.</item>
      <item>DOC DUBROVNIK d.o.o. za trgovinu, turizam i usluge</item>
      <item>Hrvatske vode,Vodnogospodarski odjel za gornju Savu</item>
      <item>MESNA INDUSTRIJA BRAĆA PIVAC proizvodnja i prerada mesa, trgovina, usluge, turizam, ugostiteljstvo i turistička agencija d.o.o</item>
      <item>EMO-ADRIA d.o.o. za trgovinu, proizvodnju, usluge i turizam</item>
      <item>CVJETKO društvo s ograničenom odgovornošću, za trgovinu i usluge, turistička agencija</item>
      <item>KORDIĆ KOMERC d.o.o. za trgovinu</item>
      <item>Delamaris Zagreb društvo s ograničenom odgovornošću za trgovinu i usluge</item>
      <item>ADRIATIC OSIGURANJE dioničko društvo</item>
      <item>Grad Trogir</item>
      <item>INA-INDUSTRIJA NAFTE, d.d.</item>
      <item>MAKRO d.o.o. za trgovinu, građevinarstvo, inženjering, usluge na području prometa, prijevoz i turizam</item>
      <item>Ivica Jelavić-Šako,vlasnik obrta Jelavić</item>
      <item>ELECTRONIC SECURITY d.o.o. tehnička zaštita imovine</item>
      <item>ZELENI GRAD ŠIBENIK društvo s ograničenom odgovornošću za komunalne djelatnosti</item>
      <item>Grad Zadar</item>
      <item>P P K karlovačka mesna industrija, dioničko društvo</item>
      <item>Joško Kodžoman,vl.obrta za pekarstvo Klas</item>
      <item>ARABESCA društvo s ograničenom odgovornošću za trgovinu, proizvodnju, usluge i ugostiteljstvo</item>
      <item>MAGROS komercijalni konzalting d. o. o. u stečaju</item>
      <item>Grad Zagreb</item>
      <item>GRAFIKA-GRAFOPRINT d.o.o. za grafičku djelatnost i trgovinu</item>
      <item>Zavod za javno zdravstvo Ličko-senjske županije</item>
      <item>VIVAT FINA VINA d.o.o. za trgovinu i usluge</item>
      <item>ZDENKA-mliječni proizvodi društvo s ograničenom odgovornošću za proizvodnju mliječnih proizvoda, trgovinu i usluge</item>
      <item>PREHRAMBENO INDUSTRIJSKI KOMBINAT dioničko društvo za proizvodnju, preradu i trgovinu</item>
      <item>ZAGREBAČKI HOLDING, društvo s ograničenom odgovornošću za javni prijevoz, opskrbu vodom, održavanje čistoće, putnička a</item>
      <item>Adriatic Croatia International Club, za djelatnost marina d. d.</item>
      <item>TEKOM d.o.o. za usluge, servis i prodaju</item>
      <item>ESTRA društvo s ograničenom odgovornošću za trgovinu na veliko i malo</item>
      <item>ADRIA RESORTS društvo s ograničenom odgovornošću za turizam i ugostiteljstvo te ostale poslovne djelatnosti</item>
      <item>DUPIN d.o.o. za unutarnju i vanjsku trgovinu i usluge</item>
      <item>KOTANYI d.o.o. za trgovinu</item>
      <item>ŽITOPROIZVOD dioničko društvo</item>
      <item>NAŠE KLASJE društvo s ograničenom odgovornošću za proizvodnju, trgovinu i usluge</item>
      <item>FRAGARIA d.o.o. za unutarnju i vanjsku trgovinu, proizvodnju voća i povrća</item>
      <item>EUROM d.o.o. za marketing, trgovinu, uvoz-izvoz, građenje i zastupanje inozemnih tvrtki u stečaju</item>
      <item>Grad Dubrovnik</item>
      <item>Marijan Huzjak,vl.MYGROS</item>
      <item>Tea Gabelica,vl.obrta FINOĆA</item>
      <item>ROX društvo s ograničenom odgovornošću za trgovinu i usluge</item>
      <item>Suvlasnici stambene zgrade Milana Amruša 1 u Zagrebu</item>
      <item>Suvlasnici stambene zgrade u Zagrebu, Kamaufova 2</item>
      <item>Hrvatske vode, pravna osoba za upravljanje vodama</item>
      <item>Mijo Maleš,vl. pekarskog obrta</item>
      <item>OSILOVAC d.o.o. za poljoprivrednu proizvodnju</item>
      <item>TUTTI FRUTTI - FMB, društvo s ograničenom odgovornošću za proizvodnju, usluge i trgovinu</item>
      <item>Martin Omrčen,vl.obrta GRAFOPAK</item>
      <item>Marija Mornar</item>
      <item>Zlatko Marin,vl.Marin ugostiteljska oprema</item>
      <item>TROGIR HOLDING d.o.o. za komunalne djelatnosti, parking i usluge</item>
      <item>DISA, d.o.o. za trgovinu i poslovne usluge</item>
      <item>AUTOline d.o.o. za trgovinu i usluge - u stečaju</item>
      <item>Mesna industrija-Vajda, dioničko društvo Čakovec</item>
      <item>BOSMATTOM proizvodnja, trgovina i usluge, export-import, društvo s ograničenom odgovornošću</item>
      <item>SALVIA, društvo s ograničenom odgovornošću za trgovinu, usluge, proizvodnju, uvoz-izvoz</item>
      <item>SLOBODNA DALMACIJA izdavačka i tiskarska djelatnost, dioničko društvo</item>
      <item>Jadranka Džolić,vl.obrta BOLIJA</item>
      <item>ACCRA d.o.o. za proizvodnju i trgovinu</item>
      <item>BRODOMERKUR trgovina i usluge, dioničko društvo</item>
      <item>SWISSLION d.o.o. za proizvodnju, trgovinu i distribuciju</item>
      <item>IVOX trgovina i usluge d.o.o.</item>
      <item>Damir Sršen,vl.Obrta za trgovinu PRINTER</item>
      <item>Nedjeljko Tešija,vl.Obrta za prijevoz,građevinarstvo, trgovinu i usluge</item>
      <item>Mercedes-Benz Leasing Hrvatska d.o.o. za leasing nekretnina, vozila i strojeva</item>
      <item>HŽ INFRASTRUKTURA d.o.o. za upravljanje, održavanje i izgradnju željezničke infrastrukture</item>
      <item>VODOVOD I KANALIZACIJA, društvo s ograničenom odgovornošću za vodoopskrbu, odvodnju i pročišćavanje otpadnih voda</item>
      <item>Hrvatska radiotelevizija</item>
      <item>SIRANA GLIGORA d.o.o. za proizvodnju, trgovinu, turizam i poljoprivredu</item>
      <item>BOŽJAKOVINA, dioničko društvo za proizvodnju i promet poljoprivrednim proizvodima</item>
      <item>EURO DAUS dioničko društvo za trgovinu i servis vozila</item>
      <item>HEP-Operator distribucijskog sustava d.o.o., Elektra Šibenik</item>
      <item>JAMNICA dioničko društvo za proizvodnju mineralnih voda</item>
      <item>BOBIS d.o.o. za proizvodnju kolača, trajnog peciva i kruha</item>
      <item>KUK-CO društvo s ograničenom odgovornošću za građevinarstvo, trgovinu i usluge</item>
      <item>BEST WEST, trgovina i turistička agencija, d.o.o.</item>
      <item>CESTAR društvo s ograničenom odgovornošću za građevinarstvo</item>
      <item>MATADURA, d.o.o. za usluge u nautičkom turizmu</item>
      <item>SONEX društvo sa ograničenom odgovornošću za proizvodnju i trgovinu</item>
      <item>Ivica Babić,vl.obrta BABIĆ</item>
      <item>GR CARTOTECNICA Srl.</item>
      <item>PJACA ROSA d.o.o. za ugostiteljstvo i turizam</item>
      <item>CRO-GO d.o.o. za proizvodnju i trgovinu</item>
      <item>LEDO dioničko društvo za proizvodnju i promet sladoleda i smrznute hrane</item>
      <item>Grad Split</item>
      <item>COCA-COLA HBC HRVATSKA - društvo s ograničenom odgovornošću za proizvodnju, prodaju i distribuciju bezalkoholnih pića</item>
      <item>JADRAN - GALENSKI LABORATORIJ d. d.</item>
      <item>RADIN-GRAFIKA d.o.o. za trgovinu</item>
      <item>JEDINSTVO, poljoprivredna zadruga - "u stečaju"</item>
      <item>GS1 Croatia</item>
      <item>STJE MA PROMET d.o.o. za trgovinu i prijevoz, uvoz-izvoz</item>
      <item>Stečajna masa iza SUTLA poljoprivredna zadruga - u stečaju</item>
      <item>ALCA ZAGREB trgovačko društvo s ograničenom odgovornošću za uvoz, izvoz i trgovinu na veliko i malo</item>
      <item>PČELARSTVO DARUVAR društvo s ograničenom odgovornošću za proizvodnju, trgovinu i usluge</item>
      <item>VODOVOD I ODVODNJA društvo s ograničenom odgovornošću za vodoopskrbu, te odvodnju i pročišćavanje otpadnih voda</item>
      <item>AFRODITA COMMERC d.o.o. za trgovinu, proizvodnju i usluge</item>
      <item>MLJEKARA BOSNIĆ d.o.o. za usluge</item>
      <item>TRGOMIX, društvo s ograničenom odgovornošću za trgovinu, export-import</item>
      <item>VODOOPSKRBA I ODVODNJA društvo s ograničenom odgovornošću za javnu vodoopskrbu i odvodnju</item>
      <item>CROATIA osiguranje d.d.</item>
      <item>Granolio d.d. za proizvodnju, trgovinu i usluge</item>
      <item>PECTEN d.o.o. mrijest, uzgoj i trgovina ribe i školjkaša</item>
      <item>NOVOTERM, d.o.o. za proizvodnju i trgovinu</item>
      <item>Beiersdorf - trgovina na veliko parfemima i kozmetikom d.o.o.</item>
      <item>Financijska agencija</item>
      <item>STANO-UPRAVA društvo s ograničenom odgovornošću za organizaciju upravljanja i održavanja stambenih zgrada, poslovnih prosto</item>
      <item>PPD CROATIA društvo s ograničenom odgovornošću za trgovinu i usluge</item>
      <item>AWT INTERNATIONAL Trgovina i usluge, d.o.o.</item>
      <item>Suvlasnici stambene zgrade u Zagrebu, Praška 10</item>
      <item>KIM Mljekara Karlovac društvo s ograničenom odgovornošću</item>
      <item>GILAN društvo s ograničenom odgovornošću za graditeljstvo</item>
      <item>KGH TEHNIKA d.o.o. za projektiranje, inženjering, graditeljstvo, konzalting i trgovinu</item>
      <item>PRERADA d.o.o. za trgovinu, pekarstvo i proizvodnju tjestenine</item>
      <item>Čakovečki mlinovi, dioničko društvo za proizvodnju i promet prehrambenih proizvoda,Čakovec</item>
      <item>FRANCK prehrambena industrija, dioničko društvo</item>
      <item>NASTAVNI ZAVOD ZA JAVNO ZDRAVSTVO SPLITSKO-DALMATINSKE ŽUPANIJE</item>
      <item>GRAD STARI GRAD</item>
      <item>Dragan Kondić,vl.obrta Pekarnice VODICE</item>
      <item>KOMUNALNO STARI GRAD, društvo s ograničenom odgovornošću za komunalnu djelatnost</item>
      <item>Duje Bašćevan</item>
      <item>AUTOCOMMERCE HRVATSKA d.o.o. za promet robe na vanjskom i unutrašnjem tržištu</item>
      <item>Grad Rijeka</item>
      <item>EUROCOM d.o.o. za promet roba i usluga</item>
      <item>CLARUM d. o. o. za proizvodnju, trgovinu i usluge</item>
      <item>Meteor Grupa - Labud društvo s ograničenom odgovornošću za proizvodnju sredstava za čišćenje, higijenskih i kemijskih pro</item>
      <item>INSTITUT IGH, dioničko društvo za istraživanje i razvoj u graditeljstvu</item>
      <item>JETONIS &amp; CO, d.o.o. za trgovinu i ugostiteljstvo u stečaju</item>
      <item>LOGISTIKA VIOLETA d.o.o. za proizvodnju, trgovinu i usluge</item>
      <item>BADEL 1862 dioničko društvo, vina, alkoholna i bezalkoholna pića</item>
      <item>ZVIJEZDA dioničko društvo za proizvodnju, trgovinu i usluge</item>
      <item>ŠAFRAM, društvo s ograničenom odgovornošću za proizvodnju</item>
      <item>Hrvatsko društvo skladatelja</item>
      <item>PODRAVKA prehrambena industrija, d.d.</item>
      <item>DUKAT mliječna industrija dioničko društvo</item>
      <item>BIO-ŽUNEC društvo s ograničenom odgovornošću za trgovinu i usluge</item>
      <item>MAKARSKI KOMUNALAC društvo s ograničenom odgovornošću za obavljanje komunalnih poslova</item>
      <item>NIKAS trgovina, zastupanje i posredovanje, d. o. o.</item>
      <item>DALMAMED, društvo s ograničenom odgovornošću za proizvodnju i promet pčelinjim proizvodima, repromaterijalom za pčelarstvo</item>
      <item>PIP pčelarstvo, priroda, tehnika, d.o.o.</item>
      <item>ZAGREBAČKA BANKA DIONIČKO DRUŠTVO</item>
      <item>SARDINA društvo sa ograničenom odgovornošću za ulov, preradu i konzerviranje ribe i marikulturu</item>
      <item>GRIKULA društvo s ograničenom odgovornošću za trgovinu, ugostiteljstvo i turizam</item>
      <item>Jure Kerum</item>
      <item>KOTEKS import-export dioničko društvo za unutarnju i vanjsku trgovinu</item>
      <item>Ministarstvo pravosuđa RH</item>
      <item>Ministarstvo financija RH</item>
      <item>JOKER d.o.o. za rekreaciju i usluge</item>
      <item>ORBICO d.o.o. za trgovinu</item>
      <item>ANAMARIJA-COMPANY, društvo s ograničenom odgovornošću za proizvodnju, trgovinu i usluge</item>
      <item>B2  KAPITAL d.o.o. za poslovne usluge</item>
      <item>RADION, društvo s ograničenom odgovornošću za trgovinu, uslužnu djelatnost, ugositeljstvo, turizam i export-import</item>
      <item>GRADINA-BAŠKA VODA društvo s ograničenom odgovornošću za komunalnu djelatnost</item>
      <item>Nina Gruica</item>
      <item>Ecija Listeš</item>
      <item>Marija Leskur</item>
      <item>Željka Kerum Topalušić</item>
      <item>Josip Komar</item>
      <item>Sanja Mijan</item>
      <item>Jure Šerić</item>
      <item>Marko Kuna</item>
      <item>Dejan Bilić</item>
      <item>ODVJETNIČKO DRUŠTVO STANIĆ I PARTNERI društvo s ograničenom odgovornošću</item>
      <item>Dubravka Ferić</item>
      <item>Marko Krpan</item>
      <item>Hrvoje Acinger</item>
      <item>Dubravko Luetić</item>
      <item>Jaka Ćurić</item>
      <item>Ivo Bučan</item>
      <item>Odvjetničko društvo FRANKO KOTLAR, ANA VIDOV &amp; partneri, društvo s ograničenom odgovornošću</item>
      <item>Odvjetničko društvo ŽUPAN, BABIĆ &amp; ANTUNOVIĆ društvo s ograničenom odgovornošću</item>
      <item>Ante Kukoč</item>
      <item>Vesna Alaburić</item>
      <item>ZOU I.RESTOVIĆ,V.GARAFULIĆ KUKOČ I I.RESTOVIĆ</item>
      <item>GRADSKO STAMBENO KOMUNALNO GOSPODARSTVO društvo s ograničenom odgovornošću za usluge, građevinarstvo i trgovinu</item>
      <item>Damir Bulatović</item>
      <item>Hrvoje Matić</item>
      <item>Marija Vujčić Turkulin</item>
      <item>Zoran Iviš</item>
      <item>Anči Bašić</item>
      <item>Nevio Sanader</item>
      <item>Marija Jerončić Mandić</item>
      <item>Ibrica Zulfikarpašić</item>
      <item>Tomislav Dumenčić</item>
      <item>Odvjetničko društvo Balatinec i Nikolić društvo s ograničenom odgovornošću</item>
      <item>Odvjetničko društvo Hanžeković &amp; Partneri društvo s ograničenom odgovornošću</item>
      <item>Odvjetničko društvo RAVLIĆ &amp; ŠURJAK društvo s ograničenom odgovornošću</item>
      <item>Damir Jurković</item>
      <item>ODVJETNIČKO DRUŠTVO BABIĆ &amp; ČIBARIĆ društvo s ograničenom odgovornošću</item>
      <item>Ante Ćurković</item>
      <item>Antonija Galić</item>
      <item>Boris Bulj</item>
      <item>Odvjetničko društvo BRLEČIĆ &amp; partneri, javno trgovačko društvo za obavljanje odvjetničkih poslova</item>
      <item>Josip Šimović</item>
      <item>Županijsko državno odvjetništvo u Splitu</item>
      <item>BUTERIN&amp;POSAVEC odvjetničko društvo, društvo s ograničenom odgovornošću</item>
      <item>Marina Skorić</item>
      <item>Mirka Vuletić</item>
      <item>Odvjetničko društvo Potočnjak &amp; Šušnjar društvo s ograničenom odgovornošću</item>
      <item>Ana Štrbac Agić</item>
    </derivirana_varijabla>
  </DomainObject.Predmet.SudioniciListNaziv>
  <DomainObject.Predmet.SudioniciListAdressOIB>
    <izvorni_sadrzaj>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item>TOWN d.o.o. za ugostiteljstvo u stečaju, OIB 29453005461, Zrinjsko-Frankopanska 68,21000 Split</item>
      <item>MILS, MLJEKARA SPLIT dioničko društvo u stečaju, OIB 08214458449, Komulovića Put 4,21000 Split</item>
      <item>VODOVOD d.o.o. za usluge opskrbe pitkom vodom, OIB 89406825003, Špire Brusine 17,23000 Zadar</item>
      <item>LAGER BAŠIĆ, d.o.o. za proizvodnju, trgovinu i usluge, OIB 49617677906, Trgovačka ulica 3,10255 Donji Stupnik</item>
      <item>MARJAN VOĆE d.o.o. za trgovinu, ugostiteljstvo i usluge, OIB 10152071100, Kozari 8/A,10000 Zagreb</item>
      <item>Komunalno društvo GRAD d.o.o., OIB 79182010236, Petra Jakšića 17,21400 Supetar</item>
      <item>TEKSTILPROMET d.d., trgovina na veliko i malo, OIB 16529207670, Ulica grada Gospića 1/A,10000 Zagreb</item>
      <item>REKORD-TIM d. o. o. za proizvodnju, trgovinu na veliko i malo, uvoz-izvoz, OIB 46917701294, Zagrebačka 44,35250 Oriovac</item>
      <item>NIRS, društvo s ograničenom odgovornošću za proizvodnju i trgovinu, OIB 48019802063, Dračevac 4/D,21000 Split</item>
      <item>Fructus KRESTO d.o.o. za trgovinu, OIB 65422076638, Trg Republike 6,40000 Čakovec</item>
      <item>MEĐIMURKA trgovačko društvo na veliko i malo, uvoz-izvoz, dioničko društvo, OIB 22481023589, Trg Republike 6,40000 Čakovec</item>
      <item>PERUTNINA PTUJ - PIPO d.o.o. za proizvodnju i trgovinu, OIB 07977096210, Ind.zona Istok,Rudolfa Steinera 7,40000 Čakovec</item>
      <item>PODRAVSKA BANKA dioničko društvo, OIB 97326283154, Opatička 3,48000 Koprivnica</item>
      <item>Hrvatski Telekom d.d., OIB 81793146560, Roberta Frangeša Mihanovića 9,10000 Zagreb</item>
      <item>ALLIANZ ZAGREB dioničko društvo za osiguranje, OIB 23759810849, Heinzelova 70,10000 Zagreb</item>
      <item>HEP-Operator distribucijskog sustava d.o.o. za distribuciju i opskrbu električne energije, OIB 46830600751, Ulica grada Vukovara 37,10000 Zagreb</item>
      <item>FRIDRIH društvo s ograničenom odgovornošću za proizvodnju preradu i trgovinu gljiva, OIB 02186824032, Kobiljak, Budenečki put 2,10360 Sesvete</item>
      <item>Ivan Šušnjara, OIB 34728253773, Ulica Domovinskog Rata 11,21240 Vedrine</item>
      <item>HEP ELEKTRA d.o.o. za opskrbu električnom energijom, OIB 43965974818, Ulica grada Vukovara 37,10000 Zagreb</item>
      <item>ISTARSKA PIVOVARA d.o.o. za proizvodnju, usluge i trgovinu, OIB 34031012034, Sv.Ivan - Dol 6,52420 Buzet</item>
      <item>Kutjevo dioničko društvo za proizvodnju i promet poljoprivrednih i prehrambenih proizvoda, OIB 21918659912, Kralja Tomislava 1,34340 Kutjevo</item>
      <item>NARODNE NOVINE, dioničko društvo za izdavanje i tiskanje Službenog lista Republike Hrvatske, službenih i drugih obrazaca te , OIB 64546066176, Savski Gaj XIII. put 6,10000 Zagreb</item>
      <item>FORUM, društvo s ograničenom odgovornošću za izdavačku djelatnost, OIB 33127072619, Industrijska zona IK,23000 Murvica</item>
      <item>PAŠKA SIRANA dioničko društvo za proizvodnju, preradu, otkup i  prodaju poljoprivrednih proizvoda, OIB 69220072166, Zadarska 5,23250 Pag</item>
      <item>AGRAM BANKA, dioničko društvo, OIB 70663193635, Ulica grada Vukovara 74,10000 Zagreb</item>
      <item>DIOKOM  NOVI d.o.o. za proizvodnju i trgovinu u stečaju, OIB 14723663506, Plano/bb,21220 Plano</item>
      <item>ZAVOD ZA JAVNO ZDRAVSTVO DUBROVAČKO-NERETVANSKE ŽUPANIJE, OIB 55488649150, Dr.Ante Šercera 4/A,20000 Dubrovnik</item>
      <item>Saponia kemijska, prehrambena i farmaceutska industrija d.d., OIB 37879152548, Matije Gupca 2,31000 Osijek</item>
      <item>DICENTRA d.o.o. za trgovinu i usluge, OIB 79709472695, Vijeća Europe 36,32000 Vukovar</item>
      <item>REVICON za računovodstvo, poslovno savjetovanje, društvo s ograničenom odgovornošću, OIB 63814286623, Gorička 6,21000 Split</item>
      <item>PIK VRBOVEC-MESNA INDUSTRIJA, dioničko društvo za proizvodnju i promet mesa i mesnih prerađevina, OIB 78909170415, Zagrebačka 148,10340 Vrbovec</item>
      <item>Hrvatske vode,Vodnogospodarski odjel za slivove sjevernog Jadrana, OIB 28921383001, Ulica Grada Vukovara 220,10000 Zagreb</item>
      <item>AUTOKUĆA VRDOLJAK trgovina i usluge, export-import d.o.o., OIB 50405970468, Ulica Domovinskog Rata 65,21000 Split</item>
      <item>DOC DUBROVNIK d.o.o. za trgovinu, turizam i usluge, OIB 34772818044, Kralja Tomislava 7,20000 Dubrovnik</item>
      <item>Hrvatske vode,Vodnogospodarski odjel za gornju Savu, OIB 28921383001, Ulica Grada Vukovara 220,10000 Zagreb</item>
      <item>MESNA INDUSTRIJA BRAĆA PIVAC proizvodnja i prerada mesa, trgovina, usluge, turizam, ugostiteljstvo i turistička agencija d.o.o, OIB 28128148322, Težačka 13,21276 Vrgorac</item>
      <item>EMO-ADRIA d.o.o. za trgovinu, proizvodnju, usluge i turizam, OIB 03274326051, Bašini 3,21210 Solin</item>
      <item>CVJETKO društvo s ograničenom odgovornošću, za trgovinu i usluge, turistička agencija, OIB 22817303312, Put Trščenice 41,21000 Split</item>
      <item>KORDIĆ KOMERC d.o.o. za trgovinu, OIB 57280774429, Zrinsko-Frankopanska 6,21400 Supetar</item>
      <item>Delamaris Zagreb društvo s ograničenom odgovornošću za trgovinu i usluge, OIB 68566741868, Drežnička 13,10000 Zagreb</item>
      <item>ADRIATIC OSIGURANJE dioničko društvo, OIB 94472454976, Listopadska 2,10000 Zagreb</item>
      <item>Grad Trogir, OIB 84400309496, Trg Ivana Pavla II br.1,21220 Trogir</item>
      <item>INA-INDUSTRIJA NAFTE, d.d., OIB 27759560625, Avenija V. Holjevca 10,10000 Zagreb</item>
      <item>MAKRO d.o.o. za trgovinu, građevinarstvo, inženjering, usluge na području prometa, prijevoz i turizam, OIB 53696769296, Matice Hrvatske 5,21204 Dugopolje</item>
      <item>Ivica Jelavić-Šako,vlasnik obrta Jelavić, OIB 26255355420, Solinske Mladeži 54,21210 Solin</item>
      <item>ELECTRONIC SECURITY d.o.o. tehnička zaštita imovine, OIB 03489581187, Kroz Smrdečac 7,21000 Split</item>
      <item>ZELENI GRAD ŠIBENIK društvo s ograničenom odgovornošću za komunalne djelatnosti, OIB 54873130289, Stjepana Radića 100,22000 Šibenik</item>
      <item>Grad Zadar, OIB 09933651854, Narodni trg 1,23000 Zadar</item>
      <item>P P K karlovačka mesna industrija, dioničko društvo, OIB 18257277698, Selce 33,47000 Karlovac</item>
      <item>Joško Kodžoman,vl.obrta za pekarstvo Klas, OIB 33933761681, Ulica Jerka Mišetića 10,21450 Hvar</item>
      <item>ARABESCA društvo s ograničenom odgovornošću za trgovinu, proizvodnju, usluge i ugostiteljstvo, OIB 74781787524, Ljudevita Posavskog 9,10360 Sesvete</item>
      <item>MAGROS komercijalni konzalting d. o. o. u stečaju, OIB 33296756165, Ulica Vladimira Nazora 3,51410 Opatija</item>
      <item>Grad Zagreb, OIB 61817894937, Trg Stjepana Radića 1,10000 Zagreb</item>
      <item>GRAFIKA-GRAFOPRINT d.o.o. za grafičku djelatnost i trgovinu, OIB 57236264858, Podrebar 3/A,10437 Bestovje</item>
      <item>Zavod za javno zdravstvo Ličko-senjske županije, OIB 96210828522, Senjskih Žrtava 2,53000 Gospić</item>
      <item>VIVAT FINA VINA d.o.o. za trgovinu i usluge, OIB 22847118886, Ulica Frana Folnegovića 1 B,10000 Zagreb</item>
      <item>ZDENKA-mliječni proizvodi društvo s ograničenom odgovornošću za proizvodnju mliječnih proizvoda, trgovinu i usluge, OIB 45651553790, Trg Kralja Tomislava 15,43290 Veliki Zdenci</item>
      <item>PREHRAMBENO INDUSTRIJSKI KOMBINAT dioničko društvo za proizvodnju, preradu i trgovinu, OIB 40174736344, Krešimirova 26,51000 Rijeka</item>
      <item>ZAGREBAČKI HOLDING, društvo s ograničenom odgovornošću za javni prijevoz, opskrbu vodom, održavanje čistoće, putnička a, OIB 85584865987, Ulica grada Vukovara 41,10000 Zagreb</item>
      <item>Adriatic Croatia International Club, za djelatnost marina d. d., OIB 17195049659, Rudolfa Strohala 2,51000 Rijeka</item>
      <item>TEKOM d.o.o. za usluge, servis i prodaju, OIB 28897968600, Čakovečka 61,40000 Strahoninec</item>
      <item>ESTRA društvo s ograničenom odgovornošću za trgovinu na veliko i malo, OIB 33346605838, R.Končara 39,40000 Novo Selo Rok</item>
      <item>ADRIA RESORTS društvo s ograničenom odgovornošću za turizam i ugostiteljstvo te ostale poslovne djelatnosti, OIB 16582230172, Obala V.Nazora 1,52210 Rovinj</item>
      <item>DUPIN d.o.o. za unutarnju i vanjsku trgovinu i usluge, OIB 31062429092, Dvorničićeva 22,10000 Zagreb</item>
      <item>KOTANYI d.o.o. za trgovinu, OIB 54657631085, Savska cesta 116,10000 Zagreb</item>
      <item>ŽITOPROIZVOD dioničko društvo, OIB 05694036121, Banija 69,47000 Karlovac</item>
      <item>NAŠE KLASJE društvo s ograničenom odgovornošću za proizvodnju, trgovinu i usluge, OIB 62858712399, Raška 35,10000 Zagreb</item>
      <item>FRAGARIA d.o.o. za unutarnju i vanjsku trgovinu, proizvodnju voća i povrća, OIB 27157012635, V. Ravnice br. 2,10000 Zagreb</item>
      <item>EUROM d.o.o. za marketing, trgovinu, uvoz-izvoz, građenje i zastupanje inozemnih tvrtki u stečaju, OIB 59179135873, Borongajska 81/a,10000 Zagreb</item>
      <item>Grad Dubrovnik, OIB 21712494719, Pred Dvorom 1,20000 Dubrovnik</item>
      <item>Marijan Huzjak,vl.MYGROS, OIB 24517653545, Martina Pušteka 10a,42223 Donja Poljana</item>
      <item>Tea Gabelica,vl.obrta FINOĆA, OIB 33064145719, Put Strinje 80,21212 Kaštel Sućurac</item>
      <item>ROX društvo s ograničenom odgovornošću za trgovinu i usluge, OIB 20534431136, Slavonska avenija 100,10000 Zagreb</item>
      <item>Suvlasnici stambene zgrade Milana Amruša 1 u Zagrebu, Milana Amruša 1,10000 Zagreb</item>
      <item>Suvlasnici stambene zgrade u Zagrebu, Kamaufova 2, Kamaufova 2,10000 Zagreb</item>
      <item>Hrvatske vode, pravna osoba za upravljanje vodama, OIB 28921383001, Ulica Grada Vukovara 220,10000 Zagreb</item>
      <item>Mijo Maleš,vl. pekarskog obrta, OIB 04301850335, Zamrće 1,21214 Kaštel Gomilica</item>
      <item>OSILOVAC d.o.o. za poljoprivrednu proizvodnju, OIB 54035700225, Ferićeva 16,31512 Feričanci</item>
      <item>TUTTI FRUTTI - FMB, društvo s ograničenom odgovornošću za proizvodnju, usluge i trgovinu, OIB 27202871867, Brusići 16,51500 Krk</item>
      <item>Martin Omrčen,vl.obrta GRAFOPAK, OIB 63144984624, Sarajevska 23,21000 Split</item>
      <item>Marija Mornar, OIB 99421479089, Grge Novaka 101,21000 Split</item>
      <item>Zlatko Marin,vl.Marin ugostiteljska oprema, OIB 92123845489, Dubrovačka 11,21204 Dugopolje</item>
      <item>TROGIR HOLDING d.o.o. za komunalne djelatnosti, parking i usluge, OIB 09746817380, Put Mulina 2,21220 Trogir</item>
      <item>DISA, d.o.o. za trgovinu i poslovne usluge, OIB 64196709712, Ive Tijardovića 26,21000 Split</item>
      <item>AUTOline d.o.o. za trgovinu i usluge - u stečaju, OIB 08308145610, Kovinska 5,10000 Zagreb</item>
      <item>Mesna industrija-Vajda, dioničko društvo Čakovec, OIB 16257048014, Zagrebačka 4,40000 Čakovec</item>
      <item>BOSMATTOM proizvodnja, trgovina i usluge, export-import, društvo s ograničenom odgovornošću, OIB 81681479354, Kraljice Jelene 19,21204 Dugopolje</item>
      <item>SALVIA, društvo s ograničenom odgovornošću za trgovinu, usluge, proizvodnju, uvoz-izvoz, OIB 52538924684, Radnička cesta 80,10000 Zagreb</item>
      <item>SLOBODNA DALMACIJA izdavačka i tiskarska djelatnost, dioničko društvo, OIB 35075764438</item>
      <item>Jadranka Džolić,vl.obrta BOLIJA, OIB 43648390090, Obala kralja Tomislava 11,21217 Kaštel Stari</item>
      <item>ACCRA d.o.o. za proizvodnju i trgovinu, OIB 82434971257, Luka II broj 1,21310 Duće</item>
      <item>BRODOMERKUR trgovina i usluge, dioničko društvo, OIB 33956120458, Solinska 47,21000 Split</item>
      <item>SWISSLION d.o.o. za proizvodnju, trgovinu i distribuciju, OIB 73281698607, Marijana Cvetkovića 2,44000 Sisak</item>
      <item>IVOX trgovina i usluge d.o.o., OIB 44889398819, Maksimirska 33,10000 Zagreb</item>
      <item>Damir Sršen,vl.Obrta za trgovinu PRINTER, OIB 92535305797, Doverska 17,21000 Split</item>
      <item>Nedjeljko Tešija,vl.Obrta za prijevoz,građevinarstvo, trgovinu i usluge, OIB 63318738680, Gizdići 12,21231 Klis</item>
      <item>Mercedes-Benz Leasing Hrvatska d.o.o. za leasing nekretnina, vozila i strojeva, OIB 17080997510, Kovinska 5,10000 Zagreb</item>
      <item>HŽ INFRASTRUKTURA d.o.o. za upravljanje, održavanje i izgradnju željezničke infrastrukture, OIB 39901919995, Mihanovićeva 12,10000 Zagreb</item>
      <item>VODOVOD I KANALIZACIJA, društvo s ograničenom odgovornošću za vodoopskrbu, odvodnju i pročišćavanje otpadnih voda, OIB 56826138353, Hercegovačka 8,21000 Split</item>
      <item>Hrvatska radiotelevizija, OIB 68419124305, Prisavlje 3,10000 Zagreb</item>
      <item>SIRANA GLIGORA d.o.o. za proizvodnju, trgovinu, turizam i poljoprivredu, OIB 15932947595, Figurica 22/A,23250 Kolan</item>
      <item>BOŽJAKOVINA, dioničko društvo za proizvodnju i promet poljoprivrednim proizvodima, OIB 66671729980, Božjakovečka 6,10370 Božjakovina</item>
      <item>EURO DAUS dioničko društvo za trgovinu i servis vozila, OIB 19212513210, Put Mostina 1,21000 Split</item>
      <item>HEP-Operator distribucijskog sustava d.o.o., Elektra Šibenik, OIB 46830600751, Ante Šupuka 1,22000 Šibenik</item>
      <item>JAMNICA dioničko društvo za proizvodnju mineralnih voda, OIB 05050436541, Getaldićeva 3,10000 Zagreb</item>
      <item>BOBIS d.o.o. za proizvodnju kolača, trajnog peciva i kruha, OIB 88148846119, 4. Gardijske 51,21000 Split</item>
      <item>KUK-CO društvo s ograničenom odgovornošću za građevinarstvo, trgovinu i usluge, OIB 89961975037, Ulica Don Lovre Katića 25,21210 Solin</item>
      <item>BEST WEST, trgovina i turistička agencija, d.o.o., OIB 84901963108, 4. Gardijske 51,21000 Kamen</item>
      <item>CESTAR društvo s ograničenom odgovornošću za građevinarstvo, OIB 27471262195, Matice Hrvatske 1,21000 Split</item>
      <item>MATADURA, d.o.o. za usluge u nautičkom turizmu, OIB 58650688055, Put Žnjana 18/A,21000 Split</item>
      <item>SONEX društvo sa ograničenom odgovornošću za proizvodnju i trgovinu, OIB 17972204121, F. Tuđmana 7A,21212 Kaštel Sućurac</item>
      <item>Ivica Babić,vl.obrta BABIĆ, OIB 76688891305, Kopilica 19,21000 Split</item>
      <item>GR CARTOTECNICA Srl., Via Dante 25,Piazzola sul Brenta (Padova)</item>
      <item>PJACA ROSA d.o.o. za ugostiteljstvo i turizam, OIB 35737638587, Narodni trg 1,21000 Split</item>
      <item>CRO-GO d.o.o. za proizvodnju i trgovinu, OIB 79478632402, Don Frane Bulića 64,21210 Solin</item>
      <item>LEDO dioničko društvo za proizvodnju i promet sladoleda i smrznute hrane, OIB 87955947581, Čavićeva 1a,10000 Zagreb</item>
      <item>Grad Split, OIB 78755598868, Obala kneza Branimira 17,21000 Split</item>
      <item>COCA-COLA HBC HRVATSKA - društvo s ograničenom odgovornošću za proizvodnju, prodaju i distribuciju bezalkoholnih pića, OIB 00228269289, Sachsova 1,10000 Zagreb</item>
      <item>JADRAN - GALENSKI LABORATORIJ d. d., OIB 20950636972, Svilno 20,51000 Rijeka</item>
      <item>RADIN-GRAFIKA d.o.o. za trgovinu, OIB 51934286030, Gospodarska 9,10431 Sveta Nedelja</item>
      <item>JEDINSTVO, poljoprivredna zadruga - "u stečaju", OIB 30698530431, Smokvica/bb,20271 Smokvica</item>
      <item>GS1 Croatia, OIB 03365973101, Preradovićeva 35,10000 Zagreb</item>
      <item>STJE MA PROMET d.o.o. za trgovinu i prijevoz, uvoz-izvoz, OIB 46368164888, Pere Pirkera II. Odvojak 5 C,10360 Sesvete</item>
      <item>Stečajna masa iza SUTLA poljoprivredna zadruga - u stečaju, OIB 70727110918, II Deverićev odvojak 5,10000 Zagreb</item>
      <item>ALCA ZAGREB trgovačko društvo s ograničenom odgovornošću za uvoz, izvoz i trgovinu na veliko i malo, OIB 58353015102, Koledovčina 2,10000 Zagreb</item>
      <item>PČELARSTVO DARUVAR društvo s ograničenom odgovornošću za proizvodnju, trgovinu i usluge, OIB 72519049956, Josipa Jelačića 87 G,43500 Daruvar</item>
      <item>VODOVOD I ODVODNJA društvo s ograničenom odgovornošću za vodoopskrbu, te odvodnju i pročišćavanje otpadnih voda, OIB 26251326399, Kralja Zvonimira 50,22000 Šibenik</item>
      <item>AFRODITA COMMERC d.o.o. za trgovinu, proizvodnju i usluge, OIB 13262076150, Getaldićeva 8,10000 Zagreb</item>
      <item>MLJEKARA BOSNIĆ d.o.o. za usluge, OIB 51716528859, Ulica Dujma Ćubića 15,21256 Cista Provo</item>
      <item>TRGOMIX, društvo s ograničenom odgovornošću za trgovinu, export-import, OIB 70233534019, Križine 22 A,21000 Split</item>
      <item>VODOOPSKRBA I ODVODNJA društvo s ograničenom odgovornošću za javnu vodoopskrbu i odvodnju, OIB 83416546499, Folnegovićeva 1,10000 Zagreb</item>
      <item>CROATIA osiguranje d.d., OIB 26187994862, Vatroslava Jagića 33,10000 Zagreb</item>
      <item>Granolio d.d. za proizvodnju, trgovinu i usluge, OIB 59064993527, Budmanijeva 5,10000 Zagreb</item>
      <item>PECTEN d.o.o. mrijest, uzgoj i trgovina ribe i školjkaša, OIB 68556376253, Put Ponikvica 3,21217 Kaštel Novi</item>
      <item>NOVOTERM, d.o.o. za proizvodnju i trgovinu, OIB 78311345235, Zupina 28,21000 Split</item>
      <item>Beiersdorf - trgovina na veliko parfemima i kozmetikom d.o.o., OIB 57315927742, Križna 18,10000 Zagreb</item>
      <item>Financijska agencija, OIB 85821130368, Ulica grada Vukovara 70,10000 Zagreb</item>
      <item>STANO-UPRAVA društvo s ograničenom odgovornošću za organizaciju upravljanja i održavanja stambenih zgrada, poslovnih prosto, OIB 17418170125, Mike Tripala 6,21000 Split</item>
      <item>PPD CROATIA društvo s ograničenom odgovornošću za trgovinu i usluge, OIB 42729559546, Badalićeva 26 F,10000 Zagreb</item>
      <item>AWT INTERNATIONAL Trgovina i usluge, d.o.o., OIB 57159149897, Slavonska avenija 52/a,10000 Zagreb</item>
      <item>Suvlasnici stambene zgrade u Zagrebu, Praška 10, Praška 10,10000 Zagreb</item>
      <item>KIM Mljekara Karlovac društvo s ograničenom odgovornošću, OIB 93458739954, Mekušanska cesta 51,47000 Karlovac</item>
      <item>GILAN društvo s ograničenom odgovornošću za graditeljstvo, OIB 35846084789, Poljička cesta 32,21000 Split</item>
      <item>KGH TEHNIKA d.o.o. za projektiranje, inženjering, graditeljstvo, konzalting i trgovinu, OIB 77498607505, Špinutska 10,21000 Split</item>
      <item>PRERADA d.o.o. za trgovinu, pekarstvo i proizvodnju tjestenine, OIB 39254660740, Zagorski Put 27,21000 Split</item>
      <item>Čakovečki mlinovi, dioničko društvo za proizvodnju i promet prehrambenih proizvoda,Čakovec, OIB 20262622069, Mlinska 1,40000 Čakovec</item>
      <item>FRANCK prehrambena industrija, dioničko društvo, OIB 07676693758, Vodovodna 20,10000 Zagreb</item>
      <item>NASTAVNI ZAVOD ZA JAVNO ZDRAVSTVO SPLITSKO-DALMATINSKE ŽUPANIJE, OIB 54948902275, Vukovarska Ulica 46,21000 Split</item>
      <item>GRAD STARI GRAD, OIB 95584171878, Novo Riva 3,21460 Stari Grad</item>
      <item>Dragan Kondić,vl.obrta Pekarnice VODICE, OIB 51213845914, Ul. Miroslava Krleže 4,23250 Pag</item>
      <item>KOMUNALNO STARI GRAD, društvo s ograničenom odgovornošću za komunalnu djelatnost, OIB 32328464260, Trg Ploča 7,21460 Stari Grad</item>
      <item>Duje Bašćevan, OIB 17659769140, Ulica Matije Gupca 16,23000 Zadar</item>
      <item>AUTOCOMMERCE HRVATSKA d.o.o. za promet robe na vanjskom i unutrašnjem tržištu, OIB 36844439304, Kovinska 22,10000 Zagreb</item>
      <item>Grad Rijeka, OIB 54382731928, Korzo 16,51000 Rijeka</item>
      <item>EUROCOM d.o.o. za promet roba i usluga, OIB 61781931283, Donji stupnik, pod bregom 8,10000 Zagreb</item>
      <item>CLARUM d. o. o. za proizvodnju, trgovinu i usluge, OIB 36280841645, Ulica I Industrijski Odvojak 9,35400 Nova Gradiška</item>
      <item>Meteor Grupa - Labud društvo s ograničenom odgovornošću za proizvodnju sredstava za čišćenje, higijenskih i kemijskih pro, OIB 23359164583, Radnička cesta 173/r,10000 Zagreb</item>
      <item>INSTITUT IGH, dioničko društvo za istraživanje i razvoj u graditeljstvu, OIB 79766124714, Janka Rakuše 1,10000 Zagreb</item>
      <item>JETONIS &amp; CO, d.o.o. za trgovinu i ugostiteljstvo u stečaju, OIB 59314720300, Četvrt Žarka Dražojevića 13,21310 Omiš</item>
      <item>LOGISTIKA VIOLETA d.o.o. za proizvodnju, trgovinu i usluge, OIB 62874063131, Obrež Zelinski 55,10380 Sveti Ivan Zelina</item>
      <item>BADEL 1862 dioničko društvo, vina, alkoholna i bezalkoholna pića, OIB 36749512860, Vlaška 116,10000 Zagreb</item>
      <item>ZVIJEZDA dioničko društvo za proizvodnju, trgovinu i usluge, OIB 91492011748, Ulica Marijana Čavića 1,10000 Zagreb</item>
      <item>ŠAFRAM, društvo s ograničenom odgovornošću za proizvodnju, OIB 58257645837, Oranice 118,10000 Zagreb</item>
      <item>Hrvatsko društvo skladatelja, OIB 56668956985, Berislavićeva 9,10000 Zagreb</item>
      <item>PODRAVKA prehrambena industrija, d.d., OIB 18928523252, A.Starčevića 32,48000 Koprivnica</item>
      <item>DUKAT mliječna industrija dioničko društvo, OIB 25457712630, Marijana Čavića 9,10000 Zagreb</item>
      <item>BIO-ŽUNEC društvo s ograničenom odgovornošću za trgovinu i usluge, OIB 02926123910, Juršićeva 30,10370 Rugvica</item>
      <item>MAKARSKI KOMUNALAC društvo s ograničenom odgovornošću za obavljanje komunalnih poslova, OIB 12733878804, Trg Tina Ujevića 1,21300 Makarska</item>
      <item>NIKAS trgovina, zastupanje i posredovanje, d. o. o., OIB 34588947552, Jušići 69/d,51211 Jurdani</item>
      <item>DALMAMED, društvo s ograničenom odgovornošću za proizvodnju i promet pčelinjim proizvodima, repromaterijalom za pčelarstvo, OIB 47157658264, Bijenik 158,10000 Zagreb</item>
      <item>PIP pčelarstvo, priroda, tehnika, d.o.o., OIB 37364743662, Karlovačka 8 d,10451 Pisarovina</item>
      <item>ZAGREBAČKA BANKA DIONIČKO DRUŠTVO, OIB 92963223473, Trg bana Josipa Jelačića 10,10000 Zagreb</item>
      <item>SARDINA društvo sa ograničenom odgovornošću za ulov, preradu i konzerviranje ribe i marikulturu, OIB 91062886911, Ratac 1,21410 Postira</item>
      <item>GRIKULA društvo s ograničenom odgovornošću za trgovinu, ugostiteljstvo i turizam, OIB 46058793842, Deškovićev trg 4,21412 Pučišća</item>
      <item>Jure Kerum, OIB 71411862557, Mostarska 83,21000 Split</item>
      <item>KOTEKS import-export dioničko društvo za unutarnju i vanjsku trgovinu, OIB 57001982985, Ulica Kralja Zvonimira 14,21000 Split</item>
      <item>Ministarstvo pravosuđa RH, OIB 26635293339, Ulica grada Vukovara 49,10000 Zagreb</item>
      <item>Ministarstvo financija RH, OIB 18683136487, Katančićeva 5,10000 Zagreb</item>
      <item>JOKER d.o.o. za rekreaciju i usluge, OIB 49168006090, Put Brodarice 6,21000 Split</item>
      <item>ORBICO d.o.o. za trgovinu, OIB 85611744662, Koturaška Cesta 69,10000 Zagreb</item>
      <item>ANAMARIJA-COMPANY, društvo s ograničenom odgovornošću za proizvodnju, trgovinu i usluge, OIB 72416125182, Prelčeva 46,10360 Sesvete</item>
      <item>B2  KAPITAL d.o.o. za poslovne usluge, OIB 57509775367, Radnička cesta 41,10000 Zagreb</item>
      <item>RADION, društvo s ograničenom odgovornošću za trgovinu, uslužnu djelatnost, ugositeljstvo, turizam i export-import, OIB 22025239366, Benkovačko selo 157,23420 Benkovac</item>
      <item>GRADINA-BAŠKA VODA društvo s ograničenom odgovornošću za komunalnu djelatnost, OIB 57015795940, Blato 12,21320 Baška Voda</item>
      <item>Nina Gruica, OIB 84599538591, Ivana Rendića 15,21000 Split</item>
      <item>Ecija Listeš, OIB 07123815706, Kneza Trpimira 104,21231 Klis</item>
      <item>Marija Leskur, OIB 53314276719, Biskupa Jurja Dobrile 13,21000 Split</item>
      <item>Željka Kerum Topalušić, OIB 91750792954, Mostarska 83,21000 Split</item>
      <item>Josip Komar, OIB 87818533251, TOLANAC 57 (ranije: KAŠTEL STARI, TOLANAC, 0),21217 Kaštel Stari</item>
      <item>Sanja Mijan, OIB 36526404804, Velebitska 2,21000 Split</item>
      <item>Jure Šerić, OIB 02148172532, Dubrovačka 51,21000 Split</item>
      <item>Marko Kuna, OIB 59553749232, Kolodvorska 16,31550 Valpovo</item>
      <item>Dejan Bilić, Cesta dr. Franje Tuđmana 481A,21214 Kaštel Kambelovac</item>
      <item>ODVJETNIČKO DRUŠTVO STANIĆ I PARTNERI društvo s ograničenom odgovornošću, OIB 96146860628, Riva 4,51000 Rijeka</item>
      <item>Dubravka Ferić, OIB 62223906726, Vončinina 2/V,10000 Zagreb</item>
      <item>Marko Krpan, OIB 24419277674, Boškovićeva 16,10000 Zagreb</item>
      <item>Hrvoje Acinger, OIB 32713626042, Trg Sv.Jurja 4,23250 Pag</item>
      <item>Dubravko Luetić, OIB 12460098102, Trpimirova 31,10000 Zagreb</item>
      <item>Jaka Ćurić, OIB 85185280071, Pavla Hatza 23/II,10000 Zagreb</item>
      <item>Ivo Bučan, OIB 76689754975, Don Petra Peroša 6,21210 Mravince</item>
      <item>Odvjetničko društvo FRANKO KOTLAR, ANA VIDOV &amp; partneri, društvo s ograničenom odgovornošću, OIB 79236535774, Zrinsko Frankopanska 38,23000 Zadar</item>
      <item>Odvjetničko društvo ŽUPAN, BABIĆ &amp; ANTUNOVIĆ društvo s ograničenom odgovornošću, OIB 09023812344, Radnička cesta 47,10000 Zagreb</item>
      <item>Ante Kukoč, OIB 99726709567, Trg Hrvatske bratske zajednice 3/B,21000 Split</item>
      <item>Vesna Alaburić, Hebrangova 21,10000 Zagreb</item>
      <item>ZOU I.RESTOVIĆ,V.GARAFULIĆ KUKOČ I I.RESTOVIĆ, Gorička 12,21000 Split</item>
      <item>GRADSKO STAMBENO KOMUNALNO GOSPODARSTVO društvo s ograničenom odgovornošću za usluge, građevinarstvo i trgovinu, OIB 03744272526, Savska cesta 1,10000 Zagreb</item>
      <item>Damir Bulatović, Trg kralja Tomislava 14,43500 Daruvar</item>
      <item>Hrvoje Matić, OIB 42148932429, Petrova 182,10000 Zagreb</item>
      <item>Marija Vujčić Turkulin, OIB 22593287559, Vrtlarska 3,10000 Zagreb</item>
      <item>Zoran Iviš, Put Supavla 1,21000 Split</item>
      <item>Anči Bašić, OIB 38874953663, Mažuranićevo Šetalište 35,21000 Split</item>
      <item>Nevio Sanader, Ulica slobode 39,21000 Split</item>
      <item>Marija Jerončić Mandić, Lička 23,21000 Split</item>
      <item>Ibrica Zulfikarpašić, OIB 45552488337, Iločka 34,10000 Zagreb</item>
      <item>Tomislav Dumenčić, OIB 27487405236, Slovenska ulica 13,10000 Zagreb</item>
      <item>Odvjetničko društvo Balatinec i Nikolić društvo s ograničenom odgovornošću, OIB 55497820258, Jurišićeva 25,10000 Zagreb</item>
      <item>Odvjetničko društvo Hanžeković &amp; Partneri društvo s ograničenom odgovornošću, OIB 85127306373, Radnička Cesta 22,10000 Zagreb</item>
      <item>Odvjetničko društvo RAVLIĆ &amp; ŠURJAK društvo s ograničenom odgovornošću, OIB 94654904113, Boškovićeva ulica 23,10000 Zagreb</item>
      <item>Damir Jurković, OIB 60636106180, Pomerio 18,51000 Rijeka</item>
      <item>ODVJETNIČKO DRUŠTVO BABIĆ &amp; ČIBARIĆ društvo s ograničenom odgovornošću, OIB 58901227854, Ulica Matije Mrazovića 5,10000 Zagreb</item>
      <item>Ante Ćurković, Slavićeva 2.,21000 Split</item>
      <item>Antonija Galić, Budmanijeva 5,10000 Zagreb</item>
      <item>Boris Bulj, Hrvatske mornarice 1,21000 Split</item>
      <item>Odvjetničko društvo BRLEČIĆ &amp; partneri, javno trgovačko društvo za obavljanje odvjetničkih poslova, OIB 75277763692, Optujska ulica 25/1,42000 Varaždin</item>
      <item>Josip Šimović, Trg Drage Iblera 10/III,10000 Zagreb</item>
      <item>Županijsko državno odvjetništvo u Splitu, OIB 70793241859, Gundulićeva 29a,21000 Split</item>
      <item>BUTERIN&amp;POSAVEC odvjetničko društvo, društvo s ograničenom odgovornošću, OIB 88443826619, Draškovićeva 82,10000 Zagreb</item>
      <item>Marina Skorić, Plemića Borelli 14/1,23000 Zadar</item>
      <item>Mirka Vuletić, Klaićeva 48,10000 Zagreb</item>
      <item>Odvjetničko društvo Potočnjak &amp; Šušnjar društvo s ograničenom odgovornošću, OIB 10358464591, Miramarska 24/6,10000 Zagreb</item>
      <item>Ana Štrbac Agić, A. Starčevića 32 (22C),21300 Makarska</item>
    </izvorni_sadrzaj>
    <derivirana_varijabla naziv="DomainObject.Predmet.SudioniciListAdressOIB_1">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item>TOWN d.o.o. za ugostiteljstvo u stečaju, OIB 29453005461, Zrinjsko-Frankopanska 68,21000 Split</item>
      <item>MILS, MLJEKARA SPLIT dioničko društvo u stečaju, OIB 08214458449, Komulovića Put 4,21000 Split</item>
      <item>VODOVOD d.o.o. za usluge opskrbe pitkom vodom, OIB 89406825003, Špire Brusine 17,23000 Zadar</item>
      <item>LAGER BAŠIĆ, d.o.o. za proizvodnju, trgovinu i usluge, OIB 49617677906, Trgovačka ulica 3,10255 Donji Stupnik</item>
      <item>MARJAN VOĆE d.o.o. za trgovinu, ugostiteljstvo i usluge, OIB 10152071100, Kozari 8/A,10000 Zagreb</item>
      <item>Komunalno društvo GRAD d.o.o., OIB 79182010236, Petra Jakšića 17,21400 Supetar</item>
      <item>TEKSTILPROMET d.d., trgovina na veliko i malo, OIB 16529207670, Ulica grada Gospića 1/A,10000 Zagreb</item>
      <item>REKORD-TIM d. o. o. za proizvodnju, trgovinu na veliko i malo, uvoz-izvoz, OIB 46917701294, Zagrebačka 44,35250 Oriovac</item>
      <item>NIRS, društvo s ograničenom odgovornošću za proizvodnju i trgovinu, OIB 48019802063, Dračevac 4/D,21000 Split</item>
      <item>Fructus KRESTO d.o.o. za trgovinu, OIB 65422076638, Trg Republike 6,40000 Čakovec</item>
      <item>MEĐIMURKA trgovačko društvo na veliko i malo, uvoz-izvoz, dioničko društvo, OIB 22481023589, Trg Republike 6,40000 Čakovec</item>
      <item>PERUTNINA PTUJ - PIPO d.o.o. za proizvodnju i trgovinu, OIB 07977096210, Ind.zona Istok,Rudolfa Steinera 7,40000 Čakovec</item>
      <item>PODRAVSKA BANKA dioničko društvo, OIB 97326283154, Opatička 3,48000 Koprivnica</item>
      <item>Hrvatski Telekom d.d., OIB 81793146560, Roberta Frangeša Mihanovića 9,10000 Zagreb</item>
      <item>ALLIANZ ZAGREB dioničko društvo za osiguranje, OIB 23759810849, Heinzelova 70,10000 Zagreb</item>
      <item>HEP-Operator distribucijskog sustava d.o.o. za distribuciju i opskrbu električne energije, OIB 46830600751, Ulica grada Vukovara 37,10000 Zagreb</item>
      <item>FRIDRIH društvo s ograničenom odgovornošću za proizvodnju preradu i trgovinu gljiva, OIB 02186824032, Kobiljak, Budenečki put 2,10360 Sesvete</item>
      <item>Ivan Šušnjara, OIB 34728253773, Ulica Domovinskog Rata 11,21240 Vedrine</item>
      <item>HEP ELEKTRA d.o.o. za opskrbu električnom energijom, OIB 43965974818, Ulica grada Vukovara 37,10000 Zagreb</item>
      <item>ISTARSKA PIVOVARA d.o.o. za proizvodnju, usluge i trgovinu, OIB 34031012034, Sv.Ivan - Dol 6,52420 Buzet</item>
      <item>Kutjevo dioničko društvo za proizvodnju i promet poljoprivrednih i prehrambenih proizvoda, OIB 21918659912, Kralja Tomislava 1,34340 Kutjevo</item>
      <item>NARODNE NOVINE, dioničko društvo za izdavanje i tiskanje Službenog lista Republike Hrvatske, službenih i drugih obrazaca te , OIB 64546066176, Savski Gaj XIII. put 6,10000 Zagreb</item>
      <item>FORUM, društvo s ograničenom odgovornošću za izdavačku djelatnost, OIB 33127072619, Industrijska zona IK,23000 Murvica</item>
      <item>PAŠKA SIRANA dioničko društvo za proizvodnju, preradu, otkup i  prodaju poljoprivrednih proizvoda, OIB 69220072166, Zadarska 5,23250 Pag</item>
      <item>AGRAM BANKA, dioničko društvo, OIB 70663193635, Ulica grada Vukovara 74,10000 Zagreb</item>
      <item>DIOKOM  NOVI d.o.o. za proizvodnju i trgovinu u stečaju, OIB 14723663506, Plano/bb,21220 Plano</item>
      <item>ZAVOD ZA JAVNO ZDRAVSTVO DUBROVAČKO-NERETVANSKE ŽUPANIJE, OIB 55488649150, Dr.Ante Šercera 4/A,20000 Dubrovnik</item>
      <item>Saponia kemijska, prehrambena i farmaceutska industrija d.d., OIB 37879152548, Matije Gupca 2,31000 Osijek</item>
      <item>DICENTRA d.o.o. za trgovinu i usluge, OIB 79709472695, Vijeća Europe 36,32000 Vukovar</item>
      <item>REVICON za računovodstvo, poslovno savjetovanje, društvo s ograničenom odgovornošću, OIB 63814286623, Gorička 6,21000 Split</item>
      <item>PIK VRBOVEC-MESNA INDUSTRIJA, dioničko društvo za proizvodnju i promet mesa i mesnih prerađevina, OIB 78909170415, Zagrebačka 148,10340 Vrbovec</item>
      <item>Hrvatske vode,Vodnogospodarski odjel za slivove sjevernog Jadrana, OIB 28921383001, Ulica Grada Vukovara 220,10000 Zagreb</item>
      <item>AUTOKUĆA VRDOLJAK trgovina i usluge, export-import d.o.o., OIB 50405970468, Ulica Domovinskog Rata 65,21000 Split</item>
      <item>DOC DUBROVNIK d.o.o. za trgovinu, turizam i usluge, OIB 34772818044, Kralja Tomislava 7,20000 Dubrovnik</item>
      <item>Hrvatske vode,Vodnogospodarski odjel za gornju Savu, OIB 28921383001, Ulica Grada Vukovara 220,10000 Zagreb</item>
      <item>MESNA INDUSTRIJA BRAĆA PIVAC proizvodnja i prerada mesa, trgovina, usluge, turizam, ugostiteljstvo i turistička agencija d.o.o, OIB 28128148322, Težačka 13,21276 Vrgorac</item>
      <item>EMO-ADRIA d.o.o. za trgovinu, proizvodnju, usluge i turizam, OIB 03274326051, Bašini 3,21210 Solin</item>
      <item>CVJETKO društvo s ograničenom odgovornošću, za trgovinu i usluge, turistička agencija, OIB 22817303312, Put Trščenice 41,21000 Split</item>
      <item>KORDIĆ KOMERC d.o.o. za trgovinu, OIB 57280774429, Zrinsko-Frankopanska 6,21400 Supetar</item>
      <item>Delamaris Zagreb društvo s ograničenom odgovornošću za trgovinu i usluge, OIB 68566741868, Drežnička 13,10000 Zagreb</item>
      <item>ADRIATIC OSIGURANJE dioničko društvo, OIB 94472454976, Listopadska 2,10000 Zagreb</item>
      <item>Grad Trogir, OIB 84400309496, Trg Ivana Pavla II br.1,21220 Trogir</item>
      <item>INA-INDUSTRIJA NAFTE, d.d., OIB 27759560625, Avenija V. Holjevca 10,10000 Zagreb</item>
      <item>MAKRO d.o.o. za trgovinu, građevinarstvo, inženjering, usluge na području prometa, prijevoz i turizam, OIB 53696769296, Matice Hrvatske 5,21204 Dugopolje</item>
      <item>Ivica Jelavić-Šako,vlasnik obrta Jelavić, OIB 26255355420, Solinske Mladeži 54,21210 Solin</item>
      <item>ELECTRONIC SECURITY d.o.o. tehnička zaštita imovine, OIB 03489581187, Kroz Smrdečac 7,21000 Split</item>
      <item>ZELENI GRAD ŠIBENIK društvo s ograničenom odgovornošću za komunalne djelatnosti, OIB 54873130289, Stjepana Radića 100,22000 Šibenik</item>
      <item>Grad Zadar, OIB 09933651854, Narodni trg 1,23000 Zadar</item>
      <item>P P K karlovačka mesna industrija, dioničko društvo, OIB 18257277698, Selce 33,47000 Karlovac</item>
      <item>Joško Kodžoman,vl.obrta za pekarstvo Klas, OIB 33933761681, Ulica Jerka Mišetića 10,21450 Hvar</item>
      <item>ARABESCA društvo s ograničenom odgovornošću za trgovinu, proizvodnju, usluge i ugostiteljstvo, OIB 74781787524, Ljudevita Posavskog 9,10360 Sesvete</item>
      <item>MAGROS komercijalni konzalting d. o. o. u stečaju, OIB 33296756165, Ulica Vladimira Nazora 3,51410 Opatija</item>
      <item>Grad Zagreb, OIB 61817894937, Trg Stjepana Radića 1,10000 Zagreb</item>
      <item>GRAFIKA-GRAFOPRINT d.o.o. za grafičku djelatnost i trgovinu, OIB 57236264858, Podrebar 3/A,10437 Bestovje</item>
      <item>Zavod za javno zdravstvo Ličko-senjske županije, OIB 96210828522, Senjskih Žrtava 2,53000 Gospić</item>
      <item>VIVAT FINA VINA d.o.o. za trgovinu i usluge, OIB 22847118886, Ulica Frana Folnegovića 1 B,10000 Zagreb</item>
      <item>ZDENKA-mliječni proizvodi društvo s ograničenom odgovornošću za proizvodnju mliječnih proizvoda, trgovinu i usluge, OIB 45651553790, Trg Kralja Tomislava 15,43290 Veliki Zdenci</item>
      <item>PREHRAMBENO INDUSTRIJSKI KOMBINAT dioničko društvo za proizvodnju, preradu i trgovinu, OIB 40174736344, Krešimirova 26,51000 Rijeka</item>
      <item>ZAGREBAČKI HOLDING, društvo s ograničenom odgovornošću za javni prijevoz, opskrbu vodom, održavanje čistoće, putnička a, OIB 85584865987, Ulica grada Vukovara 41,10000 Zagreb</item>
      <item>Adriatic Croatia International Club, za djelatnost marina d. d., OIB 17195049659, Rudolfa Strohala 2,51000 Rijeka</item>
      <item>TEKOM d.o.o. za usluge, servis i prodaju, OIB 28897968600, Čakovečka 61,40000 Strahoninec</item>
      <item>ESTRA društvo s ograničenom odgovornošću za trgovinu na veliko i malo, OIB 33346605838, R.Končara 39,40000 Novo Selo Rok</item>
      <item>ADRIA RESORTS društvo s ograničenom odgovornošću za turizam i ugostiteljstvo te ostale poslovne djelatnosti, OIB 16582230172, Obala V.Nazora 1,52210 Rovinj</item>
      <item>DUPIN d.o.o. za unutarnju i vanjsku trgovinu i usluge, OIB 31062429092, Dvorničićeva 22,10000 Zagreb</item>
      <item>KOTANYI d.o.o. za trgovinu, OIB 54657631085, Savska cesta 116,10000 Zagreb</item>
      <item>ŽITOPROIZVOD dioničko društvo, OIB 05694036121, Banija 69,47000 Karlovac</item>
      <item>NAŠE KLASJE društvo s ograničenom odgovornošću za proizvodnju, trgovinu i usluge, OIB 62858712399, Raška 35,10000 Zagreb</item>
      <item>FRAGARIA d.o.o. za unutarnju i vanjsku trgovinu, proizvodnju voća i povrća, OIB 27157012635, V. Ravnice br. 2,10000 Zagreb</item>
      <item>EUROM d.o.o. za marketing, trgovinu, uvoz-izvoz, građenje i zastupanje inozemnih tvrtki u stečaju, OIB 59179135873, Borongajska 81/a,10000 Zagreb</item>
      <item>Grad Dubrovnik, OIB 21712494719, Pred Dvorom 1,20000 Dubrovnik</item>
      <item>Marijan Huzjak,vl.MYGROS, OIB 24517653545, Martina Pušteka 10a,42223 Donja Poljana</item>
      <item>Tea Gabelica,vl.obrta FINOĆA, OIB 33064145719, Put Strinje 80,21212 Kaštel Sućurac</item>
      <item>ROX društvo s ograničenom odgovornošću za trgovinu i usluge, OIB 20534431136, Slavonska avenija 100,10000 Zagreb</item>
      <item>Suvlasnici stambene zgrade Milana Amruša 1 u Zagrebu, Milana Amruša 1,10000 Zagreb</item>
      <item>Suvlasnici stambene zgrade u Zagrebu, Kamaufova 2, Kamaufova 2,10000 Zagreb</item>
      <item>Hrvatske vode, pravna osoba za upravljanje vodama, OIB 28921383001, Ulica Grada Vukovara 220,10000 Zagreb</item>
      <item>Mijo Maleš,vl. pekarskog obrta, OIB 04301850335, Zamrće 1,21214 Kaštel Gomilica</item>
      <item>OSILOVAC d.o.o. za poljoprivrednu proizvodnju, OIB 54035700225, Ferićeva 16,31512 Feričanci</item>
      <item>TUTTI FRUTTI - FMB, društvo s ograničenom odgovornošću za proizvodnju, usluge i trgovinu, OIB 27202871867, Brusići 16,51500 Krk</item>
      <item>Martin Omrčen,vl.obrta GRAFOPAK, OIB 63144984624, Sarajevska 23,21000 Split</item>
      <item>Marija Mornar, OIB 99421479089, Grge Novaka 101,21000 Split</item>
      <item>Zlatko Marin,vl.Marin ugostiteljska oprema, OIB 92123845489, Dubrovačka 11,21204 Dugopolje</item>
      <item>TROGIR HOLDING d.o.o. za komunalne djelatnosti, parking i usluge, OIB 09746817380, Put Mulina 2,21220 Trogir</item>
      <item>DISA, d.o.o. za trgovinu i poslovne usluge, OIB 64196709712, Ive Tijardovića 26,21000 Split</item>
      <item>AUTOline d.o.o. za trgovinu i usluge - u stečaju, OIB 08308145610, Kovinska 5,10000 Zagreb</item>
      <item>Mesna industrija-Vajda, dioničko društvo Čakovec, OIB 16257048014, Zagrebačka 4,40000 Čakovec</item>
      <item>BOSMATTOM proizvodnja, trgovina i usluge, export-import, društvo s ograničenom odgovornošću, OIB 81681479354, Kraljice Jelene 19,21204 Dugopolje</item>
      <item>SALVIA, društvo s ograničenom odgovornošću za trgovinu, usluge, proizvodnju, uvoz-izvoz, OIB 52538924684, Radnička cesta 80,10000 Zagreb</item>
      <item>SLOBODNA DALMACIJA izdavačka i tiskarska djelatnost, dioničko društvo, OIB 35075764438</item>
      <item>Jadranka Džolić,vl.obrta BOLIJA, OIB 43648390090, Obala kralja Tomislava 11,21217 Kaštel Stari</item>
      <item>ACCRA d.o.o. za proizvodnju i trgovinu, OIB 82434971257, Luka II broj 1,21310 Duće</item>
      <item>BRODOMERKUR trgovina i usluge, dioničko društvo, OIB 33956120458, Solinska 47,21000 Split</item>
      <item>SWISSLION d.o.o. za proizvodnju, trgovinu i distribuciju, OIB 73281698607, Marijana Cvetkovića 2,44000 Sisak</item>
      <item>IVOX trgovina i usluge d.o.o., OIB 44889398819, Maksimirska 33,10000 Zagreb</item>
      <item>Damir Sršen,vl.Obrta za trgovinu PRINTER, OIB 92535305797, Doverska 17,21000 Split</item>
      <item>Nedjeljko Tešija,vl.Obrta za prijevoz,građevinarstvo, trgovinu i usluge, OIB 63318738680, Gizdići 12,21231 Klis</item>
      <item>Mercedes-Benz Leasing Hrvatska d.o.o. za leasing nekretnina, vozila i strojeva, OIB 17080997510, Kovinska 5,10000 Zagreb</item>
      <item>HŽ INFRASTRUKTURA d.o.o. za upravljanje, održavanje i izgradnju željezničke infrastrukture, OIB 39901919995, Mihanovićeva 12,10000 Zagreb</item>
      <item>VODOVOD I KANALIZACIJA, društvo s ograničenom odgovornošću za vodoopskrbu, odvodnju i pročišćavanje otpadnih voda, OIB 56826138353, Hercegovačka 8,21000 Split</item>
      <item>Hrvatska radiotelevizija, OIB 68419124305, Prisavlje 3,10000 Zagreb</item>
      <item>SIRANA GLIGORA d.o.o. za proizvodnju, trgovinu, turizam i poljoprivredu, OIB 15932947595, Figurica 22/A,23250 Kolan</item>
      <item>BOŽJAKOVINA, dioničko društvo za proizvodnju i promet poljoprivrednim proizvodima, OIB 66671729980, Božjakovečka 6,10370 Božjakovina</item>
      <item>EURO DAUS dioničko društvo za trgovinu i servis vozila, OIB 19212513210, Put Mostina 1,21000 Split</item>
      <item>HEP-Operator distribucijskog sustava d.o.o., Elektra Šibenik, OIB 46830600751, Ante Šupuka 1,22000 Šibenik</item>
      <item>JAMNICA dioničko društvo za proizvodnju mineralnih voda, OIB 05050436541, Getaldićeva 3,10000 Zagreb</item>
      <item>BOBIS d.o.o. za proizvodnju kolača, trajnog peciva i kruha, OIB 88148846119, 4. Gardijske 51,21000 Split</item>
      <item>KUK-CO društvo s ograničenom odgovornošću za građevinarstvo, trgovinu i usluge, OIB 89961975037, Ulica Don Lovre Katića 25,21210 Solin</item>
      <item>BEST WEST, trgovina i turistička agencija, d.o.o., OIB 84901963108, 4. Gardijske 51,21000 Kamen</item>
      <item>CESTAR društvo s ograničenom odgovornošću za građevinarstvo, OIB 27471262195, Matice Hrvatske 1,21000 Split</item>
      <item>MATADURA, d.o.o. za usluge u nautičkom turizmu, OIB 58650688055, Put Žnjana 18/A,21000 Split</item>
      <item>SONEX društvo sa ograničenom odgovornošću za proizvodnju i trgovinu, OIB 17972204121, F. Tuđmana 7A,21212 Kaštel Sućurac</item>
      <item>Ivica Babić,vl.obrta BABIĆ, OIB 76688891305, Kopilica 19,21000 Split</item>
      <item>GR CARTOTECNICA Srl., Via Dante 25,Piazzola sul Brenta (Padova)</item>
      <item>PJACA ROSA d.o.o. za ugostiteljstvo i turizam, OIB 35737638587, Narodni trg 1,21000 Split</item>
      <item>CRO-GO d.o.o. za proizvodnju i trgovinu, OIB 79478632402, Don Frane Bulića 64,21210 Solin</item>
      <item>LEDO dioničko društvo za proizvodnju i promet sladoleda i smrznute hrane, OIB 87955947581, Čavićeva 1a,10000 Zagreb</item>
      <item>Grad Split, OIB 78755598868, Obala kneza Branimira 17,21000 Split</item>
      <item>COCA-COLA HBC HRVATSKA - društvo s ograničenom odgovornošću za proizvodnju, prodaju i distribuciju bezalkoholnih pića, OIB 00228269289, Sachsova 1,10000 Zagreb</item>
      <item>JADRAN - GALENSKI LABORATORIJ d. d., OIB 20950636972, Svilno 20,51000 Rijeka</item>
      <item>RADIN-GRAFIKA d.o.o. za trgovinu, OIB 51934286030, Gospodarska 9,10431 Sveta Nedelja</item>
      <item>JEDINSTVO, poljoprivredna zadruga - "u stečaju", OIB 30698530431, Smokvica/bb,20271 Smokvica</item>
      <item>GS1 Croatia, OIB 03365973101, Preradovićeva 35,10000 Zagreb</item>
      <item>STJE MA PROMET d.o.o. za trgovinu i prijevoz, uvoz-izvoz, OIB 46368164888, Pere Pirkera II. Odvojak 5 C,10360 Sesvete</item>
      <item>Stečajna masa iza SUTLA poljoprivredna zadruga - u stečaju, OIB 70727110918, II Deverićev odvojak 5,10000 Zagreb</item>
      <item>ALCA ZAGREB trgovačko društvo s ograničenom odgovornošću za uvoz, izvoz i trgovinu na veliko i malo, OIB 58353015102, Koledovčina 2,10000 Zagreb</item>
      <item>PČELARSTVO DARUVAR društvo s ograničenom odgovornošću za proizvodnju, trgovinu i usluge, OIB 72519049956, Josipa Jelačića 87 G,43500 Daruvar</item>
      <item>VODOVOD I ODVODNJA društvo s ograničenom odgovornošću za vodoopskrbu, te odvodnju i pročišćavanje otpadnih voda, OIB 26251326399, Kralja Zvonimira 50,22000 Šibenik</item>
      <item>AFRODITA COMMERC d.o.o. za trgovinu, proizvodnju i usluge, OIB 13262076150, Getaldićeva 8,10000 Zagreb</item>
      <item>MLJEKARA BOSNIĆ d.o.o. za usluge, OIB 51716528859, Ulica Dujma Ćubića 15,21256 Cista Provo</item>
      <item>TRGOMIX, društvo s ograničenom odgovornošću za trgovinu, export-import, OIB 70233534019, Križine 22 A,21000 Split</item>
      <item>VODOOPSKRBA I ODVODNJA društvo s ograničenom odgovornošću za javnu vodoopskrbu i odvodnju, OIB 83416546499, Folnegovićeva 1,10000 Zagreb</item>
      <item>CROATIA osiguranje d.d., OIB 26187994862, Vatroslava Jagića 33,10000 Zagreb</item>
      <item>Granolio d.d. za proizvodnju, trgovinu i usluge, OIB 59064993527, Budmanijeva 5,10000 Zagreb</item>
      <item>PECTEN d.o.o. mrijest, uzgoj i trgovina ribe i školjkaša, OIB 68556376253, Put Ponikvica 3,21217 Kaštel Novi</item>
      <item>NOVOTERM, d.o.o. za proizvodnju i trgovinu, OIB 78311345235, Zupina 28,21000 Split</item>
      <item>Beiersdorf - trgovina na veliko parfemima i kozmetikom d.o.o., OIB 57315927742, Križna 18,10000 Zagreb</item>
      <item>Financijska agencija, OIB 85821130368, Ulica grada Vukovara 70,10000 Zagreb</item>
      <item>STANO-UPRAVA društvo s ograničenom odgovornošću za organizaciju upravljanja i održavanja stambenih zgrada, poslovnih prosto, OIB 17418170125, Mike Tripala 6,21000 Split</item>
      <item>PPD CROATIA društvo s ograničenom odgovornošću za trgovinu i usluge, OIB 42729559546, Badalićeva 26 F,10000 Zagreb</item>
      <item>AWT INTERNATIONAL Trgovina i usluge, d.o.o., OIB 57159149897, Slavonska avenija 52/a,10000 Zagreb</item>
      <item>Suvlasnici stambene zgrade u Zagrebu, Praška 10, Praška 10,10000 Zagreb</item>
      <item>KIM Mljekara Karlovac društvo s ograničenom odgovornošću, OIB 93458739954, Mekušanska cesta 51,47000 Karlovac</item>
      <item>GILAN društvo s ograničenom odgovornošću za graditeljstvo, OIB 35846084789, Poljička cesta 32,21000 Split</item>
      <item>KGH TEHNIKA d.o.o. za projektiranje, inženjering, graditeljstvo, konzalting i trgovinu, OIB 77498607505, Špinutska 10,21000 Split</item>
      <item>PRERADA d.o.o. za trgovinu, pekarstvo i proizvodnju tjestenine, OIB 39254660740, Zagorski Put 27,21000 Split</item>
      <item>Čakovečki mlinovi, dioničko društvo za proizvodnju i promet prehrambenih proizvoda,Čakovec, OIB 20262622069, Mlinska 1,40000 Čakovec</item>
      <item>FRANCK prehrambena industrija, dioničko društvo, OIB 07676693758, Vodovodna 20,10000 Zagreb</item>
      <item>NASTAVNI ZAVOD ZA JAVNO ZDRAVSTVO SPLITSKO-DALMATINSKE ŽUPANIJE, OIB 54948902275, Vukovarska Ulica 46,21000 Split</item>
      <item>GRAD STARI GRAD, OIB 95584171878, Novo Riva 3,21460 Stari Grad</item>
      <item>Dragan Kondić,vl.obrta Pekarnice VODICE, OIB 51213845914, Ul. Miroslava Krleže 4,23250 Pag</item>
      <item>KOMUNALNO STARI GRAD, društvo s ograničenom odgovornošću za komunalnu djelatnost, OIB 32328464260, Trg Ploča 7,21460 Stari Grad</item>
      <item>Duje Bašćevan, OIB 17659769140, Ulica Matije Gupca 16,23000 Zadar</item>
      <item>AUTOCOMMERCE HRVATSKA d.o.o. za promet robe na vanjskom i unutrašnjem tržištu, OIB 36844439304, Kovinska 22,10000 Zagreb</item>
      <item>Grad Rijeka, OIB 54382731928, Korzo 16,51000 Rijeka</item>
      <item>EUROCOM d.o.o. za promet roba i usluga, OIB 61781931283, Donji stupnik, pod bregom 8,10000 Zagreb</item>
      <item>CLARUM d. o. o. za proizvodnju, trgovinu i usluge, OIB 36280841645, Ulica I Industrijski Odvojak 9,35400 Nova Gradiška</item>
      <item>Meteor Grupa - Labud društvo s ograničenom odgovornošću za proizvodnju sredstava za čišćenje, higijenskih i kemijskih pro, OIB 23359164583, Radnička cesta 173/r,10000 Zagreb</item>
      <item>INSTITUT IGH, dioničko društvo za istraživanje i razvoj u graditeljstvu, OIB 79766124714, Janka Rakuše 1,10000 Zagreb</item>
      <item>JETONIS &amp; CO, d.o.o. za trgovinu i ugostiteljstvo u stečaju, OIB 59314720300, Četvrt Žarka Dražojevića 13,21310 Omiš</item>
      <item>LOGISTIKA VIOLETA d.o.o. za proizvodnju, trgovinu i usluge, OIB 62874063131, Obrež Zelinski 55,10380 Sveti Ivan Zelina</item>
      <item>BADEL 1862 dioničko društvo, vina, alkoholna i bezalkoholna pića, OIB 36749512860, Vlaška 116,10000 Zagreb</item>
      <item>ZVIJEZDA dioničko društvo za proizvodnju, trgovinu i usluge, OIB 91492011748, Ulica Marijana Čavića 1,10000 Zagreb</item>
      <item>ŠAFRAM, društvo s ograničenom odgovornošću za proizvodnju, OIB 58257645837, Oranice 118,10000 Zagreb</item>
      <item>Hrvatsko društvo skladatelja, OIB 56668956985, Berislavićeva 9,10000 Zagreb</item>
      <item>PODRAVKA prehrambena industrija, d.d., OIB 18928523252, A.Starčevića 32,48000 Koprivnica</item>
      <item>DUKAT mliječna industrija dioničko društvo, OIB 25457712630, Marijana Čavića 9,10000 Zagreb</item>
      <item>BIO-ŽUNEC društvo s ograničenom odgovornošću za trgovinu i usluge, OIB 02926123910, Juršićeva 30,10370 Rugvica</item>
      <item>MAKARSKI KOMUNALAC društvo s ograničenom odgovornošću za obavljanje komunalnih poslova, OIB 12733878804, Trg Tina Ujevića 1,21300 Makarska</item>
      <item>NIKAS trgovina, zastupanje i posredovanje, d. o. o., OIB 34588947552, Jušići 69/d,51211 Jurdani</item>
      <item>DALMAMED, društvo s ograničenom odgovornošću za proizvodnju i promet pčelinjim proizvodima, repromaterijalom za pčelarstvo, OIB 47157658264, Bijenik 158,10000 Zagreb</item>
      <item>PIP pčelarstvo, priroda, tehnika, d.o.o., OIB 37364743662, Karlovačka 8 d,10451 Pisarovina</item>
      <item>ZAGREBAČKA BANKA DIONIČKO DRUŠTVO, OIB 92963223473, Trg bana Josipa Jelačića 10,10000 Zagreb</item>
      <item>SARDINA društvo sa ograničenom odgovornošću za ulov, preradu i konzerviranje ribe i marikulturu, OIB 91062886911, Ratac 1,21410 Postira</item>
      <item>GRIKULA društvo s ograničenom odgovornošću za trgovinu, ugostiteljstvo i turizam, OIB 46058793842, Deškovićev trg 4,21412 Pučišća</item>
      <item>Jure Kerum, OIB 71411862557, Mostarska 83,21000 Split</item>
      <item>KOTEKS import-export dioničko društvo za unutarnju i vanjsku trgovinu, OIB 57001982985, Ulica Kralja Zvonimira 14,21000 Split</item>
      <item>Ministarstvo pravosuđa RH, OIB 26635293339, Ulica grada Vukovara 49,10000 Zagreb</item>
      <item>Ministarstvo financija RH, OIB 18683136487, Katančićeva 5,10000 Zagreb</item>
      <item>JOKER d.o.o. za rekreaciju i usluge, OIB 49168006090, Put Brodarice 6,21000 Split</item>
      <item>ORBICO d.o.o. za trgovinu, OIB 85611744662, Koturaška Cesta 69,10000 Zagreb</item>
      <item>ANAMARIJA-COMPANY, društvo s ograničenom odgovornošću za proizvodnju, trgovinu i usluge, OIB 72416125182, Prelčeva 46,10360 Sesvete</item>
      <item>B2  KAPITAL d.o.o. za poslovne usluge, OIB 57509775367, Radnička cesta 41,10000 Zagreb</item>
      <item>RADION, društvo s ograničenom odgovornošću za trgovinu, uslužnu djelatnost, ugositeljstvo, turizam i export-import, OIB 22025239366, Benkovačko selo 157,23420 Benkovac</item>
      <item>GRADINA-BAŠKA VODA društvo s ograničenom odgovornošću za komunalnu djelatnost, OIB 57015795940, Blato 12,21320 Baška Voda</item>
      <item>Nina Gruica, OIB 84599538591, Ivana Rendića 15,21000 Split</item>
      <item>Ecija Listeš, OIB 07123815706, Kneza Trpimira 104,21231 Klis</item>
      <item>Marija Leskur, OIB 53314276719, Biskupa Jurja Dobrile 13,21000 Split</item>
      <item>Željka Kerum Topalušić, OIB 91750792954, Mostarska 83,21000 Split</item>
      <item>Josip Komar, OIB 87818533251, TOLANAC 57 (ranije: KAŠTEL STARI, TOLANAC, 0),21217 Kaštel Stari</item>
      <item>Sanja Mijan, OIB 36526404804, Velebitska 2,21000 Split</item>
      <item>Jure Šerić, OIB 02148172532, Dubrovačka 51,21000 Split</item>
      <item>Marko Kuna, OIB 59553749232, Kolodvorska 16,31550 Valpovo</item>
      <item>Dejan Bilić, Cesta dr. Franje Tuđmana 481A,21214 Kaštel Kambelovac</item>
      <item>ODVJETNIČKO DRUŠTVO STANIĆ I PARTNERI društvo s ograničenom odgovornošću, OIB 96146860628, Riva 4,51000 Rijeka</item>
      <item>Dubravka Ferić, OIB 62223906726, Vončinina 2/V,10000 Zagreb</item>
      <item>Marko Krpan, OIB 24419277674, Boškovićeva 16,10000 Zagreb</item>
      <item>Hrvoje Acinger, OIB 32713626042, Trg Sv.Jurja 4,23250 Pag</item>
      <item>Dubravko Luetić, OIB 12460098102, Trpimirova 31,10000 Zagreb</item>
      <item>Jaka Ćurić, OIB 85185280071, Pavla Hatza 23/II,10000 Zagreb</item>
      <item>Ivo Bučan, OIB 76689754975, Don Petra Peroša 6,21210 Mravince</item>
      <item>Odvjetničko društvo FRANKO KOTLAR, ANA VIDOV &amp; partneri, društvo s ograničenom odgovornošću, OIB 79236535774, Zrinsko Frankopanska 38,23000 Zadar</item>
      <item>Odvjetničko društvo ŽUPAN, BABIĆ &amp; ANTUNOVIĆ društvo s ograničenom odgovornošću, OIB 09023812344, Radnička cesta 47,10000 Zagreb</item>
      <item>Ante Kukoč, OIB 99726709567, Trg Hrvatske bratske zajednice 3/B,21000 Split</item>
      <item>Vesna Alaburić, Hebrangova 21,10000 Zagreb</item>
      <item>ZOU I.RESTOVIĆ,V.GARAFULIĆ KUKOČ I I.RESTOVIĆ, Gorička 12,21000 Split</item>
      <item>GRADSKO STAMBENO KOMUNALNO GOSPODARSTVO društvo s ograničenom odgovornošću za usluge, građevinarstvo i trgovinu, OIB 03744272526, Savska cesta 1,10000 Zagreb</item>
      <item>Damir Bulatović, Trg kralja Tomislava 14,43500 Daruvar</item>
      <item>Hrvoje Matić, OIB 42148932429, Petrova 182,10000 Zagreb</item>
      <item>Marija Vujčić Turkulin, OIB 22593287559, Vrtlarska 3,10000 Zagreb</item>
      <item>Zoran Iviš, Put Supavla 1,21000 Split</item>
      <item>Anči Bašić, OIB 38874953663, Mažuranićevo Šetalište 35,21000 Split</item>
      <item>Nevio Sanader, Ulica slobode 39,21000 Split</item>
      <item>Marija Jerončić Mandić, Lička 23,21000 Split</item>
      <item>Ibrica Zulfikarpašić, OIB 45552488337, Iločka 34,10000 Zagreb</item>
      <item>Tomislav Dumenčić, OIB 27487405236, Slovenska ulica 13,10000 Zagreb</item>
      <item>Odvjetničko društvo Balatinec i Nikolić društvo s ograničenom odgovornošću, OIB 55497820258, Jurišićeva 25,10000 Zagreb</item>
      <item>Odvjetničko društvo Hanžeković &amp; Partneri društvo s ograničenom odgovornošću, OIB 85127306373, Radnička Cesta 22,10000 Zagreb</item>
      <item>Odvjetničko društvo RAVLIĆ &amp; ŠURJAK društvo s ograničenom odgovornošću, OIB 94654904113, Boškovićeva ulica 23,10000 Zagreb</item>
      <item>Damir Jurković, OIB 60636106180, Pomerio 18,51000 Rijeka</item>
      <item>ODVJETNIČKO DRUŠTVO BABIĆ &amp; ČIBARIĆ društvo s ograničenom odgovornošću, OIB 58901227854, Ulica Matije Mrazovića 5,10000 Zagreb</item>
      <item>Ante Ćurković, Slavićeva 2.,21000 Split</item>
      <item>Antonija Galić, Budmanijeva 5,10000 Zagreb</item>
      <item>Boris Bulj, Hrvatske mornarice 1,21000 Split</item>
      <item>Odvjetničko društvo BRLEČIĆ &amp; partneri, javno trgovačko društvo za obavljanje odvjetničkih poslova, OIB 75277763692, Optujska ulica 25/1,42000 Varaždin</item>
      <item>Josip Šimović, Trg Drage Iblera 10/III,10000 Zagreb</item>
      <item>Županijsko državno odvjetništvo u Splitu, OIB 70793241859, Gundulićeva 29a,21000 Split</item>
      <item>BUTERIN&amp;POSAVEC odvjetničko društvo, društvo s ograničenom odgovornošću, OIB 88443826619, Draškovićeva 82,10000 Zagreb</item>
      <item>Marina Skorić, Plemića Borelli 14/1,23000 Zadar</item>
      <item>Mirka Vuletić, Klaićeva 48,10000 Zagreb</item>
      <item>Odvjetničko društvo Potočnjak &amp; Šušnjar društvo s ograničenom odgovornošću, OIB 10358464591, Miramarska 24/6,10000 Zagreb</item>
      <item>Ana Štrbac Agić, A. Starčevića 32 (22C),21300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88741652581</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item>, OIB 29453005461</item>
      <item>, OIB 08214458449</item>
      <item>, OIB 89406825003</item>
      <item>, OIB 49617677906</item>
      <item>, OIB 10152071100</item>
      <item>, OIB 79182010236</item>
      <item>, OIB 16529207670</item>
      <item>, OIB 46917701294</item>
      <item>, OIB 48019802063</item>
      <item>, OIB 65422076638</item>
      <item>, OIB 22481023589</item>
      <item>, OIB 07977096210</item>
      <item>, OIB 97326283154</item>
      <item>, OIB 81793146560</item>
      <item>, OIB 23759810849</item>
      <item>, OIB 46830600751</item>
      <item>, OIB 02186824032</item>
      <item>, OIB 34728253773</item>
      <item>, OIB 43965974818</item>
      <item>, OIB 34031012034</item>
      <item>, OIB 21918659912</item>
      <item>, OIB 64546066176</item>
      <item>, OIB 33127072619</item>
      <item>, OIB 69220072166</item>
      <item>, OIB 70663193635</item>
      <item>, OIB 14723663506</item>
      <item>, OIB 55488649150</item>
      <item>, OIB 37879152548</item>
      <item>, OIB 79709472695</item>
      <item>, OIB 63814286623</item>
      <item>, OIB 78909170415</item>
      <item>, OIB 28921383001</item>
      <item>, OIB 50405970468</item>
      <item>, OIB 34772818044</item>
      <item>, OIB 28921383001</item>
      <item>, OIB 28128148322</item>
      <item>, OIB 03274326051</item>
      <item>, OIB 22817303312</item>
      <item>, OIB 57280774429</item>
      <item>, OIB 68566741868</item>
      <item>, OIB 94472454976</item>
      <item>, OIB 84400309496</item>
      <item>, OIB 27759560625</item>
      <item>, OIB 53696769296</item>
      <item>, OIB 26255355420</item>
      <item>, OIB 03489581187</item>
      <item>, OIB 54873130289</item>
      <item>, OIB 09933651854</item>
      <item>, OIB 18257277698</item>
      <item>, OIB 33933761681</item>
      <item>, OIB 74781787524</item>
      <item>, OIB 33296756165</item>
      <item>, OIB 61817894937</item>
      <item>, OIB 57236264858</item>
      <item>, OIB 96210828522</item>
      <item>, OIB 22847118886</item>
      <item>, OIB 45651553790</item>
      <item>, OIB 40174736344</item>
      <item>, OIB 85584865987</item>
      <item>, OIB 17195049659</item>
      <item>, OIB 28897968600</item>
      <item>, OIB 33346605838</item>
      <item>, OIB 16582230172</item>
      <item>, OIB 31062429092</item>
      <item>, OIB 54657631085</item>
      <item>, OIB 05694036121</item>
      <item>, OIB 62858712399</item>
      <item>, OIB 27157012635</item>
      <item>, OIB 59179135873</item>
      <item>, OIB 21712494719</item>
      <item>, OIB 24517653545</item>
      <item>, OIB 33064145719</item>
      <item>, OIB 20534431136</item>
      <item>, OIB null</item>
      <item>, OIB null</item>
      <item>, OIB 28921383001</item>
      <item>, OIB 04301850335</item>
      <item>, OIB 54035700225</item>
      <item>, OIB 27202871867</item>
      <item>, OIB 63144984624</item>
      <item>, OIB 99421479089</item>
      <item>, OIB 92123845489</item>
      <item>, OIB 09746817380</item>
      <item>, OIB 64196709712</item>
      <item>, OIB 08308145610</item>
      <item>, OIB 16257048014</item>
      <item>, OIB 81681479354</item>
      <item>, OIB 52538924684</item>
      <item>, OIB 35075764438</item>
      <item>, OIB 43648390090</item>
      <item>, OIB 82434971257</item>
      <item>, OIB 33956120458</item>
      <item>, OIB 73281698607</item>
      <item>, OIB 44889398819</item>
      <item>, OIB 92535305797</item>
      <item>, OIB 63318738680</item>
      <item>, OIB 17080997510</item>
      <item>, OIB 39901919995</item>
      <item>, OIB 56826138353</item>
      <item>, OIB 68419124305</item>
      <item>, OIB 15932947595</item>
      <item>, OIB 66671729980</item>
      <item>, OIB 19212513210</item>
      <item>, OIB 46830600751</item>
      <item>, OIB 05050436541</item>
      <item>, OIB 88148846119</item>
      <item>, OIB 89961975037</item>
      <item>, OIB 84901963108</item>
      <item>, OIB 27471262195</item>
      <item>, OIB 58650688055</item>
      <item>, OIB 17972204121</item>
      <item>, OIB 76688891305</item>
      <item>, OIB null</item>
      <item>, OIB 35737638587</item>
      <item>, OIB 79478632402</item>
      <item>, OIB 87955947581</item>
      <item>, OIB 78755598868</item>
      <item>, OIB 00228269289</item>
      <item>, OIB 20950636972</item>
      <item>, OIB 51934286030</item>
      <item>, OIB 30698530431</item>
      <item>, OIB 03365973101</item>
      <item>, OIB 46368164888</item>
      <item>, OIB 70727110918</item>
      <item>, OIB 58353015102</item>
      <item>, OIB 72519049956</item>
      <item>, OIB 26251326399</item>
      <item>, OIB 13262076150</item>
      <item>, OIB 51716528859</item>
      <item>, OIB 70233534019</item>
      <item>, OIB 83416546499</item>
      <item>, OIB 26187994862</item>
      <item>, OIB 59064993527</item>
      <item>, OIB 68556376253</item>
      <item>, OIB 78311345235</item>
      <item>, OIB 57315927742</item>
      <item>, OIB 85821130368</item>
      <item>, OIB 17418170125</item>
      <item>, OIB 42729559546</item>
      <item>, OIB 57159149897</item>
      <item>, OIB null</item>
      <item>, OIB 93458739954</item>
      <item>, OIB 35846084789</item>
      <item>, OIB 77498607505</item>
      <item>, OIB 39254660740</item>
      <item>, OIB 20262622069</item>
      <item>, OIB 07676693758</item>
      <item>, OIB 54948902275</item>
      <item>, OIB 95584171878</item>
      <item>, OIB 51213845914</item>
      <item>, OIB 32328464260</item>
      <item>, OIB 17659769140</item>
      <item>, OIB 36844439304</item>
      <item>, OIB 54382731928</item>
      <item>, OIB 61781931283</item>
      <item>, OIB 36280841645</item>
      <item>, OIB 23359164583</item>
      <item>, OIB 79766124714</item>
      <item>, OIB 59314720300</item>
      <item>, OIB 62874063131</item>
      <item>, OIB 36749512860</item>
      <item>, OIB 91492011748</item>
      <item>, OIB 58257645837</item>
      <item>, OIB 56668956985</item>
      <item>, OIB 18928523252</item>
      <item>, OIB 25457712630</item>
      <item>, OIB 02926123910</item>
      <item>, OIB 12733878804</item>
      <item>, OIB 34588947552</item>
      <item>, OIB 47157658264</item>
      <item>, OIB 37364743662</item>
      <item>, OIB 92963223473</item>
      <item>, OIB 91062886911</item>
      <item>, OIB 46058793842</item>
      <item>, OIB 71411862557</item>
      <item>, OIB 57001982985</item>
      <item>, OIB 26635293339</item>
      <item>, OIB 18683136487</item>
      <item>, OIB 49168006090</item>
      <item>, OIB 85611744662</item>
      <item>, OIB 72416125182</item>
      <item>, OIB 57509775367</item>
      <item>, OIB 22025239366</item>
      <item>, OIB 57015795940</item>
      <item>, OIB 84599538591</item>
      <item>, OIB 07123815706</item>
      <item>, OIB 53314276719</item>
      <item>, OIB 91750792954</item>
      <item>, OIB 87818533251</item>
      <item>, OIB 36526404804</item>
      <item>, OIB 02148172532</item>
      <item>, OIB 59553749232</item>
      <item>, OIB null</item>
      <item>, OIB 96146860628</item>
      <item>, OIB 62223906726</item>
      <item>, OIB 24419277674</item>
      <item>, OIB 32713626042</item>
      <item>, OIB 12460098102</item>
      <item>, OIB 85185280071</item>
      <item>, OIB 76689754975</item>
      <item>, OIB 79236535774</item>
      <item>, OIB 09023812344</item>
      <item>, OIB 99726709567</item>
      <item>, OIB null</item>
      <item>, OIB null</item>
      <item>, OIB 03744272526</item>
      <item>, OIB null</item>
      <item>, OIB 42148932429</item>
      <item>, OIB 22593287559</item>
      <item>, OIB null</item>
      <item>, OIB 38874953663</item>
      <item>, OIB null</item>
      <item>, OIB null</item>
      <item>, OIB 45552488337</item>
      <item>, OIB 27487405236</item>
      <item>, OIB 55497820258</item>
      <item>, OIB 85127306373</item>
      <item>, OIB 94654904113</item>
      <item>, OIB 60636106180</item>
      <item>, OIB 58901227854</item>
      <item>, OIB null</item>
      <item>, OIB null</item>
      <item>, OIB null</item>
      <item>, OIB 75277763692</item>
      <item>, OIB null</item>
      <item>, OIB 70793241859</item>
      <item>, OIB 88443826619</item>
      <item>, OIB null</item>
      <item>, OIB null</item>
      <item>, OIB 10358464591</item>
      <item>, OIB null</item>
    </izvorni_sadrzaj>
    <derivirana_varijabla naziv="DomainObject.Predmet.SudioniciListNazivOIB_1">
      <item>, OIB 66124057408</item>
      <item>, OIB 88741652581</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item>, OIB 29453005461</item>
      <item>, OIB 08214458449</item>
      <item>, OIB 89406825003</item>
      <item>, OIB 49617677906</item>
      <item>, OIB 10152071100</item>
      <item>, OIB 79182010236</item>
      <item>, OIB 16529207670</item>
      <item>, OIB 46917701294</item>
      <item>, OIB 48019802063</item>
      <item>, OIB 65422076638</item>
      <item>, OIB 22481023589</item>
      <item>, OIB 07977096210</item>
      <item>, OIB 97326283154</item>
      <item>, OIB 81793146560</item>
      <item>, OIB 23759810849</item>
      <item>, OIB 46830600751</item>
      <item>, OIB 02186824032</item>
      <item>, OIB 34728253773</item>
      <item>, OIB 43965974818</item>
      <item>, OIB 34031012034</item>
      <item>, OIB 21918659912</item>
      <item>, OIB 64546066176</item>
      <item>, OIB 33127072619</item>
      <item>, OIB 69220072166</item>
      <item>, OIB 70663193635</item>
      <item>, OIB 14723663506</item>
      <item>, OIB 55488649150</item>
      <item>, OIB 37879152548</item>
      <item>, OIB 79709472695</item>
      <item>, OIB 63814286623</item>
      <item>, OIB 78909170415</item>
      <item>, OIB 28921383001</item>
      <item>, OIB 50405970468</item>
      <item>, OIB 34772818044</item>
      <item>, OIB 28921383001</item>
      <item>, OIB 28128148322</item>
      <item>, OIB 03274326051</item>
      <item>, OIB 22817303312</item>
      <item>, OIB 57280774429</item>
      <item>, OIB 68566741868</item>
      <item>, OIB 94472454976</item>
      <item>, OIB 84400309496</item>
      <item>, OIB 27759560625</item>
      <item>, OIB 53696769296</item>
      <item>, OIB 26255355420</item>
      <item>, OIB 03489581187</item>
      <item>, OIB 54873130289</item>
      <item>, OIB 09933651854</item>
      <item>, OIB 18257277698</item>
      <item>, OIB 33933761681</item>
      <item>, OIB 74781787524</item>
      <item>, OIB 33296756165</item>
      <item>, OIB 61817894937</item>
      <item>, OIB 57236264858</item>
      <item>, OIB 96210828522</item>
      <item>, OIB 22847118886</item>
      <item>, OIB 45651553790</item>
      <item>, OIB 40174736344</item>
      <item>, OIB 85584865987</item>
      <item>, OIB 17195049659</item>
      <item>, OIB 28897968600</item>
      <item>, OIB 33346605838</item>
      <item>, OIB 16582230172</item>
      <item>, OIB 31062429092</item>
      <item>, OIB 54657631085</item>
      <item>, OIB 05694036121</item>
      <item>, OIB 62858712399</item>
      <item>, OIB 27157012635</item>
      <item>, OIB 59179135873</item>
      <item>, OIB 21712494719</item>
      <item>, OIB 24517653545</item>
      <item>, OIB 33064145719</item>
      <item>, OIB 20534431136</item>
      <item>, OIB null</item>
      <item>, OIB null</item>
      <item>, OIB 28921383001</item>
      <item>, OIB 04301850335</item>
      <item>, OIB 54035700225</item>
      <item>, OIB 27202871867</item>
      <item>, OIB 63144984624</item>
      <item>, OIB 99421479089</item>
      <item>, OIB 92123845489</item>
      <item>, OIB 09746817380</item>
      <item>, OIB 64196709712</item>
      <item>, OIB 08308145610</item>
      <item>, OIB 16257048014</item>
      <item>, OIB 81681479354</item>
      <item>, OIB 52538924684</item>
      <item>, OIB 35075764438</item>
      <item>, OIB 43648390090</item>
      <item>, OIB 82434971257</item>
      <item>, OIB 33956120458</item>
      <item>, OIB 73281698607</item>
      <item>, OIB 44889398819</item>
      <item>, OIB 92535305797</item>
      <item>, OIB 63318738680</item>
      <item>, OIB 17080997510</item>
      <item>, OIB 39901919995</item>
      <item>, OIB 56826138353</item>
      <item>, OIB 68419124305</item>
      <item>, OIB 15932947595</item>
      <item>, OIB 66671729980</item>
      <item>, OIB 19212513210</item>
      <item>, OIB 46830600751</item>
      <item>, OIB 05050436541</item>
      <item>, OIB 88148846119</item>
      <item>, OIB 89961975037</item>
      <item>, OIB 84901963108</item>
      <item>, OIB 27471262195</item>
      <item>, OIB 58650688055</item>
      <item>, OIB 17972204121</item>
      <item>, OIB 76688891305</item>
      <item>, OIB null</item>
      <item>, OIB 35737638587</item>
      <item>, OIB 79478632402</item>
      <item>, OIB 87955947581</item>
      <item>, OIB 78755598868</item>
      <item>, OIB 00228269289</item>
      <item>, OIB 20950636972</item>
      <item>, OIB 51934286030</item>
      <item>, OIB 30698530431</item>
      <item>, OIB 03365973101</item>
      <item>, OIB 46368164888</item>
      <item>, OIB 70727110918</item>
      <item>, OIB 58353015102</item>
      <item>, OIB 72519049956</item>
      <item>, OIB 26251326399</item>
      <item>, OIB 13262076150</item>
      <item>, OIB 51716528859</item>
      <item>, OIB 70233534019</item>
      <item>, OIB 83416546499</item>
      <item>, OIB 26187994862</item>
      <item>, OIB 59064993527</item>
      <item>, OIB 68556376253</item>
      <item>, OIB 78311345235</item>
      <item>, OIB 57315927742</item>
      <item>, OIB 85821130368</item>
      <item>, OIB 17418170125</item>
      <item>, OIB 42729559546</item>
      <item>, OIB 57159149897</item>
      <item>, OIB null</item>
      <item>, OIB 93458739954</item>
      <item>, OIB 35846084789</item>
      <item>, OIB 77498607505</item>
      <item>, OIB 39254660740</item>
      <item>, OIB 20262622069</item>
      <item>, OIB 07676693758</item>
      <item>, OIB 54948902275</item>
      <item>, OIB 95584171878</item>
      <item>, OIB 51213845914</item>
      <item>, OIB 32328464260</item>
      <item>, OIB 17659769140</item>
      <item>, OIB 36844439304</item>
      <item>, OIB 54382731928</item>
      <item>, OIB 61781931283</item>
      <item>, OIB 36280841645</item>
      <item>, OIB 23359164583</item>
      <item>, OIB 79766124714</item>
      <item>, OIB 59314720300</item>
      <item>, OIB 62874063131</item>
      <item>, OIB 36749512860</item>
      <item>, OIB 91492011748</item>
      <item>, OIB 58257645837</item>
      <item>, OIB 56668956985</item>
      <item>, OIB 18928523252</item>
      <item>, OIB 25457712630</item>
      <item>, OIB 02926123910</item>
      <item>, OIB 12733878804</item>
      <item>, OIB 34588947552</item>
      <item>, OIB 47157658264</item>
      <item>, OIB 37364743662</item>
      <item>, OIB 92963223473</item>
      <item>, OIB 91062886911</item>
      <item>, OIB 46058793842</item>
      <item>, OIB 71411862557</item>
      <item>, OIB 57001982985</item>
      <item>, OIB 26635293339</item>
      <item>, OIB 18683136487</item>
      <item>, OIB 49168006090</item>
      <item>, OIB 85611744662</item>
      <item>, OIB 72416125182</item>
      <item>, OIB 57509775367</item>
      <item>, OIB 22025239366</item>
      <item>, OIB 57015795940</item>
      <item>, OIB 84599538591</item>
      <item>, OIB 07123815706</item>
      <item>, OIB 53314276719</item>
      <item>, OIB 91750792954</item>
      <item>, OIB 87818533251</item>
      <item>, OIB 36526404804</item>
      <item>, OIB 02148172532</item>
      <item>, OIB 59553749232</item>
      <item>, OIB null</item>
      <item>, OIB 96146860628</item>
      <item>, OIB 62223906726</item>
      <item>, OIB 24419277674</item>
      <item>, OIB 32713626042</item>
      <item>, OIB 12460098102</item>
      <item>, OIB 85185280071</item>
      <item>, OIB 76689754975</item>
      <item>, OIB 79236535774</item>
      <item>, OIB 09023812344</item>
      <item>, OIB 99726709567</item>
      <item>, OIB null</item>
      <item>, OIB null</item>
      <item>, OIB 03744272526</item>
      <item>, OIB null</item>
      <item>, OIB 42148932429</item>
      <item>, OIB 22593287559</item>
      <item>, OIB null</item>
      <item>, OIB 38874953663</item>
      <item>, OIB null</item>
      <item>, OIB null</item>
      <item>, OIB 45552488337</item>
      <item>, OIB 27487405236</item>
      <item>, OIB 55497820258</item>
      <item>, OIB 85127306373</item>
      <item>, OIB 94654904113</item>
      <item>, OIB 60636106180</item>
      <item>, OIB 58901227854</item>
      <item>, OIB null</item>
      <item>, OIB null</item>
      <item>, OIB null</item>
      <item>, OIB 75277763692</item>
      <item>, OIB null</item>
      <item>, OIB 70793241859</item>
      <item>, OIB 88443826619</item>
      <item>, OIB null</item>
      <item>, OIB null</item>
      <item>, OIB 10358464591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18. travnja 2019.</izvorni_sadrzaj>
    <derivirana_varijabla naziv="DomainObject.PredzadnjaOdlukaIzPredmeta.DatumDonosenjaOdluke_1">18. travnja 2019.</derivirana_varijabla>
  </DomainObject.PredzadnjaOdlukaIzPredmeta.DatumDonosenjaOdluke>
  <DomainObject.PredzadnjaOdlukaIzPredmeta.Oznaka>
    <izvorni_sadrzaj>St-2/2013-180</izvorni_sadrzaj>
    <derivirana_varijabla naziv="DomainObject.PredzadnjaOdlukaIzPredmeta.Oznaka_1">St-2/2013-180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186</properties:Words>
  <properties:Characters>969</properties:Characters>
  <properties:Lines>42</properties:Lines>
  <properties:Paragraphs>18</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2019-04-18T11:57:00Z</cp:lastPrinted>
  <dcterms:modified xmlns:xsi="http://www.w3.org/2001/XMLSchema-instance" xsi:type="dcterms:W3CDTF">2019-04-18T12:14:00Z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