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d329" w14:paraId="722d32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95293A" w:rsidP="00070A05" w:rsidR="00237085">
      <w:pPr>
        <w:jc w:val="center"/>
        <w:rPr>
          <w:rFonts w:hAnsi="Times New Roman" w:ascii="Times New Roman"/>
          <w:b/>
        </w:rPr>
      </w:pPr>
      <w:r w:rsidRPr="0095293A">
        <w:rPr>
          <w:rFonts w:hAnsi="Times New Roman" w:ascii="Times New Roman"/>
          <w:b/>
        </w:rPr>
        <w:t>URTICA j.d.o.o. BRTONIGLA, Fiorini 38, OIB: 22028210960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5293A">
        <w:rPr>
          <w:rFonts w:hAnsi="Times New Roman" w:ascii="Times New Roman"/>
        </w:rPr>
        <w:t>13,00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1D114E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D114E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29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75B5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375B5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9D0F0D" w:rsidR="009D0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D0F0D">
        <w:rPr>
          <w:rFonts w:hAnsi="Times New Roman" w:ascii="Times New Roman"/>
        </w:rPr>
        <w:t xml:space="preserve">Iz podataka u spisu (uvjerenje MUP-a na listu </w:t>
      </w:r>
      <w:r w:rsidR="0041747B">
        <w:rPr>
          <w:rFonts w:hAnsi="Times New Roman" w:ascii="Times New Roman"/>
        </w:rPr>
        <w:t>14</w:t>
      </w:r>
      <w:r w:rsidR="009D0F0D">
        <w:rPr>
          <w:rFonts w:hAnsi="Times New Roman" w:ascii="Times New Roman"/>
        </w:rPr>
        <w:t xml:space="preserve"> spisa i potvrde zk odjela SS </w:t>
      </w:r>
      <w:r w:rsidR="0041747B">
        <w:rPr>
          <w:rFonts w:hAnsi="Times New Roman" w:ascii="Times New Roman"/>
        </w:rPr>
        <w:t>Buje</w:t>
      </w:r>
      <w:r w:rsidR="009D0F0D">
        <w:rPr>
          <w:rFonts w:hAnsi="Times New Roman" w:ascii="Times New Roman"/>
        </w:rPr>
        <w:t xml:space="preserve"> na listu 11 spisa) nije utvrđeno da dužnik ima imovine. Dužnik nije dostavio sudu popis imovine i obveza. </w:t>
      </w:r>
    </w:p>
    <w:p w:rsidRDefault="009D0F0D" w:rsidP="009D0F0D" w:rsidR="009D0F0D">
      <w:pPr>
        <w:ind w:right="-288"/>
        <w:jc w:val="both"/>
        <w:rPr>
          <w:rFonts w:hAnsi="Times New Roman" w:ascii="Times New Roman"/>
        </w:rPr>
      </w:pPr>
    </w:p>
    <w:p w:rsidRDefault="009D0F0D" w:rsidP="009D0F0D" w:rsidR="009D0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9D0F0D" w:rsidP="009D0F0D" w:rsidR="009D0F0D" w:rsidRPr="00070A05">
      <w:pPr>
        <w:ind w:right="-288"/>
        <w:jc w:val="both"/>
        <w:rPr>
          <w:rFonts w:hAnsi="Times New Roman" w:ascii="Times New Roman"/>
        </w:rPr>
      </w:pPr>
    </w:p>
    <w:p w:rsidRDefault="009D0F0D" w:rsidP="009D0F0D" w:rsidR="009D0F0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9D0F0D" w:rsidP="009D0F0D" w:rsidR="009D0F0D" w:rsidRPr="00070A05">
      <w:pPr>
        <w:ind w:right="-288"/>
        <w:jc w:val="both"/>
        <w:rPr>
          <w:rFonts w:hAnsi="Times New Roman" w:ascii="Times New Roman"/>
        </w:rPr>
      </w:pPr>
    </w:p>
    <w:p w:rsidRDefault="009D0F0D" w:rsidP="009D0F0D" w:rsidR="009D0F0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9D0F0D" w:rsidP="009D0F0D" w:rsidR="009D0F0D">
      <w:pPr>
        <w:ind w:right="-288"/>
        <w:jc w:val="both"/>
        <w:rPr>
          <w:rFonts w:hAnsi="Times New Roman" w:ascii="Times New Roman"/>
        </w:rPr>
      </w:pPr>
    </w:p>
    <w:p w:rsidRDefault="009D0F0D" w:rsidP="009D0F0D" w:rsidR="009D0F0D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Opravomoćiti rješenje na listu </w:t>
      </w:r>
      <w:r w:rsidR="003B0BF2">
        <w:rPr>
          <w:rFonts w:hAnsi="Times New Roman" w:ascii="Times New Roman"/>
        </w:rPr>
        <w:t>8-10</w:t>
      </w:r>
      <w:r>
        <w:rPr>
          <w:rFonts w:hAnsi="Times New Roman" w:ascii="Times New Roman"/>
        </w:rPr>
        <w:t xml:space="preserve"> spisa i dostaviti ga FINA-i.</w:t>
      </w:r>
    </w:p>
    <w:p w:rsidRDefault="00C22467" w:rsidP="009D0F0D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B0BF2">
        <w:rPr>
          <w:rFonts w:hAnsi="Times New Roman" w:ascii="Times New Roman"/>
        </w:rPr>
        <w:t>13:05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B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3A" w:rsidP="0095293A" w:rsidR="0095293A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687/2016-9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5293A">
      <w:rPr>
        <w:sz w:val="22"/>
        <w:szCs w:val="22"/>
      </w:rPr>
      <w:t>687/2016-9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0B66"/>
    <w:rsid w:val="00045B86"/>
    <w:rsid w:val="00070A05"/>
    <w:rsid w:val="0007639B"/>
    <w:rsid w:val="000A00E1"/>
    <w:rsid w:val="000A7400"/>
    <w:rsid w:val="000E0255"/>
    <w:rsid w:val="000E5B25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D114E"/>
    <w:rsid w:val="001F5341"/>
    <w:rsid w:val="00201399"/>
    <w:rsid w:val="002107A0"/>
    <w:rsid w:val="0021775B"/>
    <w:rsid w:val="0023373E"/>
    <w:rsid w:val="0023708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17E3"/>
    <w:rsid w:val="00382C76"/>
    <w:rsid w:val="00395085"/>
    <w:rsid w:val="003B0BF2"/>
    <w:rsid w:val="003E1083"/>
    <w:rsid w:val="003E49B3"/>
    <w:rsid w:val="0041747B"/>
    <w:rsid w:val="0046778E"/>
    <w:rsid w:val="00471E38"/>
    <w:rsid w:val="004A3F45"/>
    <w:rsid w:val="004D73AE"/>
    <w:rsid w:val="00515D30"/>
    <w:rsid w:val="0053372D"/>
    <w:rsid w:val="005375B5"/>
    <w:rsid w:val="00576B3E"/>
    <w:rsid w:val="005978E3"/>
    <w:rsid w:val="005A3F55"/>
    <w:rsid w:val="005C6A59"/>
    <w:rsid w:val="00603281"/>
    <w:rsid w:val="00626B34"/>
    <w:rsid w:val="00637A2F"/>
    <w:rsid w:val="00675ED3"/>
    <w:rsid w:val="00683B28"/>
    <w:rsid w:val="00685D0D"/>
    <w:rsid w:val="0068771E"/>
    <w:rsid w:val="006948F7"/>
    <w:rsid w:val="006A31D7"/>
    <w:rsid w:val="006A334F"/>
    <w:rsid w:val="006D396B"/>
    <w:rsid w:val="007014B8"/>
    <w:rsid w:val="00710EF4"/>
    <w:rsid w:val="00753A24"/>
    <w:rsid w:val="007578C2"/>
    <w:rsid w:val="00762F0D"/>
    <w:rsid w:val="00803A22"/>
    <w:rsid w:val="008072B5"/>
    <w:rsid w:val="00813BDA"/>
    <w:rsid w:val="008145B5"/>
    <w:rsid w:val="0081659F"/>
    <w:rsid w:val="008357EF"/>
    <w:rsid w:val="008615C2"/>
    <w:rsid w:val="00874813"/>
    <w:rsid w:val="008936AA"/>
    <w:rsid w:val="008B3034"/>
    <w:rsid w:val="008C0427"/>
    <w:rsid w:val="0091062F"/>
    <w:rsid w:val="00924A2B"/>
    <w:rsid w:val="00926EF6"/>
    <w:rsid w:val="0093737F"/>
    <w:rsid w:val="00937EFC"/>
    <w:rsid w:val="00940C4B"/>
    <w:rsid w:val="00950A71"/>
    <w:rsid w:val="0095293A"/>
    <w:rsid w:val="00963B1D"/>
    <w:rsid w:val="009732C9"/>
    <w:rsid w:val="0097467C"/>
    <w:rsid w:val="009974CA"/>
    <w:rsid w:val="009C512A"/>
    <w:rsid w:val="009D0F0D"/>
    <w:rsid w:val="009F687B"/>
    <w:rsid w:val="00A11D38"/>
    <w:rsid w:val="00A61E53"/>
    <w:rsid w:val="00A73FBB"/>
    <w:rsid w:val="00A830AE"/>
    <w:rsid w:val="00AA6D0D"/>
    <w:rsid w:val="00AB50C1"/>
    <w:rsid w:val="00AC33A7"/>
    <w:rsid w:val="00AE1BF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4EBC"/>
    <w:rsid w:val="00C66696"/>
    <w:rsid w:val="00C67C0F"/>
    <w:rsid w:val="00C8741B"/>
    <w:rsid w:val="00C917D3"/>
    <w:rsid w:val="00C91BCA"/>
    <w:rsid w:val="00CA673B"/>
    <w:rsid w:val="00CD254E"/>
    <w:rsid w:val="00CD2568"/>
    <w:rsid w:val="00CF7611"/>
    <w:rsid w:val="00DA774A"/>
    <w:rsid w:val="00DF0331"/>
    <w:rsid w:val="00E3781E"/>
    <w:rsid w:val="00E51C1E"/>
    <w:rsid w:val="00E70D1F"/>
    <w:rsid w:val="00F54B6C"/>
    <w:rsid w:val="00F7305D"/>
    <w:rsid w:val="00F9272A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D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D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FINANCIJSKA AGENCIJA, RC RIJEKA, PODRUŽNICA PULA, PULA</item>
      <item>URTICA j.d.o.o. BRTONIGLA</item>
      <item>Robi Križan</item>
    </izvorni_sadrzaj>
    <derivirana_varijabla naziv="DomainObject.UcesnikSudskeRadnjeListNaziv_1">
      <item>FINANCIJSKA AGENCIJA, RC RIJEKA, PODRUŽNICA PULA, PULA</item>
      <item>URTICA j.d.o.o. BRTONIGLA</item>
      <item>Robi Križan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URTICA j.d.o.o. BRTONIGLA zastupanog po punomoćniku Robi Križan</izvorni_sadrzaj>
    <derivirana_varijabla naziv="DomainObject.Predmet.ProtustrankaFormated_1">  URTICA j.d.o.o. BRTONIGLA zastupanog po punomoćniku Robi Križan</derivirana_varijabla>
  </DomainObject.Predmet.ProtustrankaFormated>
  <DomainObject.Predmet.ProtustrankaFormatedOIB>
    <izvorni_sadrzaj>  URTICA j.d.o.o. BRTONIGLA, OIB 22028210960 zastupanog po punomoćniku Robi Križan</izvorni_sadrzaj>
    <derivirana_varijabla naziv="DomainObject.Predmet.ProtustrankaFormatedOIB_1">  URTICA j.d.o.o. BRTONIGLA, OIB 22028210960 zastupanog po punomoćniku Robi Križan</derivirana_varijabla>
  </DomainObject.Predmet.ProtustrankaFormatedOIB>
  <DomainObject.Predmet.ProtustrankaFormatedWithAdress>
    <izvorni_sadrzaj> URTICA j.d.o.o. BRTONIGLA, Fiorini 38, 52474 Brtonigla zastupanog po punomoćniku Robi Križan</izvorni_sadrzaj>
    <derivirana_varijabla naziv="DomainObject.Predmet.ProtustrankaFormatedWithAdress_1"> URTICA j.d.o.o. BRTONIGLA, Fiorini 38, 52474 Brtonigla zastupanog po punomoćniku Robi Križan</derivirana_varijabla>
  </DomainObject.Predmet.ProtustrankaFormatedWithAdress>
  <DomainObject.Predmet.ProtustrankaFormatedWithAdressOIB>
    <izvorni_sadrzaj> URTICA j.d.o.o. BRTONIGLA, OIB 22028210960, Fiorini 38, 52474 Brtonigla zastupanog po punomoćniku Robi Križan</izvorni_sadrzaj>
    <derivirana_varijabla naziv="DomainObject.Predmet.ProtustrankaFormatedWithAdressOIB_1"> URTICA j.d.o.o. BRTONIGLA, OIB 22028210960, Fiorini 38, 52474 Brtonigla zastupanog po punomoćniku Robi Križan</derivirana_varijabla>
  </DomainObject.Predmet.ProtustrankaFormatedWithAdressOIB>
  <DomainObject.Predmet.ProtustrankaWithAdress>
    <izvorni_sadrzaj>URTICA j.d.o.o. BRTONIGLA Fiorini 38, 52474 Brtonigla</izvorni_sadrzaj>
    <derivirana_varijabla naziv="DomainObject.Predmet.ProtustrankaWithAdress_1">URTICA j.d.o.o. BRTONIGLA Fiorini 38, 52474 Brtonigla</derivirana_varijabla>
  </DomainObject.Predmet.ProtustrankaWithAdress>
  <DomainObject.Predmet.ProtustrankaWithAdressOIB>
    <izvorni_sadrzaj>URTICA j.d.o.o. BRTONIGLA, OIB 22028210960, Fiorini 38, 52474 Brtonigla</izvorni_sadrzaj>
    <derivirana_varijabla naziv="DomainObject.Predmet.ProtustrankaWithAdressOIB_1">URTICA j.d.o.o. BRTONIGLA, OIB 22028210960, Fiorini 38, 52474 Brtonigla</derivirana_varijabla>
  </DomainObject.Predmet.ProtustrankaWithAdressOIB>
  <DomainObject.Predmet.ProtustrankaNazivFormated>
    <izvorni_sadrzaj>URTICA j.d.o.o. BRTONIGLA</izvorni_sadrzaj>
    <derivirana_varijabla naziv="DomainObject.Predmet.ProtustrankaNazivFormated_1">URTICA j.d.o.o. BRTONIGLA</derivirana_varijabla>
  </DomainObject.Predmet.ProtustrankaNazivFormated>
  <DomainObject.Predmet.ProtustrankaNazivFormatedOIB>
    <izvorni_sadrzaj>URTICA j.d.o.o. BRTONIGLA, OIB 22028210960</izvorni_sadrzaj>
    <derivirana_varijabla naziv="DomainObject.Predmet.ProtustrankaNazivFormatedOIB_1">URTICA j.d.o.o. BRTONIGLA, OIB 22028210960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18069.71</izvorni_sadrzaj>
    <derivirana_varijabla naziv="DomainObject.Predmet.TrenutnaVrijednost_1">18069.71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URTICA j.d.o.o. BRTONIGLA zastupanog po punomoćniku Robi Križan</item>
    </izvorni_sadrzaj>
    <derivirana_varijabla naziv="DomainObject.Predmet.ProtuStrankaListFormated_1">
      <item>URTICA j.d.o.o. BRTONIGLA zastupanog po punomoćniku Robi Križan</item>
    </derivirana_varijabla>
  </DomainObject.Predmet.ProtuStrankaListFormated>
  <DomainObject.Predmet.ProtuStrankaListFormatedOIB>
    <izvorni_sadrzaj>
      <item>URTICA j.d.o.o. BRTONIGLA, OIB 22028210960 zastupanog po punomoćniku Robi Križan</item>
    </izvorni_sadrzaj>
    <derivirana_varijabla naziv="DomainObject.Predmet.ProtuStrankaListFormatedOIB_1">
      <item>URTICA j.d.o.o. BRTONIGLA, OIB 22028210960 zastupanog po punomoćniku Robi Križan</item>
    </derivirana_varijabla>
  </DomainObject.Predmet.ProtuStrankaListFormatedOIB>
  <DomainObject.Predmet.ProtuStrankaListFormatedWithAdress>
    <izvorni_sadrzaj>
      <item>URTICA j.d.o.o. BRTONIGLA, Fiorini 38, 52474 Brtonigla zastupanog po punomoćniku Robi Križan</item>
    </izvorni_sadrzaj>
    <derivirana_varijabla naziv="DomainObject.Predmet.ProtuStrankaListFormatedWithAdress_1">
      <item>URTICA j.d.o.o. BRTONIGLA, Fiorini 38, 52474 Brtonigla zastupanog po punomoćniku Robi Križan</item>
    </derivirana_varijabla>
  </DomainObject.Predmet.ProtuStrankaListFormatedWithAdress>
  <DomainObject.Predmet.ProtuStrankaListFormatedWithAdressOIB>
    <izvorni_sadrzaj>
      <item>URTICA j.d.o.o. BRTONIGLA, OIB 22028210960, Fiorini 38, 52474 Brtonigla zastupanog po punomoćniku Robi Križan</item>
    </izvorni_sadrzaj>
    <derivirana_varijabla naziv="DomainObject.Predmet.ProtuStrankaListFormatedWithAdressOIB_1">
      <item>URTICA j.d.o.o. BRTONIGLA, OIB 22028210960, Fiorini 38, 52474 Brtonigla zastupanog po punomoćniku Robi Križan</item>
    </derivirana_varijabla>
  </DomainObject.Predmet.ProtuStrankaListFormatedWithAdressOIB>
  <DomainObject.Predmet.ProtuStrankaListNazivFormated>
    <izvorni_sadrzaj>
      <item>URTICA j.d.o.o. BRTONIGLA</item>
    </izvorni_sadrzaj>
    <derivirana_varijabla naziv="DomainObject.Predmet.ProtuStrankaListNazivFormated_1">
      <item>URTICA j.d.o.o. BRTONIGLA</item>
    </derivirana_varijabla>
  </DomainObject.Predmet.ProtuStrankaListNazivFormated>
  <DomainObject.Predmet.ProtuStrankaListNazivFormatedOIB>
    <izvorni_sadrzaj>
      <item>URTICA j.d.o.o. BRTONIGLA, OIB 22028210960</item>
    </izvorni_sadrzaj>
    <derivirana_varijabla naziv="DomainObject.Predmet.ProtuStrankaListNazivFormatedOIB_1">
      <item>URTICA j.d.o.o. BRTONIGLA, OIB 22028210960</item>
    </derivirana_varijabla>
  </DomainObject.Predmet.ProtuStrankaListNazivFormatedOIB>
  <DomainObject.Predmet.OstaliListFormated>
    <izvorni_sadrzaj>
      <item>Robi Križan punomoćnik sudionika u postupku URTICA j.d.o.o. BRTONIGLA</item>
    </izvorni_sadrzaj>
    <derivirana_varijabla naziv="DomainObject.Predmet.OstaliListFormated_1">
      <item>Robi Križan punomoćnik sudionika u postupku URTICA j.d.o.o. BRTONIGLA</item>
    </derivirana_varijabla>
  </DomainObject.Predmet.OstaliListFormated>
  <DomainObject.Predmet.OstaliListFormatedOIB>
    <izvorni_sadrzaj>
      <item>Robi Križan, OIB 43267067341 punomoćnik sudionika u postupku URTICA j.d.o.o. BRTONIGLA</item>
    </izvorni_sadrzaj>
    <derivirana_varijabla naziv="DomainObject.Predmet.OstaliListFormatedOIB_1">
      <item>Robi Križan, OIB 43267067341 punomoćnik sudionika u postupku URTICA j.d.o.o. BRTONIGLA</item>
    </derivirana_varijabla>
  </DomainObject.Predmet.OstaliListFormatedOIB>
  <DomainObject.Predmet.OstaliListFormatedWithAdress>
    <izvorni_sadrzaj>
      <item>Robi Križan, Fiorini 38, 52474 Fiorini punomoćnik sudionika u postupku URTICA j.d.o.o. BRTONIGLA</item>
    </izvorni_sadrzaj>
    <derivirana_varijabla naziv="DomainObject.Predmet.OstaliListFormatedWithAdress_1">
      <item>Robi Križan, Fiorini 38, 52474 Fiorini punomoćnik sudionika u postupku URTICA j.d.o.o. BRTONIGLA</item>
    </derivirana_varijabla>
  </DomainObject.Predmet.OstaliListFormatedWithAdress>
  <DomainObject.Predmet.OstaliListFormatedWithAdressOIB>
    <izvorni_sadrzaj>
      <item>Robi Križan, OIB 43267067341, Fiorini 38, 52474 Fiorini punomoćnik sudionika u postupku URTICA j.d.o.o. BRTONIGLA</item>
    </izvorni_sadrzaj>
    <derivirana_varijabla naziv="DomainObject.Predmet.OstaliListFormatedWithAdressOIB_1">
      <item>Robi Križan, OIB 43267067341, Fiorini 38, 52474 Fiorini punomoćnik sudionika u postupku URTICA j.d.o.o. BRTONIGLA</item>
    </derivirana_varijabla>
  </DomainObject.Predmet.OstaliListFormatedWithAdressOIB>
  <DomainObject.Predmet.OstaliListNazivFormated>
    <izvorni_sadrzaj>
      <item>Robi Križan</item>
    </izvorni_sadrzaj>
    <derivirana_varijabla naziv="DomainObject.Predmet.OstaliListNazivFormated_1">
      <item>Robi Križan</item>
    </derivirana_varijabla>
  </DomainObject.Predmet.OstaliListNazivFormated>
  <DomainObject.Predmet.OstaliListNazivFormatedOIB>
    <izvorni_sadrzaj>
      <item>Robi Križan, OIB 43267067341</item>
    </izvorni_sadrzaj>
    <derivirana_varijabla naziv="DomainObject.Predmet.OstaliListNazivFormatedOIB_1">
      <item>Robi Križan, OIB 43267067341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URTICA j.d.o.o. BRTONIGLA</izvorni_sadrzaj>
    <derivirana_varijabla naziv="DomainObject.Predmet.ProtustrankaIDrugi_1">URTICA j.d.o.o.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URTICA j.d.o.o. BRTONIGLA, OIB 22028210960, Fiorini 38, 52474 Brtonigla</izvorni_sadrzaj>
    <derivirana_varijabla naziv="DomainObject.Predmet.ProtustrankaIDrugiAdressOIB_1">URTICA j.d.o.o. BRTONIGLA, OIB 22028210960, Fiorini 38,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URTICA j.d.o.o. BRTONIGLA</item>
      <item>Robi Križan</item>
    </izvorni_sadrzaj>
    <derivirana_varijabla naziv="DomainObject.Predmet.SudioniciListNaziv_1">
      <item>FINANCIJSKA AGENCIJA, RC RIJEKA, PODRUŽNICA PULA, PULA</item>
      <item>URTICA j.d.o.o. BRTONIGLA</item>
      <item>Robi Križan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izvorni_sadrzaj>
    <derivirana_varijabla naziv="DomainObject.Predmet.SudioniciListAdressOIB_1"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22028210960</item>
      <item>, OIB 43267067341</item>
    </izvorni_sadrzaj>
    <derivirana_varijabla naziv="DomainObject.Predmet.SudioniciListNazivOIB_1">
      <item>, OIB 85821130368</item>
      <item>, OIB 22028210960</item>
      <item>, OIB 43267067341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8D553-DC40-4ADA-9FEB-F4FE47A3A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1238</properties:Characters>
  <properties:Lines>49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1524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2016-06-13T06:32:00Z</dcterms:created>
  <dc:creator>epincin</dc:creator>
  <cp:lastModifiedBy>Sanja Prodan</cp:lastModifiedBy>
  <cp:lastPrinted>2015-12-17T09:17:00Z</cp:lastPrinted>
  <dcterms:modified xmlns:xsi="http://www.w3.org/2001/XMLSchema-instance" xsi:type="dcterms:W3CDTF">2016-06-23T08:40:00Z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