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5db5" w14:paraId="a4e5db5" w:rsidRDefault="0084387C" w:rsidR="0084387C">
      <w:pPr>
        <w15:collapsed w:val="false"/>
      </w:pPr>
      <w:bookmarkStart w:name="_GoBack" w:id="0"/>
      <w:bookmarkEnd w:id="0"/>
    </w:p>
    <w:p w:rsidRDefault="005D5181" w:rsidR="005D5181"/>
    <w:p w:rsidRDefault="00643749" w:rsidP="005D5181" w:rsidR="00643749">
      <w:pPr>
        <w:rPr>
          <w:b/>
        </w:rPr>
      </w:pPr>
    </w:p>
    <w:p w:rsidRDefault="00643749" w:rsidP="005D5181" w:rsidR="00643749">
      <w:pPr>
        <w:rPr>
          <w:b/>
        </w:rPr>
      </w:pPr>
    </w:p>
    <w:p w:rsidRDefault="00643749" w:rsidP="005D5181" w:rsidR="00643749">
      <w:pPr>
        <w:rPr>
          <w:b/>
        </w:rPr>
      </w:pPr>
    </w:p>
    <w:p w:rsidRDefault="005D5181" w:rsidP="005D5181" w:rsidR="005D5181" w:rsidRPr="004C56BA">
      <w:pPr>
        <w:rPr>
          <w:b/>
        </w:rPr>
      </w:pPr>
      <w:r w:rsidRPr="004C56BA">
        <w:rPr>
          <w:b/>
        </w:rPr>
        <w:t>Nadležni trgovački sud: Trgovački sud u Zagrebu</w:t>
      </w:r>
    </w:p>
    <w:p w:rsidRDefault="005D5181" w:rsidP="004C56BA" w:rsidR="004C56BA" w:rsidRPr="00496896">
      <w:pPr>
        <w:rPr>
          <w:b/>
        </w:rPr>
      </w:pPr>
      <w:r w:rsidRPr="004C56BA">
        <w:rPr>
          <w:b/>
        </w:rPr>
        <w:t xml:space="preserve">Poslovni broj spisa: </w:t>
      </w:r>
      <w:r w:rsidR="004C56BA">
        <w:rPr>
          <w:b/>
        </w:rPr>
        <w:t>Posl.broj: 48.St-1491/18</w:t>
      </w:r>
    </w:p>
    <w:p w:rsidRDefault="005D5181" w:rsidP="005D5181" w:rsidR="005D5181" w:rsidRPr="004C56BA">
      <w:pPr>
        <w:rPr>
          <w:b/>
          <w:lang w:val="pt-BR"/>
        </w:rPr>
      </w:pPr>
      <w:r w:rsidRPr="004C56BA">
        <w:rPr>
          <w:b/>
        </w:rPr>
        <w:t xml:space="preserve">Stečajni dužnik: </w:t>
      </w:r>
      <w:r w:rsidR="004C56BA">
        <w:rPr>
          <w:b/>
        </w:rPr>
        <w:t>Stečajna masa</w:t>
      </w:r>
      <w:r w:rsidR="004C56BA" w:rsidRPr="004A432A">
        <w:rPr>
          <w:b/>
        </w:rPr>
        <w:t xml:space="preserve"> iza stečajnog dužnika STOLARIJA LOVREK d.o.o.,</w:t>
      </w:r>
      <w:r w:rsidR="004C56BA" w:rsidRPr="0050441C">
        <w:t xml:space="preserve"> </w:t>
      </w:r>
      <w:r w:rsidR="004C56BA" w:rsidRPr="00496896">
        <w:rPr>
          <w:b/>
        </w:rPr>
        <w:t xml:space="preserve"> Miholjanec, A. Mihanovića 131, OIB: </w:t>
      </w:r>
      <w:r w:rsidR="004C56BA" w:rsidRPr="00B61BF3">
        <w:rPr>
          <w:b/>
        </w:rPr>
        <w:t>37264894004</w:t>
      </w:r>
    </w:p>
    <w:p w:rsidRDefault="004C56BA" w:rsidP="005D5181" w:rsidR="004C56BA" w:rsidRPr="004C56BA">
      <w:pPr>
        <w:rPr>
          <w:b/>
          <w:lang w:val="pt-BR"/>
        </w:rPr>
      </w:pPr>
    </w:p>
    <w:p w:rsidRDefault="004C56BA" w:rsidP="005D5181" w:rsidR="004C56BA" w:rsidRPr="004C56BA">
      <w:pPr>
        <w:rPr>
          <w:b/>
          <w:lang w:val="pt-BR"/>
        </w:rPr>
      </w:pPr>
    </w:p>
    <w:p w:rsidRDefault="004C56BA" w:rsidP="005D5181" w:rsidR="004C56BA" w:rsidRPr="004C56BA">
      <w:pPr>
        <w:rPr>
          <w:b/>
          <w:lang w:val="pt-BR"/>
        </w:rPr>
      </w:pPr>
    </w:p>
    <w:p w:rsidRDefault="0084387C" w:rsidP="0084387C" w:rsidR="0084387C" w:rsidRPr="004C56BA">
      <w:pPr>
        <w:ind w:firstLine="708" w:left="4248"/>
        <w:rPr>
          <w:b/>
        </w:rPr>
      </w:pPr>
    </w:p>
    <w:p w:rsidRDefault="00617E8D" w:rsidP="0084387C" w:rsidR="00617E8D" w:rsidRPr="004C56BA">
      <w:pPr>
        <w:ind w:firstLine="708" w:left="4248"/>
        <w:rPr>
          <w:b/>
        </w:rPr>
      </w:pPr>
    </w:p>
    <w:p w:rsidRDefault="0084387C" w:rsidR="0084387C" w:rsidRPr="004C56BA">
      <w:pPr>
        <w:rPr>
          <w:b/>
        </w:rPr>
      </w:pPr>
    </w:p>
    <w:p w:rsidRDefault="0084387C" w:rsidR="0084387C" w:rsidRPr="004C56BA">
      <w:pPr>
        <w:rPr>
          <w:b/>
        </w:rPr>
      </w:pPr>
    </w:p>
    <w:p w:rsidRDefault="00643749" w:rsidP="00643749" w:rsidR="00643749" w:rsidRPr="004C56BA">
      <w:pPr>
        <w:numPr>
          <w:ilvl w:val="0"/>
          <w:numId w:val="1"/>
        </w:numPr>
        <w:rPr>
          <w:b/>
        </w:rPr>
      </w:pPr>
      <w:r w:rsidRPr="004C56BA">
        <w:rPr>
          <w:b/>
        </w:rPr>
        <w:t>PREGLED IMOVINE I OBVEZA STEČAJNOG DUŽNIKA</w:t>
      </w:r>
    </w:p>
    <w:p w:rsidRDefault="00643749" w:rsidP="00643749" w:rsidR="00643749">
      <w:pPr>
        <w:ind w:left="720"/>
        <w:rPr>
          <w:b/>
        </w:rPr>
      </w:pPr>
      <w:r w:rsidRPr="004C56BA">
        <w:rPr>
          <w:b/>
        </w:rPr>
        <w:t>(članak 223. Stečajnog zakona)</w:t>
      </w:r>
    </w:p>
    <w:p w:rsidRDefault="00643749" w:rsidP="00643749" w:rsidR="00643749">
      <w:pPr>
        <w:ind w:left="720"/>
        <w:rPr>
          <w:b/>
        </w:rPr>
      </w:pPr>
    </w:p>
    <w:p w:rsidRDefault="00643749" w:rsidP="00643749" w:rsidR="00643749">
      <w:pPr>
        <w:ind w:left="720"/>
        <w:rPr>
          <w:b/>
        </w:rPr>
      </w:pPr>
    </w:p>
    <w:p w:rsidRDefault="00643749" w:rsidP="00643749" w:rsidR="00643749">
      <w:pPr>
        <w:ind w:left="720"/>
        <w:rPr>
          <w:b/>
        </w:rPr>
      </w:pPr>
    </w:p>
    <w:p w:rsidRDefault="0084387C" w:rsidP="0084387C" w:rsidR="0084387C" w:rsidRPr="004C56BA">
      <w:pPr>
        <w:numPr>
          <w:ilvl w:val="0"/>
          <w:numId w:val="1"/>
        </w:numPr>
        <w:rPr>
          <w:b/>
        </w:rPr>
      </w:pPr>
      <w:r w:rsidRPr="004C56BA">
        <w:rPr>
          <w:b/>
        </w:rPr>
        <w:t>POPIS PREDMETA STEČAJNE MASE</w:t>
      </w:r>
    </w:p>
    <w:p w:rsidRDefault="0084387C" w:rsidP="0084387C" w:rsidR="0084387C" w:rsidRPr="004C56BA">
      <w:pPr>
        <w:ind w:left="708"/>
        <w:rPr>
          <w:b/>
        </w:rPr>
      </w:pPr>
      <w:r w:rsidRPr="004C56BA">
        <w:rPr>
          <w:b/>
        </w:rPr>
        <w:t xml:space="preserve">(članak </w:t>
      </w:r>
      <w:r w:rsidR="0052025A" w:rsidRPr="004C56BA">
        <w:rPr>
          <w:b/>
        </w:rPr>
        <w:t>221</w:t>
      </w:r>
      <w:r w:rsidRPr="004C56BA">
        <w:rPr>
          <w:b/>
        </w:rPr>
        <w:t>. Stečajnog zakona)</w:t>
      </w: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 w:rsidRPr="004C56BA">
      <w:pPr>
        <w:ind w:left="708"/>
        <w:rPr>
          <w:b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84387C" w:rsidP="0084387C" w:rsidR="0084387C">
      <w:pPr>
        <w:ind w:left="708"/>
        <w:rPr>
          <w:b/>
          <w:sz w:val="32"/>
          <w:szCs w:val="32"/>
        </w:rPr>
      </w:pPr>
    </w:p>
    <w:p w:rsidRDefault="0052025A" w:rsidP="0084387C" w:rsidR="0052025A">
      <w:pPr>
        <w:ind w:left="708"/>
        <w:rPr>
          <w:b/>
          <w:sz w:val="32"/>
          <w:szCs w:val="32"/>
        </w:rPr>
      </w:pPr>
    </w:p>
    <w:p w:rsidRDefault="009F7FF5" w:rsidP="0084387C" w:rsidR="009F7FF5">
      <w:pPr>
        <w:ind w:left="708"/>
        <w:rPr>
          <w:b/>
          <w:sz w:val="32"/>
          <w:szCs w:val="32"/>
        </w:rPr>
      </w:pPr>
    </w:p>
    <w:p w:rsidRDefault="009F7FF5" w:rsidP="0084387C" w:rsidR="009F7FF5">
      <w:pPr>
        <w:ind w:left="708"/>
        <w:rPr>
          <w:b/>
          <w:sz w:val="32"/>
          <w:szCs w:val="32"/>
        </w:rPr>
      </w:pPr>
    </w:p>
    <w:p w:rsidRDefault="00241E76" w:rsidP="0084387C" w:rsidR="00241E76">
      <w:pPr>
        <w:ind w:left="708"/>
        <w:rPr>
          <w:b/>
          <w:sz w:val="32"/>
          <w:szCs w:val="32"/>
        </w:rPr>
      </w:pPr>
    </w:p>
    <w:p w:rsidRDefault="00390112" w:rsidP="0084387C" w:rsidR="00390112">
      <w:pPr>
        <w:ind w:left="708"/>
        <w:rPr>
          <w:b/>
          <w:sz w:val="32"/>
          <w:szCs w:val="32"/>
        </w:rPr>
      </w:pPr>
    </w:p>
    <w:p w:rsidRDefault="00241E76" w:rsidP="0084387C" w:rsidR="00241E76">
      <w:pPr>
        <w:ind w:left="708"/>
        <w:rPr>
          <w:b/>
          <w:sz w:val="32"/>
          <w:szCs w:val="32"/>
        </w:rPr>
      </w:pPr>
    </w:p>
    <w:p w:rsidRDefault="005D5181" w:rsidP="0084387C" w:rsidR="005D5181">
      <w:pPr>
        <w:ind w:left="708"/>
        <w:rPr>
          <w:b/>
          <w:sz w:val="32"/>
          <w:szCs w:val="32"/>
        </w:rPr>
      </w:pPr>
    </w:p>
    <w:p w:rsidRDefault="005D5181" w:rsidP="0084387C" w:rsidR="005D5181">
      <w:pPr>
        <w:ind w:left="708"/>
        <w:rPr>
          <w:b/>
          <w:sz w:val="32"/>
          <w:szCs w:val="32"/>
        </w:rPr>
      </w:pPr>
    </w:p>
    <w:p w:rsidRDefault="005D5181" w:rsidP="0084387C" w:rsidR="005D5181">
      <w:pPr>
        <w:ind w:left="708"/>
        <w:rPr>
          <w:b/>
          <w:sz w:val="32"/>
          <w:szCs w:val="32"/>
        </w:rPr>
      </w:pPr>
    </w:p>
    <w:p w:rsidRDefault="005D5181" w:rsidP="0084387C" w:rsidR="005D5181">
      <w:pPr>
        <w:ind w:left="708"/>
        <w:rPr>
          <w:b/>
          <w:sz w:val="32"/>
          <w:szCs w:val="32"/>
        </w:rPr>
      </w:pPr>
    </w:p>
    <w:p w:rsidRDefault="005D5181" w:rsidP="0084387C" w:rsidR="005D5181">
      <w:pPr>
        <w:ind w:left="708"/>
        <w:rPr>
          <w:b/>
          <w:sz w:val="32"/>
          <w:szCs w:val="32"/>
        </w:rPr>
      </w:pPr>
    </w:p>
    <w:p w:rsidRDefault="004C56BA" w:rsidP="0084387C" w:rsidR="004C56BA">
      <w:pPr>
        <w:ind w:left="708"/>
        <w:rPr>
          <w:b/>
          <w:sz w:val="32"/>
          <w:szCs w:val="32"/>
        </w:rPr>
      </w:pPr>
    </w:p>
    <w:p w:rsidRDefault="00643749" w:rsidP="005D5181" w:rsidR="00643749">
      <w:pPr>
        <w:rPr>
          <w:b/>
        </w:rPr>
      </w:pPr>
    </w:p>
    <w:p w:rsidRDefault="00643749" w:rsidP="005D5181" w:rsidR="00643749">
      <w:pPr>
        <w:rPr>
          <w:b/>
        </w:rPr>
      </w:pPr>
    </w:p>
    <w:p w:rsidRDefault="005D5181" w:rsidP="005D5181" w:rsidR="005D5181" w:rsidRPr="004C56BA">
      <w:pPr>
        <w:rPr>
          <w:b/>
        </w:rPr>
      </w:pPr>
      <w:r w:rsidRPr="004C56BA">
        <w:rPr>
          <w:b/>
        </w:rPr>
        <w:t>Nadležni trgovački sud: Trgovački sud u Zagrebu</w:t>
      </w:r>
    </w:p>
    <w:p w:rsidRDefault="005D5181" w:rsidP="005D5181" w:rsidR="000C1288">
      <w:pPr>
        <w:rPr>
          <w:b/>
        </w:rPr>
      </w:pPr>
      <w:r w:rsidRPr="004C56BA">
        <w:rPr>
          <w:b/>
        </w:rPr>
        <w:t xml:space="preserve">Poslovni broj spisa: Posl.broj: </w:t>
      </w:r>
      <w:r w:rsidR="000C1288">
        <w:rPr>
          <w:b/>
        </w:rPr>
        <w:t>48.St-1491/18</w:t>
      </w:r>
    </w:p>
    <w:p w:rsidRDefault="005D5181" w:rsidP="005D5181" w:rsidR="005D5181" w:rsidRPr="005D5181">
      <w:pPr>
        <w:rPr>
          <w:b/>
          <w:sz w:val="28"/>
          <w:szCs w:val="28"/>
          <w:lang w:val="pt-BR"/>
        </w:rPr>
      </w:pPr>
      <w:r w:rsidRPr="004C56BA">
        <w:rPr>
          <w:b/>
        </w:rPr>
        <w:t>Stečajni dužnik</w:t>
      </w:r>
      <w:r w:rsidR="004C56BA">
        <w:rPr>
          <w:b/>
          <w:sz w:val="28"/>
          <w:szCs w:val="28"/>
        </w:rPr>
        <w:t xml:space="preserve"> </w:t>
      </w:r>
      <w:r w:rsidR="004C56BA">
        <w:rPr>
          <w:b/>
        </w:rPr>
        <w:t>:</w:t>
      </w:r>
      <w:r w:rsidRPr="005D5181">
        <w:rPr>
          <w:b/>
          <w:sz w:val="28"/>
          <w:szCs w:val="28"/>
        </w:rPr>
        <w:t xml:space="preserve"> </w:t>
      </w:r>
      <w:r w:rsidR="004C56BA">
        <w:rPr>
          <w:b/>
        </w:rPr>
        <w:t>Stečajna masa</w:t>
      </w:r>
      <w:r w:rsidR="004C56BA" w:rsidRPr="004A432A">
        <w:rPr>
          <w:b/>
        </w:rPr>
        <w:t xml:space="preserve"> iza stečajnog dužnika STOLARIJA LOVREK d.o.o.,</w:t>
      </w:r>
      <w:r w:rsidR="004C56BA" w:rsidRPr="0050441C">
        <w:t xml:space="preserve"> </w:t>
      </w:r>
      <w:r w:rsidR="004C56BA" w:rsidRPr="00496896">
        <w:rPr>
          <w:b/>
        </w:rPr>
        <w:t xml:space="preserve"> Miholjanec, A. Mihanovića 131, OIB: </w:t>
      </w:r>
      <w:r w:rsidR="004C56BA" w:rsidRPr="00B61BF3">
        <w:rPr>
          <w:b/>
        </w:rPr>
        <w:t>37264894004</w:t>
      </w:r>
    </w:p>
    <w:p w:rsidRDefault="005D5181" w:rsidP="005D5181" w:rsidR="005D5181">
      <w:pPr>
        <w:rPr>
          <w:b/>
          <w:lang w:val="pt-BR"/>
        </w:rPr>
      </w:pPr>
    </w:p>
    <w:p w:rsidRDefault="005D5181" w:rsidP="005D5181" w:rsidR="005D5181">
      <w:pPr>
        <w:rPr>
          <w:b/>
          <w:lang w:val="pt-BR"/>
        </w:rPr>
      </w:pPr>
    </w:p>
    <w:p w:rsidRDefault="00241E76" w:rsidP="00241E76" w:rsidR="00241E76" w:rsidRPr="00481139">
      <w:pPr>
        <w:ind w:left="708"/>
        <w:jc w:val="center"/>
        <w:rPr>
          <w:b/>
          <w:sz w:val="28"/>
          <w:szCs w:val="28"/>
        </w:rPr>
      </w:pPr>
      <w:r w:rsidRPr="00481139">
        <w:rPr>
          <w:b/>
          <w:sz w:val="28"/>
          <w:szCs w:val="28"/>
        </w:rPr>
        <w:t>PREGLED IMOVINE I OBVEZA</w:t>
      </w:r>
    </w:p>
    <w:p w:rsidRDefault="00241E76" w:rsidP="00241E76" w:rsidR="00241E76" w:rsidRPr="00481139">
      <w:pPr>
        <w:ind w:left="708"/>
        <w:jc w:val="center"/>
        <w:rPr>
          <w:b/>
          <w:sz w:val="28"/>
          <w:szCs w:val="28"/>
        </w:rPr>
      </w:pPr>
      <w:r w:rsidRPr="00481139">
        <w:rPr>
          <w:b/>
          <w:sz w:val="28"/>
          <w:szCs w:val="28"/>
        </w:rPr>
        <w:t>STEČAJNOG DUŽNIKA</w:t>
      </w:r>
    </w:p>
    <w:p w:rsidRDefault="000D0AFB" w:rsidP="00241E76" w:rsidR="000D0AFB" w:rsidRPr="00481139">
      <w:pPr>
        <w:ind w:left="708"/>
        <w:jc w:val="center"/>
        <w:rPr>
          <w:b/>
          <w:sz w:val="28"/>
          <w:szCs w:val="28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28"/>
        <w:gridCol w:w="2268"/>
        <w:gridCol w:w="1548"/>
        <w:gridCol w:w="1044"/>
        <w:gridCol w:w="2052"/>
        <w:gridCol w:w="1548"/>
      </w:tblGrid>
      <w:tr w:rsidR="00241E76" w:rsidRPr="00B32CD0">
        <w:tc>
          <w:tcPr>
            <w:tcW w:type="dxa" w:w="4644"/>
            <w:gridSpan w:val="3"/>
          </w:tcPr>
          <w:p w:rsidRDefault="00241E76" w:rsidP="00B32CD0" w:rsidR="00241E76" w:rsidRPr="00481139">
            <w:pPr>
              <w:jc w:val="center"/>
              <w:rPr>
                <w:b/>
                <w:sz w:val="28"/>
                <w:szCs w:val="28"/>
              </w:rPr>
            </w:pPr>
            <w:r w:rsidRPr="00481139">
              <w:rPr>
                <w:b/>
                <w:sz w:val="28"/>
                <w:szCs w:val="28"/>
              </w:rPr>
              <w:t>AKTIVA-IMOVINA</w:t>
            </w:r>
          </w:p>
        </w:tc>
        <w:tc>
          <w:tcPr>
            <w:tcW w:type="dxa" w:w="4644"/>
            <w:gridSpan w:val="3"/>
          </w:tcPr>
          <w:p w:rsidRDefault="00241E76" w:rsidP="00B32CD0" w:rsidR="00241E76" w:rsidRPr="00481139">
            <w:pPr>
              <w:jc w:val="center"/>
              <w:rPr>
                <w:b/>
                <w:sz w:val="28"/>
                <w:szCs w:val="28"/>
              </w:rPr>
            </w:pPr>
            <w:r w:rsidRPr="00481139">
              <w:rPr>
                <w:b/>
                <w:sz w:val="28"/>
                <w:szCs w:val="28"/>
              </w:rPr>
              <w:t>PASIVA-OBVEZE</w:t>
            </w:r>
          </w:p>
        </w:tc>
      </w:tr>
      <w:tr w:rsidR="00870803" w:rsidRPr="00B32CD0">
        <w:tc>
          <w:tcPr>
            <w:tcW w:type="dxa" w:w="82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 broj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226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type="dxa" w:w="1548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  <w:tc>
          <w:tcPr>
            <w:tcW w:type="dxa" w:w="1044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Redni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 broj</w:t>
            </w: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2052"/>
          </w:tcPr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</w:p>
          <w:p w:rsidRDefault="00870803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VRSTA IMOVINE</w:t>
            </w:r>
          </w:p>
        </w:tc>
        <w:tc>
          <w:tcPr>
            <w:tcW w:type="dxa" w:w="1548"/>
          </w:tcPr>
          <w:p w:rsidRDefault="009D6D25" w:rsidP="00B32CD0" w:rsidR="009D6D25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 xml:space="preserve">Iznos u </w:t>
            </w:r>
          </w:p>
          <w:p w:rsidRDefault="009D6D25" w:rsidP="00B32CD0" w:rsidR="00870803" w:rsidRPr="00B32CD0">
            <w:pPr>
              <w:jc w:val="center"/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kunama</w:t>
            </w:r>
          </w:p>
        </w:tc>
      </w:tr>
      <w:tr w:rsidR="001669E3" w:rsidRPr="00B32CD0">
        <w:trPr>
          <w:trHeight w:val="846"/>
        </w:trPr>
        <w:tc>
          <w:tcPr>
            <w:tcW w:type="dxa" w:w="4644"/>
            <w:gridSpan w:val="3"/>
          </w:tcPr>
          <w:p w:rsidRDefault="00870803" w:rsidP="00870803" w:rsidR="00870803" w:rsidRPr="00B32CD0">
            <w:pPr>
              <w:rPr>
                <w:b/>
              </w:rPr>
            </w:pPr>
          </w:p>
          <w:p w:rsidRDefault="00870803" w:rsidP="00B32CD0" w:rsidR="001669E3" w:rsidRPr="000C1288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0C1288">
              <w:rPr>
                <w:b/>
                <w:sz w:val="20"/>
                <w:szCs w:val="20"/>
              </w:rPr>
              <w:t>DUGOTRAJNA IMOVINA</w:t>
            </w:r>
          </w:p>
          <w:p w:rsidRDefault="00021637" w:rsidP="00B32CD0" w:rsidR="00021637" w:rsidRPr="000C1288">
            <w:pPr>
              <w:ind w:left="1080"/>
              <w:rPr>
                <w:b/>
                <w:sz w:val="20"/>
                <w:szCs w:val="20"/>
              </w:rPr>
            </w:pPr>
            <w:r w:rsidRPr="000C1288">
              <w:rPr>
                <w:b/>
                <w:sz w:val="20"/>
                <w:szCs w:val="20"/>
              </w:rPr>
              <w:t>po stanju u knjigovodstvu</w:t>
            </w:r>
            <w:r w:rsidR="000C5CEB" w:rsidRPr="000C1288">
              <w:rPr>
                <w:b/>
                <w:sz w:val="20"/>
                <w:szCs w:val="20"/>
              </w:rPr>
              <w:t xml:space="preserve"> na dan</w:t>
            </w:r>
            <w:r w:rsidR="00390112" w:rsidRPr="000C1288">
              <w:rPr>
                <w:b/>
                <w:sz w:val="20"/>
                <w:szCs w:val="20"/>
              </w:rPr>
              <w:t xml:space="preserve"> </w:t>
            </w:r>
            <w:r w:rsidR="00515342" w:rsidRPr="000C1288">
              <w:rPr>
                <w:b/>
                <w:sz w:val="20"/>
                <w:szCs w:val="20"/>
              </w:rPr>
              <w:t>26.travnja 2018.godine</w:t>
            </w:r>
          </w:p>
          <w:p w:rsidRDefault="00870803" w:rsidP="00B32CD0" w:rsidR="00870803" w:rsidRPr="00B32CD0">
            <w:pPr>
              <w:ind w:left="360"/>
              <w:rPr>
                <w:b/>
              </w:rPr>
            </w:pPr>
          </w:p>
        </w:tc>
        <w:tc>
          <w:tcPr>
            <w:tcW w:type="dxa" w:w="4644"/>
            <w:gridSpan w:val="3"/>
          </w:tcPr>
          <w:p w:rsidRDefault="00870803" w:rsidP="00B32CD0" w:rsidR="00870803" w:rsidRPr="00B32CD0">
            <w:pPr>
              <w:jc w:val="center"/>
              <w:rPr>
                <w:b/>
              </w:rPr>
            </w:pPr>
          </w:p>
          <w:p w:rsidRDefault="00870803" w:rsidP="00B32CD0" w:rsidR="001669E3" w:rsidRPr="000C1288">
            <w:pPr>
              <w:jc w:val="center"/>
              <w:rPr>
                <w:b/>
                <w:sz w:val="20"/>
                <w:szCs w:val="20"/>
              </w:rPr>
            </w:pPr>
            <w:r w:rsidRPr="000C1288">
              <w:rPr>
                <w:b/>
                <w:sz w:val="20"/>
                <w:szCs w:val="20"/>
              </w:rPr>
              <w:t>I. PRIZNATE TRAŽBINE</w:t>
            </w:r>
            <w:r w:rsidR="00AC2912" w:rsidRPr="000C1288">
              <w:rPr>
                <w:b/>
                <w:sz w:val="20"/>
                <w:szCs w:val="20"/>
              </w:rPr>
              <w:t xml:space="preserve"> </w:t>
            </w:r>
          </w:p>
        </w:tc>
      </w:tr>
      <w:tr w:rsidTr="00643749" w:rsidR="001669E3" w:rsidRPr="00B32CD0">
        <w:tc>
          <w:tcPr>
            <w:tcW w:type="dxa" w:w="4644"/>
            <w:gridSpan w:val="3"/>
          </w:tcPr>
          <w:p w:rsidRDefault="006110E2" w:rsidP="00870803" w:rsidR="006110E2" w:rsidRPr="00643749">
            <w:pPr>
              <w:rPr>
                <w:b/>
                <w:sz w:val="20"/>
                <w:szCs w:val="20"/>
              </w:rPr>
            </w:pPr>
          </w:p>
          <w:p w:rsidRDefault="00506E1A" w:rsidP="00643749" w:rsidR="009C7EA4" w:rsidRPr="00643749">
            <w:pPr>
              <w:numPr>
                <w:ilvl w:val="0"/>
                <w:numId w:val="21"/>
              </w:num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Nematerijalna imovina </w:t>
            </w:r>
            <w:r w:rsidR="00B34321" w:rsidRPr="00643749">
              <w:rPr>
                <w:b/>
                <w:sz w:val="20"/>
                <w:szCs w:val="20"/>
              </w:rPr>
              <w:t xml:space="preserve">            </w:t>
            </w:r>
            <w:r w:rsidR="008765A3" w:rsidRPr="00643749">
              <w:rPr>
                <w:b/>
                <w:sz w:val="20"/>
                <w:szCs w:val="20"/>
              </w:rPr>
              <w:t xml:space="preserve">   </w:t>
            </w:r>
            <w:r w:rsidR="00390112" w:rsidRPr="00643749">
              <w:rPr>
                <w:b/>
                <w:sz w:val="20"/>
                <w:szCs w:val="20"/>
              </w:rPr>
              <w:t>0</w:t>
            </w:r>
            <w:r w:rsidR="00643749">
              <w:rPr>
                <w:b/>
                <w:sz w:val="20"/>
                <w:szCs w:val="20"/>
              </w:rPr>
              <w:t>,00</w:t>
            </w:r>
            <w:r w:rsidR="00E6355F" w:rsidRPr="00643749">
              <w:rPr>
                <w:b/>
                <w:sz w:val="20"/>
                <w:szCs w:val="20"/>
              </w:rPr>
              <w:t xml:space="preserve">   </w:t>
            </w:r>
            <w:r w:rsidRPr="00643749">
              <w:rPr>
                <w:b/>
                <w:sz w:val="20"/>
                <w:szCs w:val="20"/>
              </w:rPr>
              <w:t>k</w:t>
            </w:r>
            <w:r w:rsidR="00643749">
              <w:rPr>
                <w:b/>
                <w:sz w:val="20"/>
                <w:szCs w:val="20"/>
              </w:rPr>
              <w:t>una</w:t>
            </w:r>
          </w:p>
          <w:p w:rsidRDefault="001669E3" w:rsidP="00870803" w:rsidR="001669E3" w:rsidRPr="00643749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4644"/>
            <w:gridSpan w:val="3"/>
            <w:vAlign w:val="center"/>
          </w:tcPr>
          <w:p w:rsidRDefault="00870803" w:rsidP="00643749" w:rsidR="006110E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1.  </w:t>
            </w:r>
            <w:r w:rsidR="006270A9" w:rsidRPr="00643749">
              <w:rPr>
                <w:b/>
                <w:sz w:val="20"/>
                <w:szCs w:val="20"/>
              </w:rPr>
              <w:t>Priznate tražbine</w:t>
            </w:r>
            <w:r w:rsidR="006110E2" w:rsidRPr="00643749">
              <w:rPr>
                <w:b/>
                <w:sz w:val="20"/>
                <w:szCs w:val="20"/>
              </w:rPr>
              <w:t xml:space="preserve"> vjerovnika</w:t>
            </w:r>
          </w:p>
          <w:p w:rsidRDefault="00643749" w:rsidP="00643749" w:rsidR="001669E3" w:rsidRPr="00643749">
            <w:r>
              <w:rPr>
                <w:b/>
                <w:sz w:val="20"/>
                <w:szCs w:val="20"/>
              </w:rPr>
              <w:t xml:space="preserve">     </w:t>
            </w:r>
            <w:r w:rsidR="006110E2" w:rsidRPr="00643749">
              <w:rPr>
                <w:b/>
                <w:sz w:val="20"/>
                <w:szCs w:val="20"/>
              </w:rPr>
              <w:t>I. isplatnog reda</w:t>
            </w:r>
            <w:r w:rsidR="006048ED" w:rsidRPr="00643749">
              <w:rPr>
                <w:b/>
                <w:sz w:val="20"/>
                <w:szCs w:val="20"/>
              </w:rPr>
              <w:t xml:space="preserve"> </w:t>
            </w:r>
            <w:r w:rsidR="00233AED" w:rsidRPr="00643749">
              <w:rPr>
                <w:b/>
                <w:sz w:val="20"/>
                <w:szCs w:val="20"/>
              </w:rPr>
              <w:t xml:space="preserve">     </w:t>
            </w:r>
            <w:r w:rsidR="00DA1760" w:rsidRPr="00643749">
              <w:rPr>
                <w:b/>
                <w:sz w:val="20"/>
                <w:szCs w:val="20"/>
              </w:rPr>
              <w:t xml:space="preserve"> </w:t>
            </w:r>
            <w:r w:rsidR="008E5D3B" w:rsidRPr="00643749">
              <w:rPr>
                <w:b/>
                <w:sz w:val="20"/>
                <w:szCs w:val="20"/>
              </w:rPr>
              <w:t xml:space="preserve">    </w:t>
            </w:r>
            <w:r>
              <w:rPr>
                <w:b/>
                <w:sz w:val="20"/>
                <w:szCs w:val="20"/>
              </w:rPr>
              <w:t xml:space="preserve">                  </w:t>
            </w:r>
            <w:r w:rsidR="004C56BA" w:rsidRPr="00643749">
              <w:rPr>
                <w:b/>
                <w:sz w:val="20"/>
                <w:szCs w:val="20"/>
              </w:rPr>
              <w:t>16.269,74</w:t>
            </w:r>
            <w:r w:rsidR="00AC2912" w:rsidRPr="0064374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kuna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5D5181" w:rsidP="005D5181" w:rsidR="005D5181" w:rsidRPr="00643749">
            <w:pPr>
              <w:pStyle w:val="Odlomakpopisa"/>
              <w:ind w:left="0"/>
              <w:rPr>
                <w:b/>
                <w:sz w:val="20"/>
                <w:szCs w:val="20"/>
              </w:rPr>
            </w:pPr>
          </w:p>
          <w:p w:rsidRDefault="00506E1A" w:rsidP="005D5181" w:rsidR="005D5181" w:rsidRPr="00643749">
            <w:pPr>
              <w:pStyle w:val="Odlomakpopisa"/>
              <w:ind w:left="0"/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 </w:t>
            </w:r>
            <w:r w:rsidR="006B7E4C" w:rsidRPr="00643749">
              <w:rPr>
                <w:b/>
                <w:sz w:val="20"/>
                <w:szCs w:val="20"/>
              </w:rPr>
              <w:t>2.</w:t>
            </w:r>
            <w:r w:rsidR="00AC2912" w:rsidRPr="00643749">
              <w:rPr>
                <w:b/>
                <w:sz w:val="20"/>
                <w:szCs w:val="20"/>
              </w:rPr>
              <w:t xml:space="preserve">  </w:t>
            </w:r>
            <w:r w:rsidR="005D5181" w:rsidRPr="00643749">
              <w:rPr>
                <w:b/>
                <w:sz w:val="20"/>
                <w:szCs w:val="20"/>
              </w:rPr>
              <w:t xml:space="preserve">Materijalna imovina   </w:t>
            </w:r>
            <w:r w:rsidR="00A5603C" w:rsidRPr="00643749">
              <w:rPr>
                <w:b/>
                <w:sz w:val="20"/>
                <w:szCs w:val="20"/>
              </w:rPr>
              <w:t xml:space="preserve">  </w:t>
            </w:r>
            <w:r w:rsidR="003E75F2" w:rsidRPr="00643749">
              <w:rPr>
                <w:b/>
                <w:sz w:val="20"/>
                <w:szCs w:val="20"/>
              </w:rPr>
              <w:t xml:space="preserve">  </w:t>
            </w:r>
            <w:r w:rsidR="00CE0702" w:rsidRPr="00643749">
              <w:rPr>
                <w:b/>
                <w:sz w:val="20"/>
                <w:szCs w:val="20"/>
              </w:rPr>
              <w:t xml:space="preserve"> </w:t>
            </w:r>
            <w:r w:rsidR="00643749">
              <w:rPr>
                <w:b/>
                <w:sz w:val="20"/>
                <w:szCs w:val="20"/>
              </w:rPr>
              <w:t xml:space="preserve">      </w:t>
            </w:r>
            <w:r w:rsidR="00264075" w:rsidRPr="00643749">
              <w:rPr>
                <w:b/>
                <w:sz w:val="20"/>
                <w:szCs w:val="20"/>
              </w:rPr>
              <w:t xml:space="preserve"> </w:t>
            </w:r>
            <w:r w:rsidR="008C034A" w:rsidRPr="00643749">
              <w:rPr>
                <w:b/>
                <w:sz w:val="20"/>
                <w:szCs w:val="20"/>
              </w:rPr>
              <w:t>289.050,00 kuna</w:t>
            </w:r>
          </w:p>
          <w:p w:rsidRDefault="003E75F2" w:rsidP="00506E1A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dxa" w:w="4644"/>
            <w:gridSpan w:val="3"/>
          </w:tcPr>
          <w:p w:rsidRDefault="00DC5DA7" w:rsidP="00350F7F" w:rsidR="00350F7F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>2.</w:t>
            </w:r>
            <w:r w:rsidR="00350F7F" w:rsidRPr="00643749">
              <w:rPr>
                <w:b/>
                <w:sz w:val="20"/>
                <w:szCs w:val="20"/>
              </w:rPr>
              <w:t xml:space="preserve">  Priznate tražbine vjerovnika</w:t>
            </w:r>
          </w:p>
          <w:p w:rsidRDefault="00350F7F" w:rsidP="00E72964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II. isplatnog reda       </w:t>
            </w:r>
            <w:r w:rsidR="005D5181" w:rsidRPr="00643749">
              <w:rPr>
                <w:b/>
                <w:sz w:val="20"/>
                <w:szCs w:val="20"/>
              </w:rPr>
              <w:t xml:space="preserve">     </w:t>
            </w:r>
            <w:r w:rsidR="007F59F8" w:rsidRPr="00643749">
              <w:rPr>
                <w:b/>
                <w:sz w:val="20"/>
                <w:szCs w:val="20"/>
              </w:rPr>
              <w:t xml:space="preserve">  </w:t>
            </w:r>
            <w:r w:rsidR="00696831" w:rsidRPr="00643749">
              <w:rPr>
                <w:b/>
                <w:sz w:val="20"/>
                <w:szCs w:val="20"/>
              </w:rPr>
              <w:t xml:space="preserve"> </w:t>
            </w:r>
            <w:r w:rsidR="002B14A8" w:rsidRPr="00643749">
              <w:rPr>
                <w:b/>
                <w:sz w:val="20"/>
                <w:szCs w:val="20"/>
              </w:rPr>
              <w:t xml:space="preserve"> </w:t>
            </w:r>
            <w:r w:rsidR="00F23410" w:rsidRPr="00643749">
              <w:rPr>
                <w:b/>
                <w:sz w:val="20"/>
                <w:szCs w:val="20"/>
              </w:rPr>
              <w:t xml:space="preserve"> </w:t>
            </w:r>
            <w:r w:rsidR="005D5181" w:rsidRPr="00643749">
              <w:rPr>
                <w:b/>
                <w:sz w:val="20"/>
                <w:szCs w:val="20"/>
              </w:rPr>
              <w:t xml:space="preserve">     </w:t>
            </w:r>
            <w:r w:rsidR="00643749">
              <w:rPr>
                <w:b/>
                <w:sz w:val="20"/>
                <w:szCs w:val="20"/>
              </w:rPr>
              <w:t xml:space="preserve">     </w:t>
            </w:r>
            <w:r w:rsidR="00515342" w:rsidRPr="00643749">
              <w:rPr>
                <w:b/>
                <w:sz w:val="20"/>
                <w:szCs w:val="20"/>
              </w:rPr>
              <w:t>779.018,73 kuna</w:t>
            </w:r>
            <w:r w:rsidR="00DC7ACA" w:rsidRPr="00643749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C2912" w:rsidRPr="00B32CD0">
        <w:tc>
          <w:tcPr>
            <w:tcW w:type="dxa" w:w="4644"/>
            <w:gridSpan w:val="3"/>
          </w:tcPr>
          <w:p w:rsidRDefault="00506E1A" w:rsidP="00506E1A" w:rsidR="00506E1A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</w:t>
            </w:r>
          </w:p>
          <w:p w:rsidRDefault="00506E1A" w:rsidP="00643749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 </w:t>
            </w:r>
            <w:r w:rsidR="00B52B3A" w:rsidRPr="00643749">
              <w:rPr>
                <w:b/>
                <w:sz w:val="20"/>
                <w:szCs w:val="20"/>
              </w:rPr>
              <w:t xml:space="preserve">3. </w:t>
            </w:r>
            <w:r w:rsidR="00AC2912" w:rsidRPr="00643749">
              <w:rPr>
                <w:b/>
                <w:sz w:val="20"/>
                <w:szCs w:val="20"/>
              </w:rPr>
              <w:t xml:space="preserve">Financijska imovina </w:t>
            </w:r>
            <w:r w:rsidR="00B52B3A" w:rsidRPr="00643749">
              <w:rPr>
                <w:b/>
                <w:sz w:val="20"/>
                <w:szCs w:val="20"/>
              </w:rPr>
              <w:t xml:space="preserve">  </w:t>
            </w:r>
            <w:r w:rsidR="00AC2912" w:rsidRPr="00643749">
              <w:rPr>
                <w:b/>
                <w:sz w:val="20"/>
                <w:szCs w:val="20"/>
              </w:rPr>
              <w:t xml:space="preserve">  </w:t>
            </w:r>
            <w:r w:rsidR="001A00FA" w:rsidRPr="00643749">
              <w:rPr>
                <w:b/>
                <w:sz w:val="20"/>
                <w:szCs w:val="20"/>
              </w:rPr>
              <w:t xml:space="preserve">         </w:t>
            </w:r>
            <w:r w:rsidR="002E5E87" w:rsidRPr="00643749">
              <w:rPr>
                <w:b/>
                <w:sz w:val="20"/>
                <w:szCs w:val="20"/>
              </w:rPr>
              <w:t xml:space="preserve"> </w:t>
            </w:r>
            <w:r w:rsidRPr="00643749">
              <w:rPr>
                <w:b/>
                <w:sz w:val="20"/>
                <w:szCs w:val="20"/>
              </w:rPr>
              <w:t xml:space="preserve">  </w:t>
            </w:r>
            <w:r w:rsidR="008E5A3B" w:rsidRPr="00643749">
              <w:rPr>
                <w:b/>
                <w:sz w:val="20"/>
                <w:szCs w:val="20"/>
              </w:rPr>
              <w:t xml:space="preserve"> </w:t>
            </w:r>
            <w:r w:rsidR="008765A3" w:rsidRPr="00643749">
              <w:rPr>
                <w:b/>
                <w:sz w:val="20"/>
                <w:szCs w:val="20"/>
              </w:rPr>
              <w:t xml:space="preserve">     </w:t>
            </w:r>
            <w:r w:rsidR="00643749">
              <w:rPr>
                <w:b/>
                <w:sz w:val="20"/>
                <w:szCs w:val="20"/>
              </w:rPr>
              <w:t xml:space="preserve">   0 ,</w:t>
            </w:r>
            <w:r w:rsidR="008765A3" w:rsidRPr="00643749">
              <w:rPr>
                <w:b/>
                <w:sz w:val="20"/>
                <w:szCs w:val="20"/>
              </w:rPr>
              <w:t>0</w:t>
            </w:r>
            <w:r w:rsidR="00643749">
              <w:rPr>
                <w:b/>
                <w:sz w:val="20"/>
                <w:szCs w:val="20"/>
              </w:rPr>
              <w:t>0</w:t>
            </w:r>
            <w:r w:rsidR="00E90C34" w:rsidRPr="00643749">
              <w:rPr>
                <w:b/>
                <w:sz w:val="20"/>
                <w:szCs w:val="20"/>
              </w:rPr>
              <w:t xml:space="preserve"> </w:t>
            </w:r>
            <w:r w:rsidR="001A00FA" w:rsidRPr="00643749">
              <w:rPr>
                <w:b/>
                <w:sz w:val="20"/>
                <w:szCs w:val="20"/>
              </w:rPr>
              <w:t xml:space="preserve"> </w:t>
            </w:r>
            <w:r w:rsidR="00AC2912" w:rsidRPr="00643749">
              <w:rPr>
                <w:b/>
                <w:sz w:val="20"/>
                <w:szCs w:val="20"/>
              </w:rPr>
              <w:t>k</w:t>
            </w:r>
            <w:r w:rsidR="00643749">
              <w:rPr>
                <w:b/>
                <w:sz w:val="20"/>
                <w:szCs w:val="20"/>
              </w:rPr>
              <w:t>una</w:t>
            </w:r>
          </w:p>
        </w:tc>
        <w:tc>
          <w:tcPr>
            <w:tcW w:type="dxa" w:w="4644"/>
            <w:gridSpan w:val="3"/>
          </w:tcPr>
          <w:p w:rsidRDefault="002B14A8" w:rsidP="00A5603C" w:rsidR="002B14A8" w:rsidRPr="00643749">
            <w:pPr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 xml:space="preserve"> </w:t>
            </w:r>
          </w:p>
          <w:p w:rsidRDefault="005D5181" w:rsidP="005D5181" w:rsidR="005D5181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2"/>
                <w:szCs w:val="22"/>
              </w:rPr>
              <w:t xml:space="preserve">UKUPNO               </w:t>
            </w:r>
            <w:r w:rsidR="002B14A8" w:rsidRPr="00643749">
              <w:rPr>
                <w:b/>
                <w:sz w:val="22"/>
                <w:szCs w:val="22"/>
              </w:rPr>
              <w:t xml:space="preserve">          </w:t>
            </w:r>
            <w:r w:rsidR="00E72964" w:rsidRPr="00643749">
              <w:rPr>
                <w:b/>
                <w:sz w:val="22"/>
                <w:szCs w:val="22"/>
              </w:rPr>
              <w:t xml:space="preserve">      </w:t>
            </w:r>
            <w:r w:rsidR="002B14A8" w:rsidRPr="00643749">
              <w:rPr>
                <w:b/>
                <w:sz w:val="22"/>
                <w:szCs w:val="22"/>
              </w:rPr>
              <w:t xml:space="preserve"> </w:t>
            </w:r>
            <w:r w:rsidR="00643749">
              <w:rPr>
                <w:b/>
                <w:sz w:val="22"/>
                <w:szCs w:val="22"/>
              </w:rPr>
              <w:t xml:space="preserve">      </w:t>
            </w:r>
            <w:r w:rsidR="00515342" w:rsidRPr="00643749">
              <w:rPr>
                <w:b/>
                <w:sz w:val="20"/>
                <w:szCs w:val="20"/>
              </w:rPr>
              <w:t>795.288,47</w:t>
            </w:r>
            <w:r w:rsidRPr="00643749">
              <w:rPr>
                <w:b/>
                <w:sz w:val="20"/>
                <w:szCs w:val="20"/>
              </w:rPr>
              <w:t xml:space="preserve"> kuna</w:t>
            </w:r>
          </w:p>
          <w:p w:rsidRDefault="00AC2912" w:rsidP="00E72964" w:rsidR="00AC2912" w:rsidRPr="00643749">
            <w:pPr>
              <w:rPr>
                <w:b/>
                <w:sz w:val="22"/>
                <w:szCs w:val="22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C2912" w:rsidP="00B32CD0" w:rsidR="00AC2912" w:rsidRPr="00B32CD0">
            <w:pPr>
              <w:ind w:left="360"/>
              <w:rPr>
                <w:sz w:val="20"/>
                <w:szCs w:val="20"/>
              </w:rPr>
            </w:pPr>
          </w:p>
          <w:p w:rsidRDefault="00AC2912" w:rsidP="00B32CD0" w:rsidR="00AC2912" w:rsidRPr="00B32CD0">
            <w:pPr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  <w:r w:rsidRPr="00B32CD0">
              <w:rPr>
                <w:b/>
                <w:sz w:val="20"/>
                <w:szCs w:val="20"/>
              </w:rPr>
              <w:t>KRATKOTRAJNA IMOVINA</w:t>
            </w:r>
          </w:p>
          <w:p w:rsidRDefault="00AC2912" w:rsidP="00B32CD0" w:rsidR="00AC2912" w:rsidRPr="00B32CD0">
            <w:pPr>
              <w:ind w:left="360"/>
              <w:rPr>
                <w:sz w:val="20"/>
                <w:szCs w:val="20"/>
              </w:rPr>
            </w:pPr>
            <w:r w:rsidRPr="00B32CD0">
              <w:rPr>
                <w:b/>
              </w:rPr>
              <w:t xml:space="preserve">            po stanju u knjigovodstvu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506E1A" w:rsidP="00643749" w:rsidR="00AC2912" w:rsidRPr="00643749">
            <w:pPr>
              <w:jc w:val="both"/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 </w:t>
            </w:r>
            <w:r w:rsidR="00AC2912" w:rsidRPr="00643749">
              <w:rPr>
                <w:b/>
                <w:sz w:val="20"/>
                <w:szCs w:val="20"/>
              </w:rPr>
              <w:t>1.Zaliha</w:t>
            </w:r>
            <w:r w:rsidR="00B34321" w:rsidRPr="00643749">
              <w:rPr>
                <w:b/>
                <w:sz w:val="20"/>
                <w:szCs w:val="20"/>
              </w:rPr>
              <w:t xml:space="preserve">                                  </w:t>
            </w:r>
            <w:r w:rsidR="00643749" w:rsidRPr="00643749">
              <w:rPr>
                <w:b/>
                <w:sz w:val="20"/>
                <w:szCs w:val="20"/>
              </w:rPr>
              <w:t xml:space="preserve">   </w:t>
            </w:r>
            <w:r w:rsidR="00B34321" w:rsidRPr="00643749">
              <w:rPr>
                <w:b/>
                <w:sz w:val="20"/>
                <w:szCs w:val="20"/>
              </w:rPr>
              <w:t xml:space="preserve">    </w:t>
            </w:r>
            <w:r w:rsidR="00643749" w:rsidRPr="00643749">
              <w:rPr>
                <w:b/>
                <w:sz w:val="20"/>
                <w:szCs w:val="20"/>
              </w:rPr>
              <w:t xml:space="preserve">          0 ,00  kuna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B00B6" w:rsidP="00AB00B6" w:rsidR="00AB00B6" w:rsidRPr="00643749">
            <w:pPr>
              <w:jc w:val="both"/>
              <w:rPr>
                <w:b/>
                <w:sz w:val="20"/>
                <w:szCs w:val="20"/>
                <w:lang w:val="pl-PL"/>
              </w:rPr>
            </w:pPr>
            <w:r w:rsidRPr="00643749">
              <w:rPr>
                <w:b/>
                <w:sz w:val="20"/>
                <w:szCs w:val="20"/>
              </w:rPr>
              <w:t xml:space="preserve">   2.</w:t>
            </w:r>
            <w:r w:rsidR="00AC2912" w:rsidRPr="00643749">
              <w:rPr>
                <w:b/>
                <w:sz w:val="20"/>
                <w:szCs w:val="20"/>
              </w:rPr>
              <w:t xml:space="preserve">Potraživanja       </w:t>
            </w:r>
            <w:r w:rsidR="008E5A3B" w:rsidRPr="00643749">
              <w:rPr>
                <w:b/>
                <w:sz w:val="20"/>
                <w:szCs w:val="20"/>
              </w:rPr>
              <w:t xml:space="preserve"> </w:t>
            </w:r>
            <w:r w:rsidRPr="00643749">
              <w:t xml:space="preserve"> </w:t>
            </w:r>
            <w:r w:rsidR="004C56BA" w:rsidRPr="00643749">
              <w:rPr>
                <w:b/>
                <w:sz w:val="20"/>
                <w:szCs w:val="20"/>
              </w:rPr>
              <w:t xml:space="preserve">                     </w:t>
            </w:r>
            <w:r w:rsidR="00643749" w:rsidRPr="00643749">
              <w:rPr>
                <w:b/>
                <w:sz w:val="20"/>
                <w:szCs w:val="20"/>
              </w:rPr>
              <w:t xml:space="preserve"> </w:t>
            </w:r>
            <w:r w:rsidR="004C56BA" w:rsidRPr="00643749">
              <w:rPr>
                <w:b/>
                <w:sz w:val="20"/>
                <w:szCs w:val="20"/>
              </w:rPr>
              <w:t xml:space="preserve">          </w:t>
            </w:r>
            <w:r w:rsidR="00643749" w:rsidRPr="00643749">
              <w:rPr>
                <w:b/>
                <w:sz w:val="20"/>
                <w:szCs w:val="20"/>
              </w:rPr>
              <w:t>0 ,00  kuna</w:t>
            </w:r>
          </w:p>
          <w:p w:rsidRDefault="00AC2912" w:rsidP="008765A3" w:rsidR="00AC2912" w:rsidRPr="00643749">
            <w:pPr>
              <w:rPr>
                <w:b/>
                <w:sz w:val="20"/>
                <w:szCs w:val="20"/>
              </w:rPr>
            </w:pP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5603C" w:rsidP="00643749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</w:t>
            </w:r>
            <w:r w:rsidR="00AC2912" w:rsidRPr="00643749">
              <w:rPr>
                <w:b/>
                <w:sz w:val="20"/>
                <w:szCs w:val="20"/>
              </w:rPr>
              <w:t xml:space="preserve">3. Financijska imovina        </w:t>
            </w:r>
            <w:r w:rsidR="00486498" w:rsidRPr="00643749">
              <w:rPr>
                <w:b/>
                <w:sz w:val="20"/>
                <w:szCs w:val="20"/>
              </w:rPr>
              <w:t xml:space="preserve">  </w:t>
            </w:r>
            <w:r w:rsidR="0048503F" w:rsidRPr="00643749">
              <w:rPr>
                <w:b/>
                <w:sz w:val="20"/>
                <w:szCs w:val="20"/>
              </w:rPr>
              <w:t xml:space="preserve"> </w:t>
            </w:r>
            <w:r w:rsidR="001B215E" w:rsidRPr="00643749">
              <w:rPr>
                <w:b/>
                <w:sz w:val="20"/>
                <w:szCs w:val="20"/>
              </w:rPr>
              <w:t xml:space="preserve"> </w:t>
            </w:r>
            <w:r w:rsidR="0097370D" w:rsidRPr="00643749">
              <w:rPr>
                <w:b/>
                <w:sz w:val="20"/>
                <w:szCs w:val="20"/>
              </w:rPr>
              <w:t xml:space="preserve">       </w:t>
            </w:r>
            <w:r w:rsidR="00264075" w:rsidRPr="00643749">
              <w:rPr>
                <w:b/>
                <w:sz w:val="20"/>
                <w:szCs w:val="20"/>
              </w:rPr>
              <w:t xml:space="preserve">  </w:t>
            </w:r>
            <w:r w:rsidR="00AB00B6" w:rsidRPr="00643749">
              <w:rPr>
                <w:b/>
                <w:sz w:val="20"/>
                <w:szCs w:val="20"/>
              </w:rPr>
              <w:t xml:space="preserve">   </w:t>
            </w:r>
            <w:r w:rsidR="008E5A3B" w:rsidRPr="00643749">
              <w:rPr>
                <w:b/>
                <w:sz w:val="20"/>
                <w:szCs w:val="20"/>
              </w:rPr>
              <w:t xml:space="preserve">  </w:t>
            </w:r>
            <w:r w:rsidR="001B215E" w:rsidRPr="00643749">
              <w:rPr>
                <w:b/>
                <w:sz w:val="20"/>
                <w:szCs w:val="20"/>
              </w:rPr>
              <w:t xml:space="preserve"> </w:t>
            </w:r>
            <w:r w:rsidR="000755DD" w:rsidRPr="00643749">
              <w:rPr>
                <w:b/>
                <w:sz w:val="20"/>
                <w:szCs w:val="20"/>
              </w:rPr>
              <w:t xml:space="preserve"> </w:t>
            </w:r>
            <w:r w:rsidR="00643749" w:rsidRPr="00643749">
              <w:rPr>
                <w:b/>
                <w:sz w:val="20"/>
                <w:szCs w:val="20"/>
              </w:rPr>
              <w:t>0 ,00  kuna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  <w:tr w:rsidR="00AC2912" w:rsidRPr="00B32CD0">
        <w:tc>
          <w:tcPr>
            <w:tcW w:type="dxa" w:w="4644"/>
            <w:gridSpan w:val="3"/>
          </w:tcPr>
          <w:p w:rsidRDefault="00A5603C" w:rsidP="00643749" w:rsidR="00AC2912" w:rsidRPr="00643749">
            <w:pPr>
              <w:rPr>
                <w:b/>
                <w:sz w:val="20"/>
                <w:szCs w:val="20"/>
              </w:rPr>
            </w:pPr>
            <w:r w:rsidRPr="00643749">
              <w:rPr>
                <w:b/>
                <w:sz w:val="20"/>
                <w:szCs w:val="20"/>
              </w:rPr>
              <w:t xml:space="preserve">   </w:t>
            </w:r>
            <w:r w:rsidR="00AC2912" w:rsidRPr="00643749">
              <w:rPr>
                <w:b/>
                <w:sz w:val="20"/>
                <w:szCs w:val="20"/>
              </w:rPr>
              <w:t>4. Novac na računu i blagajni</w:t>
            </w:r>
            <w:r w:rsidR="00323A0F" w:rsidRPr="00643749">
              <w:rPr>
                <w:b/>
                <w:sz w:val="20"/>
                <w:szCs w:val="20"/>
              </w:rPr>
              <w:t xml:space="preserve">         </w:t>
            </w:r>
            <w:r w:rsidR="00953301" w:rsidRPr="00643749">
              <w:rPr>
                <w:b/>
                <w:sz w:val="20"/>
                <w:szCs w:val="20"/>
              </w:rPr>
              <w:t xml:space="preserve"> </w:t>
            </w:r>
            <w:r w:rsidR="001B215E" w:rsidRPr="00643749">
              <w:rPr>
                <w:b/>
                <w:sz w:val="20"/>
                <w:szCs w:val="20"/>
              </w:rPr>
              <w:t xml:space="preserve"> </w:t>
            </w:r>
            <w:r w:rsidR="00D83160" w:rsidRPr="00643749">
              <w:rPr>
                <w:b/>
                <w:sz w:val="20"/>
                <w:szCs w:val="20"/>
              </w:rPr>
              <w:t xml:space="preserve"> </w:t>
            </w:r>
            <w:r w:rsidR="008E5A3B" w:rsidRPr="00643749">
              <w:rPr>
                <w:b/>
                <w:sz w:val="20"/>
                <w:szCs w:val="20"/>
              </w:rPr>
              <w:t xml:space="preserve">    </w:t>
            </w:r>
            <w:r w:rsidR="00643749" w:rsidRPr="00643749">
              <w:rPr>
                <w:b/>
                <w:sz w:val="20"/>
                <w:szCs w:val="20"/>
              </w:rPr>
              <w:t>0 ,00  kuna</w:t>
            </w:r>
          </w:p>
        </w:tc>
        <w:tc>
          <w:tcPr>
            <w:tcW w:type="dxa" w:w="4644"/>
            <w:gridSpan w:val="3"/>
          </w:tcPr>
          <w:p w:rsidRDefault="00AC2912" w:rsidP="00942BAA" w:rsidR="00AC2912" w:rsidRPr="00B32CD0">
            <w:pPr>
              <w:rPr>
                <w:b/>
                <w:i/>
                <w:sz w:val="20"/>
                <w:szCs w:val="20"/>
              </w:rPr>
            </w:pPr>
          </w:p>
        </w:tc>
      </w:tr>
    </w:tbl>
    <w:p w:rsidRDefault="00953301" w:rsidP="00041D80" w:rsidR="00953301">
      <w:pPr>
        <w:ind w:left="360"/>
        <w:jc w:val="both"/>
        <w:rPr>
          <w:b/>
        </w:rPr>
      </w:pPr>
    </w:p>
    <w:p w:rsidRDefault="00B34321" w:rsidP="00041D80" w:rsidR="00B34321">
      <w:pPr>
        <w:ind w:left="360"/>
        <w:jc w:val="both"/>
        <w:rPr>
          <w:b/>
        </w:rPr>
      </w:pPr>
    </w:p>
    <w:p w:rsidRDefault="00390E63" w:rsidP="00041D80" w:rsidR="00D53588">
      <w:pPr>
        <w:ind w:left="360"/>
        <w:jc w:val="both"/>
        <w:rPr>
          <w:b/>
        </w:rPr>
      </w:pPr>
      <w:r w:rsidRPr="004C56BA">
        <w:t xml:space="preserve">NAPOMENA: </w:t>
      </w:r>
      <w:r w:rsidR="00AB00B6" w:rsidRPr="004C56BA">
        <w:t xml:space="preserve">Knjigovodstvena vrijednost </w:t>
      </w:r>
      <w:r w:rsidR="00211BF9" w:rsidRPr="004C56BA">
        <w:t>imovine</w:t>
      </w:r>
      <w:r w:rsidR="00515342">
        <w:t xml:space="preserve"> izrađena</w:t>
      </w:r>
      <w:r w:rsidR="00211BF9" w:rsidRPr="004C56BA">
        <w:t xml:space="preserve"> </w:t>
      </w:r>
      <w:r w:rsidR="004C56BA" w:rsidRPr="004C56BA">
        <w:t>temeljem</w:t>
      </w:r>
      <w:r w:rsidR="004C56BA">
        <w:t xml:space="preserve"> procjene</w:t>
      </w:r>
      <w:r w:rsidR="004C56BA" w:rsidRPr="004C56BA">
        <w:t xml:space="preserve"> </w:t>
      </w:r>
      <w:r w:rsidR="004C56BA">
        <w:t xml:space="preserve">po ovlaštenom sudskom vještaku „Vještačenja Ciraki“ d.o.o. iz Zagreba, Ilica 174 </w:t>
      </w:r>
      <w:r w:rsidR="00665C8A" w:rsidRPr="004121B1">
        <w:rPr>
          <w:b/>
        </w:rPr>
        <w:t xml:space="preserve"> </w:t>
      </w:r>
    </w:p>
    <w:p w:rsidRDefault="00B34321" w:rsidP="00041D80" w:rsidR="00B34321">
      <w:pPr>
        <w:ind w:left="360"/>
        <w:jc w:val="both"/>
        <w:rPr>
          <w:b/>
        </w:rPr>
      </w:pPr>
    </w:p>
    <w:p w:rsidRDefault="008C5258" w:rsidP="00041D80" w:rsidR="008C5258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5D5181" w:rsidP="00041D80" w:rsidR="005D5181">
      <w:pPr>
        <w:ind w:left="360"/>
        <w:jc w:val="both"/>
        <w:rPr>
          <w:b/>
        </w:rPr>
      </w:pPr>
    </w:p>
    <w:p w:rsidRDefault="00DC7ACA" w:rsidP="00041D80" w:rsidR="00B34321" w:rsidRPr="004121B1">
      <w:pPr>
        <w:ind w:left="360"/>
        <w:jc w:val="both"/>
        <w:rPr>
          <w:b/>
        </w:rPr>
      </w:pPr>
      <w:r>
        <w:rPr>
          <w:b/>
        </w:rPr>
        <w:t>MATERIJALNA IMOVINA</w:t>
      </w:r>
    </w:p>
    <w:p w:rsidRDefault="00C63127" w:rsidP="00C63127" w:rsidR="00C63127">
      <w:pPr>
        <w:shd w:fill="FFFFFF" w:color="auto" w:val="clear"/>
        <w:jc w:val="both"/>
        <w:rPr>
          <w:rFonts w:hAnsi="Bookman Old Style" w:ascii="Bookman Old Style"/>
          <w:i/>
          <w:color w:val="000000"/>
          <w:sz w:val="18"/>
          <w:szCs w:val="18"/>
          <w:lang w:eastAsia="sl-SI"/>
        </w:rPr>
      </w:pPr>
    </w:p>
    <w:p w:rsidRDefault="00264075" w:rsidP="00C63127" w:rsidR="00264075" w:rsidRPr="003252C8">
      <w:pPr>
        <w:shd w:fill="FFFFFF" w:color="auto" w:val="clear"/>
        <w:jc w:val="both"/>
        <w:rPr>
          <w:rFonts w:hAnsi="Bookman Old Style" w:ascii="Bookman Old Style"/>
          <w:i/>
          <w:color w:val="000000"/>
          <w:lang w:eastAsia="sl-SI"/>
        </w:rPr>
      </w:pPr>
    </w:p>
    <w:p w:rsidRDefault="00D643B8" w:rsidP="004C56BA" w:rsidR="00AB00B6" w:rsidRPr="004C56BA">
      <w:pPr>
        <w:numPr>
          <w:ilvl w:val="0"/>
          <w:numId w:val="6"/>
        </w:numPr>
        <w:jc w:val="both"/>
        <w:rPr>
          <w:b/>
          <w:lang w:val="pl-PL"/>
        </w:rPr>
      </w:pPr>
      <w:r w:rsidRPr="004C56BA">
        <w:rPr>
          <w:b/>
          <w:lang w:val="pl-PL"/>
        </w:rPr>
        <w:t>NEKRETNINE</w:t>
      </w:r>
      <w:r w:rsidR="00E53663" w:rsidRPr="004C56BA">
        <w:rPr>
          <w:b/>
          <w:lang w:val="pl-PL"/>
        </w:rPr>
        <w:t xml:space="preserve"> </w:t>
      </w:r>
    </w:p>
    <w:p w:rsidRDefault="004C56BA" w:rsidP="004C56BA" w:rsidR="004C56BA" w:rsidRPr="004C56BA">
      <w:pPr>
        <w:ind w:left="696"/>
        <w:jc w:val="both"/>
        <w:rPr>
          <w:b/>
          <w:lang w:val="pl-PL"/>
        </w:rPr>
      </w:pPr>
    </w:p>
    <w:p w:rsidRDefault="004C56BA" w:rsidP="004C56BA" w:rsidR="004C56BA" w:rsidRPr="00481139">
      <w:pPr>
        <w:ind w:left="696"/>
        <w:jc w:val="both"/>
        <w:rPr>
          <w:b/>
          <w:lang w:val="pl-PL"/>
        </w:rPr>
      </w:pPr>
      <w:r w:rsidRPr="00481139">
        <w:rPr>
          <w:b/>
          <w:lang w:val="pl-PL"/>
        </w:rPr>
        <w:t>Nema</w:t>
      </w:r>
    </w:p>
    <w:p w:rsidRDefault="004C56BA" w:rsidP="004C56BA" w:rsidR="004C56BA" w:rsidRPr="004C56BA">
      <w:pPr>
        <w:ind w:left="696"/>
        <w:jc w:val="both"/>
        <w:rPr>
          <w:lang w:val="pl-PL"/>
        </w:rPr>
      </w:pPr>
    </w:p>
    <w:p w:rsidRDefault="004C56BA" w:rsidP="00D643B8" w:rsidR="00D643B8" w:rsidRPr="004C56BA">
      <w:pPr>
        <w:numPr>
          <w:ilvl w:val="0"/>
          <w:numId w:val="6"/>
        </w:numPr>
        <w:jc w:val="both"/>
        <w:rPr>
          <w:b/>
          <w:lang w:val="pl-PL"/>
        </w:rPr>
      </w:pPr>
      <w:r>
        <w:rPr>
          <w:b/>
          <w:lang w:val="pl-PL"/>
        </w:rPr>
        <w:t>POKRETNINE</w:t>
      </w:r>
    </w:p>
    <w:p w:rsidRDefault="00D643B8" w:rsidP="00D643B8" w:rsidR="00D643B8" w:rsidRPr="004C56BA">
      <w:pPr>
        <w:ind w:left="336"/>
        <w:jc w:val="both"/>
        <w:rPr>
          <w:b/>
          <w:lang w:val="pl-PL"/>
        </w:rPr>
      </w:pPr>
    </w:p>
    <w:p w:rsidRDefault="004C56BA" w:rsidP="00D643B8" w:rsidR="00D643B8" w:rsidRPr="00481139">
      <w:pPr>
        <w:jc w:val="both"/>
        <w:rPr>
          <w:b/>
        </w:rPr>
      </w:pPr>
      <w:r>
        <w:t xml:space="preserve">           </w:t>
      </w:r>
      <w:r w:rsidRPr="00481139">
        <w:rPr>
          <w:b/>
        </w:rPr>
        <w:t>289.050,00 kuna</w:t>
      </w:r>
    </w:p>
    <w:p w:rsidRDefault="004C56BA" w:rsidP="00D643B8" w:rsidR="004C56BA" w:rsidRPr="004C56BA">
      <w:pPr>
        <w:jc w:val="both"/>
        <w:rPr>
          <w:b/>
          <w:lang w:val="pl-PL"/>
        </w:rPr>
      </w:pPr>
    </w:p>
    <w:p w:rsidRDefault="009662EB" w:rsidP="009662EB" w:rsidR="00D643B8" w:rsidRPr="004C56BA">
      <w:pPr>
        <w:numPr>
          <w:ilvl w:val="0"/>
          <w:numId w:val="5"/>
        </w:numPr>
        <w:jc w:val="both"/>
        <w:rPr>
          <w:b/>
          <w:lang w:val="pl-PL"/>
        </w:rPr>
      </w:pPr>
      <w:r w:rsidRPr="004C56BA">
        <w:rPr>
          <w:b/>
          <w:lang w:val="pl-PL"/>
        </w:rPr>
        <w:t>UREDSKA OPREMA</w:t>
      </w:r>
    </w:p>
    <w:p w:rsidRDefault="007C7249" w:rsidP="007C7249" w:rsidR="007C7249" w:rsidRPr="004C56BA">
      <w:pPr>
        <w:ind w:left="696"/>
        <w:jc w:val="both"/>
        <w:rPr>
          <w:b/>
          <w:lang w:val="pl-PL"/>
        </w:rPr>
      </w:pPr>
    </w:p>
    <w:p w:rsidRDefault="004C56BA" w:rsidP="003252C8" w:rsidR="00D643B8" w:rsidRPr="00481139">
      <w:pPr>
        <w:jc w:val="both"/>
        <w:rPr>
          <w:b/>
          <w:lang w:val="pl-PL"/>
        </w:rPr>
      </w:pPr>
      <w:r>
        <w:rPr>
          <w:lang w:val="pl-PL"/>
        </w:rPr>
        <w:t xml:space="preserve">           </w:t>
      </w:r>
      <w:r w:rsidRPr="00481139">
        <w:rPr>
          <w:b/>
          <w:lang w:val="pl-PL"/>
        </w:rPr>
        <w:t>Nema</w:t>
      </w:r>
      <w:r w:rsidR="007C7249" w:rsidRPr="00481139">
        <w:rPr>
          <w:b/>
          <w:lang w:val="pl-PL"/>
        </w:rPr>
        <w:t xml:space="preserve"> </w:t>
      </w:r>
    </w:p>
    <w:p w:rsidRDefault="008C5258" w:rsidP="009662EB" w:rsidR="008C5258" w:rsidRPr="004C56BA">
      <w:pPr>
        <w:ind w:left="336"/>
        <w:jc w:val="both"/>
        <w:rPr>
          <w:lang w:val="pl-PL"/>
        </w:rPr>
      </w:pPr>
    </w:p>
    <w:p w:rsidRDefault="008C5258" w:rsidP="008C5258" w:rsidR="008C5258" w:rsidRPr="004C56BA">
      <w:pPr>
        <w:numPr>
          <w:ilvl w:val="0"/>
          <w:numId w:val="5"/>
        </w:numPr>
        <w:jc w:val="both"/>
        <w:rPr>
          <w:b/>
          <w:lang w:val="pl-PL"/>
        </w:rPr>
      </w:pPr>
      <w:r w:rsidRPr="004C56BA">
        <w:rPr>
          <w:b/>
          <w:lang w:val="pl-PL"/>
        </w:rPr>
        <w:t>KRATKOTRAJNA IMOVINA</w:t>
      </w:r>
    </w:p>
    <w:p w:rsidRDefault="008C5258" w:rsidP="008C5258" w:rsidR="008C5258" w:rsidRPr="004C56BA">
      <w:pPr>
        <w:ind w:left="720"/>
        <w:jc w:val="both"/>
        <w:rPr>
          <w:b/>
          <w:lang w:val="pl-PL"/>
        </w:rPr>
      </w:pPr>
    </w:p>
    <w:p w:rsidRDefault="004C56BA" w:rsidP="004C56BA" w:rsidR="002A6737" w:rsidRPr="00481139">
      <w:pPr>
        <w:jc w:val="both"/>
        <w:rPr>
          <w:b/>
          <w:lang w:val="pl-PL"/>
        </w:rPr>
      </w:pPr>
      <w:r>
        <w:t xml:space="preserve">           </w:t>
      </w:r>
      <w:r w:rsidRPr="00481139">
        <w:rPr>
          <w:b/>
        </w:rPr>
        <w:t>Nema</w:t>
      </w:r>
    </w:p>
    <w:p w:rsidRDefault="002A6737" w:rsidP="002B14A8" w:rsidR="002A6737" w:rsidRPr="004C56BA">
      <w:pPr>
        <w:rPr>
          <w:b/>
          <w:sz w:val="32"/>
          <w:szCs w:val="32"/>
        </w:rPr>
      </w:pPr>
    </w:p>
    <w:p w:rsidRDefault="002A6737" w:rsidP="002B14A8" w:rsidR="002A6737" w:rsidRPr="004C56BA">
      <w:pPr>
        <w:rPr>
          <w:b/>
          <w:sz w:val="32"/>
          <w:szCs w:val="32"/>
        </w:rPr>
      </w:pPr>
    </w:p>
    <w:p w:rsidRDefault="002A6737" w:rsidP="002B14A8" w:rsidR="002A6737">
      <w:pPr>
        <w:rPr>
          <w:b/>
          <w:sz w:val="32"/>
          <w:szCs w:val="32"/>
        </w:rPr>
      </w:pPr>
    </w:p>
    <w:p w:rsidRDefault="002A6737" w:rsidP="002B14A8" w:rsidR="002A6737">
      <w:pPr>
        <w:rPr>
          <w:b/>
          <w:sz w:val="32"/>
          <w:szCs w:val="32"/>
        </w:rPr>
      </w:pPr>
    </w:p>
    <w:p w:rsidRDefault="005D5181" w:rsidP="000C1288" w:rsidR="000C1288">
      <w:r>
        <w:t xml:space="preserve">U Miholjancu, </w:t>
      </w:r>
      <w:r w:rsidR="000C1288">
        <w:t>17.prosinca 2018.godine</w:t>
      </w:r>
    </w:p>
    <w:p w:rsidRDefault="005D5181" w:rsidP="005D5181" w:rsidR="005D5181"/>
    <w:p w:rsidRDefault="005D5181" w:rsidP="005D5181" w:rsidR="005D5181"/>
    <w:p w:rsidRDefault="005D5181" w:rsidP="005D5181" w:rsidR="005D5181">
      <w:r>
        <w:t xml:space="preserve">                                                                                                     Stečajni upravitelj:</w:t>
      </w:r>
    </w:p>
    <w:p w:rsidRDefault="005D5181" w:rsidP="005D5181" w:rsidR="005D5181">
      <w:r>
        <w:t xml:space="preserve">                                                                                                  Marijan Drljanovčan, dipl.ing.</w:t>
      </w:r>
    </w:p>
    <w:p w:rsidRDefault="005D5181" w:rsidP="005D5181" w:rsidR="005D5181"/>
    <w:p w:rsidRDefault="002456B8" w:rsidP="009E1C11" w:rsidR="0034024A">
      <w:pPr>
        <w:ind w:left="708"/>
        <w:rPr>
          <w:b/>
          <w:i/>
        </w:rPr>
      </w:pP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  <w:r w:rsidRPr="003A6F6E">
        <w:rPr>
          <w:b/>
          <w:i/>
        </w:rPr>
        <w:tab/>
      </w:r>
    </w:p>
    <w:p w:rsidRDefault="00E41BAD" w:rsidP="000952A6" w:rsidR="00E41BAD">
      <w:pPr>
        <w:rPr>
          <w:b/>
          <w:sz w:val="28"/>
          <w:szCs w:val="28"/>
        </w:rPr>
      </w:pPr>
    </w:p>
    <w:p w:rsidRDefault="002A6737" w:rsidP="000952A6" w:rsidR="002A6737">
      <w:pPr>
        <w:rPr>
          <w:b/>
          <w:sz w:val="28"/>
          <w:szCs w:val="28"/>
        </w:rPr>
      </w:pPr>
    </w:p>
    <w:p w:rsidRDefault="002A6737" w:rsidP="000952A6" w:rsidR="002A6737">
      <w:pPr>
        <w:rPr>
          <w:b/>
          <w:sz w:val="28"/>
          <w:szCs w:val="28"/>
        </w:rPr>
      </w:pPr>
    </w:p>
    <w:p w:rsidRDefault="002A6737" w:rsidP="000952A6" w:rsidR="002A6737">
      <w:pPr>
        <w:rPr>
          <w:b/>
          <w:sz w:val="28"/>
          <w:szCs w:val="28"/>
        </w:rPr>
      </w:pPr>
    </w:p>
    <w:p w:rsidRDefault="002A6737" w:rsidP="000952A6" w:rsidR="002A6737">
      <w:pPr>
        <w:rPr>
          <w:b/>
          <w:sz w:val="28"/>
          <w:szCs w:val="28"/>
        </w:rPr>
      </w:pPr>
    </w:p>
    <w:p w:rsidRDefault="005D5181" w:rsidP="000952A6" w:rsidR="005D5181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515342" w:rsidP="000952A6" w:rsidR="00515342">
      <w:pPr>
        <w:rPr>
          <w:b/>
          <w:sz w:val="28"/>
          <w:szCs w:val="28"/>
        </w:rPr>
      </w:pPr>
    </w:p>
    <w:p w:rsidRDefault="00643749" w:rsidP="000952A6" w:rsidR="00643749">
      <w:pPr>
        <w:rPr>
          <w:b/>
          <w:sz w:val="28"/>
          <w:szCs w:val="28"/>
        </w:rPr>
      </w:pPr>
    </w:p>
    <w:p w:rsidRDefault="00C701DE" w:rsidP="007148E5" w:rsidR="00C701DE">
      <w:pPr>
        <w:rPr>
          <w:b/>
          <w:sz w:val="28"/>
          <w:szCs w:val="28"/>
        </w:rPr>
      </w:pPr>
    </w:p>
    <w:p w:rsidRDefault="00515342" w:rsidP="00515342" w:rsidR="00515342" w:rsidRPr="004C56BA">
      <w:pPr>
        <w:rPr>
          <w:b/>
        </w:rPr>
      </w:pPr>
      <w:r w:rsidRPr="004C56BA">
        <w:rPr>
          <w:b/>
        </w:rPr>
        <w:t>Nadležni trgovački sud: Trgovački sud u Zagrebu</w:t>
      </w:r>
    </w:p>
    <w:p w:rsidRDefault="00515342" w:rsidP="00515342" w:rsidR="000C1288">
      <w:pPr>
        <w:rPr>
          <w:b/>
        </w:rPr>
      </w:pPr>
      <w:r w:rsidRPr="004C56BA">
        <w:rPr>
          <w:b/>
        </w:rPr>
        <w:t xml:space="preserve">Poslovni broj spisa: Posl.broj: </w:t>
      </w:r>
      <w:r w:rsidR="000C1288">
        <w:rPr>
          <w:b/>
        </w:rPr>
        <w:t>48.St-1491/18</w:t>
      </w:r>
    </w:p>
    <w:p w:rsidRDefault="00515342" w:rsidP="00515342" w:rsidR="00515342" w:rsidRPr="005D5181">
      <w:pPr>
        <w:rPr>
          <w:b/>
          <w:sz w:val="28"/>
          <w:szCs w:val="28"/>
          <w:lang w:val="pt-BR"/>
        </w:rPr>
      </w:pPr>
      <w:r w:rsidRPr="004C56BA">
        <w:rPr>
          <w:b/>
        </w:rPr>
        <w:t>Stečajni dužnik</w:t>
      </w:r>
      <w:r>
        <w:rPr>
          <w:b/>
          <w:sz w:val="28"/>
          <w:szCs w:val="28"/>
        </w:rPr>
        <w:t xml:space="preserve"> </w:t>
      </w:r>
      <w:r>
        <w:rPr>
          <w:b/>
        </w:rPr>
        <w:t>:</w:t>
      </w:r>
      <w:r w:rsidRPr="005D5181">
        <w:rPr>
          <w:b/>
          <w:sz w:val="28"/>
          <w:szCs w:val="28"/>
        </w:rPr>
        <w:t xml:space="preserve"> </w:t>
      </w:r>
      <w:r>
        <w:rPr>
          <w:b/>
        </w:rPr>
        <w:t>Stečajna masa</w:t>
      </w:r>
      <w:r w:rsidRPr="004A432A">
        <w:rPr>
          <w:b/>
        </w:rPr>
        <w:t xml:space="preserve"> iza stečajnog dužnika STOLARIJA LOVREK d.o.o.,</w:t>
      </w:r>
      <w:r w:rsidRPr="0050441C">
        <w:t xml:space="preserve"> </w:t>
      </w:r>
      <w:r w:rsidRPr="00496896">
        <w:rPr>
          <w:b/>
        </w:rPr>
        <w:t xml:space="preserve"> Miholjanec, A. Mihanovića 131, OIB: </w:t>
      </w:r>
      <w:r w:rsidRPr="00B61BF3">
        <w:rPr>
          <w:b/>
        </w:rPr>
        <w:t>37264894004</w:t>
      </w:r>
    </w:p>
    <w:p w:rsidRDefault="007A7639" w:rsidP="0055732E" w:rsidR="007A7639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Default="00150B0C" w:rsidP="00150B0C" w:rsidR="00150B0C" w:rsidRPr="00515342">
      <w:pPr>
        <w:ind w:left="708"/>
        <w:jc w:val="center"/>
        <w:rPr>
          <w:b/>
        </w:rPr>
      </w:pPr>
      <w:r w:rsidRPr="00515342">
        <w:rPr>
          <w:b/>
        </w:rPr>
        <w:t>POPIS PREDMETA STEČAJNE MASE</w:t>
      </w:r>
    </w:p>
    <w:p w:rsidRDefault="000C1288" w:rsidP="000C1288" w:rsidR="000C1288" w:rsidRPr="00B32CD0">
      <w:pPr>
        <w:ind w:left="1080"/>
        <w:rPr>
          <w:b/>
        </w:rPr>
      </w:pPr>
      <w:r>
        <w:rPr>
          <w:b/>
        </w:rPr>
        <w:t xml:space="preserve">                                </w:t>
      </w:r>
      <w:r w:rsidR="00150B0C" w:rsidRPr="00515342">
        <w:rPr>
          <w:b/>
        </w:rPr>
        <w:t xml:space="preserve">NA DAN </w:t>
      </w:r>
      <w:r>
        <w:rPr>
          <w:b/>
        </w:rPr>
        <w:t>26.travnja 2018.godine</w:t>
      </w:r>
    </w:p>
    <w:p w:rsidRDefault="000C1288" w:rsidP="000C1288" w:rsidR="00150B0C">
      <w:pPr>
        <w:ind w:left="708"/>
        <w:jc w:val="center"/>
        <w:rPr>
          <w:b/>
        </w:rPr>
      </w:pPr>
      <w:r w:rsidRPr="00515342">
        <w:rPr>
          <w:b/>
        </w:rPr>
        <w:t xml:space="preserve"> </w:t>
      </w:r>
      <w:r w:rsidR="00150B0C" w:rsidRPr="00515342">
        <w:rPr>
          <w:b/>
        </w:rPr>
        <w:t xml:space="preserve">(članak </w:t>
      </w:r>
      <w:r w:rsidR="0052025A" w:rsidRPr="00515342">
        <w:rPr>
          <w:b/>
        </w:rPr>
        <w:t>221</w:t>
      </w:r>
      <w:r w:rsidR="00150B0C" w:rsidRPr="00515342">
        <w:rPr>
          <w:b/>
        </w:rPr>
        <w:t>. Stečajnog zakona)</w:t>
      </w:r>
    </w:p>
    <w:p w:rsidRDefault="00515342" w:rsidP="00150B0C" w:rsidR="00515342" w:rsidRPr="00515342">
      <w:pPr>
        <w:ind w:left="708"/>
        <w:jc w:val="center"/>
        <w:rPr>
          <w:b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1008"/>
        <w:gridCol w:w="3636"/>
        <w:gridCol w:w="2322"/>
        <w:gridCol w:w="2322"/>
      </w:tblGrid>
      <w:tr w:rsidR="00150B0C" w:rsidRPr="00B32CD0">
        <w:tc>
          <w:tcPr>
            <w:tcW w:type="dxa" w:w="1008"/>
          </w:tcPr>
          <w:p w:rsidRDefault="00150B0C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Redni broj</w:t>
            </w:r>
          </w:p>
        </w:tc>
        <w:tc>
          <w:tcPr>
            <w:tcW w:type="dxa" w:w="3636"/>
          </w:tcPr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NEKRETNINE I POKRETNINE</w:t>
            </w:r>
          </w:p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VRIJEDNOST U</w:t>
            </w:r>
          </w:p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KUNAMA</w:t>
            </w:r>
            <w:r w:rsidR="0020193E" w:rsidRPr="00643749">
              <w:rPr>
                <w:b/>
                <w:sz w:val="22"/>
                <w:szCs w:val="22"/>
              </w:rPr>
              <w:t>-</w:t>
            </w:r>
            <w:r w:rsidR="001F1B59" w:rsidRPr="00643749">
              <w:rPr>
                <w:b/>
                <w:sz w:val="22"/>
                <w:szCs w:val="22"/>
              </w:rPr>
              <w:t>knjigovodstvena</w:t>
            </w:r>
          </w:p>
        </w:tc>
        <w:tc>
          <w:tcPr>
            <w:tcW w:type="dxa" w:w="2322"/>
          </w:tcPr>
          <w:p w:rsidRDefault="00884847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 xml:space="preserve"> </w:t>
            </w:r>
          </w:p>
          <w:p w:rsidRDefault="00884847" w:rsidP="00B32CD0" w:rsidR="00884847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NAPOMENA</w:t>
            </w:r>
          </w:p>
        </w:tc>
      </w:tr>
      <w:tr w:rsidR="00150B0C" w:rsidRPr="00B32CD0">
        <w:trPr>
          <w:trHeight w:val="747"/>
        </w:trPr>
        <w:tc>
          <w:tcPr>
            <w:tcW w:type="dxa" w:w="1008"/>
          </w:tcPr>
          <w:p w:rsidRDefault="007B6546" w:rsidP="00B32CD0" w:rsidR="007B6546" w:rsidRPr="00643749">
            <w:pPr>
              <w:jc w:val="center"/>
              <w:rPr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1.</w:t>
            </w:r>
          </w:p>
        </w:tc>
        <w:tc>
          <w:tcPr>
            <w:tcW w:type="dxa" w:w="3636"/>
          </w:tcPr>
          <w:p w:rsidRDefault="007B6546" w:rsidP="00884847" w:rsidR="007B6546" w:rsidRPr="00643749">
            <w:pPr>
              <w:rPr>
                <w:sz w:val="22"/>
                <w:szCs w:val="22"/>
              </w:rPr>
            </w:pPr>
          </w:p>
          <w:p w:rsidRDefault="009A451F" w:rsidP="00884847" w:rsidR="00150B0C" w:rsidRPr="00643749">
            <w:pPr>
              <w:rPr>
                <w:sz w:val="22"/>
                <w:szCs w:val="22"/>
              </w:rPr>
            </w:pPr>
            <w:r w:rsidRPr="00643749">
              <w:rPr>
                <w:sz w:val="20"/>
                <w:szCs w:val="20"/>
              </w:rPr>
              <w:t>Nematerijalna imovina</w:t>
            </w:r>
          </w:p>
        </w:tc>
        <w:tc>
          <w:tcPr>
            <w:tcW w:type="dxa" w:w="2322"/>
          </w:tcPr>
          <w:p w:rsidRDefault="00345260" w:rsidP="00B32CD0" w:rsidR="00345260" w:rsidRPr="00643749">
            <w:pPr>
              <w:jc w:val="center"/>
              <w:rPr>
                <w:sz w:val="22"/>
                <w:szCs w:val="22"/>
              </w:rPr>
            </w:pPr>
          </w:p>
          <w:p w:rsidRDefault="007148E5" w:rsidP="00B32CD0" w:rsidR="00150B0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  <w:p w:rsidRDefault="0091491A" w:rsidP="00B32CD0" w:rsidR="0091491A" w:rsidRPr="00643749">
            <w:pPr>
              <w:jc w:val="center"/>
              <w:rPr>
                <w:sz w:val="22"/>
                <w:szCs w:val="22"/>
              </w:rPr>
            </w:pPr>
          </w:p>
        </w:tc>
      </w:tr>
      <w:tr w:rsidR="00150B0C" w:rsidRPr="00B32CD0">
        <w:tc>
          <w:tcPr>
            <w:tcW w:type="dxa" w:w="1008"/>
          </w:tcPr>
          <w:p w:rsidRDefault="00AA63FA" w:rsidP="00B32CD0" w:rsidR="00AA63FA" w:rsidRPr="00643749">
            <w:pPr>
              <w:jc w:val="center"/>
              <w:rPr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2.</w:t>
            </w:r>
          </w:p>
        </w:tc>
        <w:tc>
          <w:tcPr>
            <w:tcW w:type="dxa" w:w="3636"/>
          </w:tcPr>
          <w:p w:rsidRDefault="00AA63FA" w:rsidP="00884847" w:rsidR="00AA63FA" w:rsidRPr="00643749">
            <w:pPr>
              <w:rPr>
                <w:sz w:val="22"/>
                <w:szCs w:val="22"/>
              </w:rPr>
            </w:pPr>
          </w:p>
          <w:p w:rsidRDefault="009A451F" w:rsidP="00884847" w:rsidR="00150B0C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M</w:t>
            </w:r>
            <w:r w:rsidR="00045B36" w:rsidRPr="00643749">
              <w:rPr>
                <w:sz w:val="22"/>
                <w:szCs w:val="22"/>
              </w:rPr>
              <w:t>aterijalna imovina</w:t>
            </w:r>
            <w:r w:rsidRPr="00643749">
              <w:rPr>
                <w:sz w:val="22"/>
                <w:szCs w:val="22"/>
              </w:rPr>
              <w:t xml:space="preserve"> (nekretnine</w:t>
            </w:r>
            <w:r w:rsidR="00E27A7E" w:rsidRPr="00643749">
              <w:rPr>
                <w:sz w:val="22"/>
                <w:szCs w:val="22"/>
              </w:rPr>
              <w:t>,</w:t>
            </w:r>
            <w:r w:rsidR="00FF6616" w:rsidRPr="00643749">
              <w:rPr>
                <w:sz w:val="22"/>
                <w:szCs w:val="22"/>
              </w:rPr>
              <w:t xml:space="preserve"> pokretnine</w:t>
            </w:r>
            <w:r w:rsidR="00E27A7E" w:rsidRPr="00643749">
              <w:rPr>
                <w:sz w:val="22"/>
                <w:szCs w:val="22"/>
              </w:rPr>
              <w:t xml:space="preserve"> i materijalna imovina u pripremi </w:t>
            </w:r>
            <w:r w:rsidRPr="00643749">
              <w:rPr>
                <w:sz w:val="22"/>
                <w:szCs w:val="22"/>
              </w:rPr>
              <w:t>)</w:t>
            </w:r>
          </w:p>
        </w:tc>
        <w:tc>
          <w:tcPr>
            <w:tcW w:type="dxa" w:w="2322"/>
          </w:tcPr>
          <w:p w:rsidRDefault="00AA63FA" w:rsidP="00B32CD0" w:rsidR="00AA63FA" w:rsidRPr="00643749">
            <w:pPr>
              <w:jc w:val="center"/>
              <w:rPr>
                <w:sz w:val="22"/>
                <w:szCs w:val="22"/>
              </w:rPr>
            </w:pPr>
          </w:p>
          <w:p w:rsidRDefault="003252C8" w:rsidP="00B32CD0" w:rsidR="003252C8" w:rsidRPr="00643749">
            <w:pPr>
              <w:jc w:val="center"/>
              <w:rPr>
                <w:sz w:val="22"/>
                <w:szCs w:val="22"/>
              </w:rPr>
            </w:pPr>
          </w:p>
          <w:p w:rsidRDefault="00643749" w:rsidP="00515342" w:rsidR="00515342" w:rsidRPr="00643749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515342" w:rsidRPr="00643749">
              <w:rPr>
                <w:b/>
              </w:rPr>
              <w:t>289.050,00 kuna</w:t>
            </w:r>
          </w:p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</w:tc>
      </w:tr>
      <w:tr w:rsidR="0050183C" w:rsidRPr="00B32CD0">
        <w:tc>
          <w:tcPr>
            <w:tcW w:type="dxa" w:w="1008"/>
          </w:tcPr>
          <w:p w:rsidRDefault="0050183C" w:rsidP="00B32CD0" w:rsidR="0050183C" w:rsidRPr="00643749">
            <w:pPr>
              <w:jc w:val="center"/>
              <w:rPr>
                <w:sz w:val="22"/>
                <w:szCs w:val="22"/>
              </w:rPr>
            </w:pPr>
          </w:p>
          <w:p w:rsidRDefault="0050183C" w:rsidP="00B32CD0" w:rsidR="0050183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 xml:space="preserve">3. </w:t>
            </w:r>
          </w:p>
        </w:tc>
        <w:tc>
          <w:tcPr>
            <w:tcW w:type="dxa" w:w="3636"/>
          </w:tcPr>
          <w:p w:rsidRDefault="0050183C" w:rsidP="00884847" w:rsidR="0050183C" w:rsidRPr="00643749">
            <w:pPr>
              <w:rPr>
                <w:sz w:val="22"/>
                <w:szCs w:val="22"/>
              </w:rPr>
            </w:pPr>
          </w:p>
          <w:p w:rsidRDefault="0050183C" w:rsidP="00884847" w:rsidR="0050183C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Dugotrajna financijska imovina (udjeli)</w:t>
            </w:r>
          </w:p>
        </w:tc>
        <w:tc>
          <w:tcPr>
            <w:tcW w:type="dxa" w:w="2322"/>
          </w:tcPr>
          <w:p w:rsidRDefault="0050183C" w:rsidP="00B32CD0" w:rsidR="0050183C" w:rsidRPr="00643749">
            <w:pPr>
              <w:jc w:val="center"/>
              <w:rPr>
                <w:sz w:val="22"/>
                <w:szCs w:val="22"/>
              </w:rPr>
            </w:pPr>
          </w:p>
          <w:p w:rsidRDefault="003E4E67" w:rsidP="00B32CD0" w:rsidR="0050183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50183C" w:rsidP="00B32CD0" w:rsidR="0050183C" w:rsidRPr="00643749">
            <w:pPr>
              <w:jc w:val="center"/>
              <w:rPr>
                <w:sz w:val="22"/>
                <w:szCs w:val="22"/>
              </w:rPr>
            </w:pPr>
          </w:p>
        </w:tc>
      </w:tr>
      <w:tr w:rsidR="00045B36" w:rsidRPr="00B32CD0">
        <w:tc>
          <w:tcPr>
            <w:tcW w:type="dxa" w:w="1008"/>
          </w:tcPr>
          <w:p w:rsidRDefault="00AA63FA" w:rsidP="00B32CD0" w:rsidR="00AA63FA" w:rsidRPr="00643749">
            <w:pPr>
              <w:jc w:val="center"/>
              <w:rPr>
                <w:sz w:val="22"/>
                <w:szCs w:val="22"/>
              </w:rPr>
            </w:pPr>
          </w:p>
          <w:p w:rsidRDefault="0050183C" w:rsidP="00B32CD0" w:rsidR="00045B36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4</w:t>
            </w:r>
            <w:r w:rsidR="00045B36" w:rsidRPr="00643749">
              <w:rPr>
                <w:sz w:val="22"/>
                <w:szCs w:val="22"/>
              </w:rPr>
              <w:t>.</w:t>
            </w:r>
          </w:p>
        </w:tc>
        <w:tc>
          <w:tcPr>
            <w:tcW w:type="dxa" w:w="3636"/>
          </w:tcPr>
          <w:p w:rsidRDefault="00AA63FA" w:rsidP="00884847" w:rsidR="00AA63FA" w:rsidRPr="00643749">
            <w:pPr>
              <w:rPr>
                <w:sz w:val="22"/>
                <w:szCs w:val="22"/>
              </w:rPr>
            </w:pPr>
          </w:p>
          <w:p w:rsidRDefault="00D825F3" w:rsidP="009A451F" w:rsidR="00045B36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Potraživanja od kupaca i države</w:t>
            </w:r>
          </w:p>
        </w:tc>
        <w:tc>
          <w:tcPr>
            <w:tcW w:type="dxa" w:w="2322"/>
          </w:tcPr>
          <w:p w:rsidRDefault="00A5603C" w:rsidP="00B32CD0" w:rsidR="00A5603C" w:rsidRPr="00643749">
            <w:pPr>
              <w:jc w:val="center"/>
              <w:rPr>
                <w:sz w:val="22"/>
                <w:szCs w:val="22"/>
              </w:rPr>
            </w:pPr>
          </w:p>
          <w:p w:rsidRDefault="00515342" w:rsidP="00515342" w:rsidR="00CE0702" w:rsidRPr="00643749">
            <w:pPr>
              <w:jc w:val="center"/>
              <w:rPr>
                <w:sz w:val="22"/>
                <w:szCs w:val="22"/>
                <w:lang w:val="pl-PL"/>
              </w:rPr>
            </w:pPr>
            <w:r w:rsidRPr="00643749">
              <w:rPr>
                <w:sz w:val="22"/>
                <w:szCs w:val="22"/>
              </w:rPr>
              <w:t>0</w:t>
            </w:r>
          </w:p>
          <w:p w:rsidRDefault="00045B36" w:rsidP="00B32CD0" w:rsidR="00045B36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CF3541" w:rsidP="00B32CD0" w:rsidR="00045B36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 xml:space="preserve"> </w:t>
            </w:r>
          </w:p>
        </w:tc>
      </w:tr>
      <w:tr w:rsidR="00884847" w:rsidRPr="00B32CD0">
        <w:tc>
          <w:tcPr>
            <w:tcW w:type="dxa" w:w="1008"/>
          </w:tcPr>
          <w:p w:rsidRDefault="008F57C9" w:rsidP="00B32CD0" w:rsidR="008F57C9" w:rsidRPr="00643749">
            <w:pPr>
              <w:jc w:val="center"/>
              <w:rPr>
                <w:sz w:val="22"/>
                <w:szCs w:val="22"/>
              </w:rPr>
            </w:pPr>
          </w:p>
          <w:p w:rsidRDefault="0050183C" w:rsidP="00B32CD0" w:rsidR="00884847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5</w:t>
            </w:r>
            <w:r w:rsidR="00884847" w:rsidRPr="00643749">
              <w:rPr>
                <w:sz w:val="22"/>
                <w:szCs w:val="22"/>
              </w:rPr>
              <w:t>.</w:t>
            </w:r>
          </w:p>
        </w:tc>
        <w:tc>
          <w:tcPr>
            <w:tcW w:type="dxa" w:w="3636"/>
          </w:tcPr>
          <w:p w:rsidRDefault="00D8390B" w:rsidP="001F1B59" w:rsidR="00D8390B" w:rsidRPr="00643749">
            <w:pPr>
              <w:rPr>
                <w:sz w:val="22"/>
                <w:szCs w:val="22"/>
              </w:rPr>
            </w:pPr>
          </w:p>
          <w:p w:rsidRDefault="00D825F3" w:rsidP="009A451F" w:rsidR="00884847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Kratkotrajna financijska imovina</w:t>
            </w:r>
          </w:p>
        </w:tc>
        <w:tc>
          <w:tcPr>
            <w:tcW w:type="dxa" w:w="2322"/>
          </w:tcPr>
          <w:p w:rsidRDefault="00D825F3" w:rsidP="00B32CD0" w:rsidR="00D825F3" w:rsidRPr="00643749">
            <w:pPr>
              <w:jc w:val="center"/>
              <w:rPr>
                <w:sz w:val="22"/>
                <w:szCs w:val="22"/>
              </w:rPr>
            </w:pPr>
          </w:p>
          <w:p w:rsidRDefault="00764641" w:rsidP="00B32CD0" w:rsidR="0050183C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0</w:t>
            </w:r>
          </w:p>
          <w:p w:rsidRDefault="00884847" w:rsidP="00B32CD0" w:rsidR="00884847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884847" w:rsidP="003C0995" w:rsidR="00884847" w:rsidRPr="00643749">
            <w:pPr>
              <w:rPr>
                <w:sz w:val="22"/>
                <w:szCs w:val="22"/>
              </w:rPr>
            </w:pPr>
          </w:p>
        </w:tc>
      </w:tr>
      <w:tr w:rsidR="00CF1849" w:rsidRPr="00B32CD0">
        <w:trPr>
          <w:trHeight w:val="393"/>
        </w:trPr>
        <w:tc>
          <w:tcPr>
            <w:tcW w:type="dxa" w:w="1008"/>
          </w:tcPr>
          <w:p w:rsidRDefault="00A37483" w:rsidP="00B32CD0" w:rsidR="00A37483" w:rsidRPr="00643749">
            <w:pPr>
              <w:jc w:val="center"/>
              <w:rPr>
                <w:sz w:val="22"/>
                <w:szCs w:val="22"/>
              </w:rPr>
            </w:pPr>
          </w:p>
          <w:p w:rsidRDefault="00723408" w:rsidP="00B32CD0" w:rsidR="00CF1849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6</w:t>
            </w:r>
            <w:r w:rsidR="00CF1849" w:rsidRPr="00643749">
              <w:rPr>
                <w:sz w:val="22"/>
                <w:szCs w:val="22"/>
              </w:rPr>
              <w:t xml:space="preserve">. </w:t>
            </w:r>
          </w:p>
          <w:p w:rsidRDefault="009C5886" w:rsidP="00B32CD0" w:rsidR="009C5886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3636"/>
          </w:tcPr>
          <w:p w:rsidRDefault="00A37483" w:rsidP="001F1B59" w:rsidR="00A37483" w:rsidRPr="00643749">
            <w:pPr>
              <w:rPr>
                <w:sz w:val="22"/>
                <w:szCs w:val="22"/>
              </w:rPr>
            </w:pPr>
          </w:p>
          <w:p w:rsidRDefault="005C52BA" w:rsidP="001F1B59" w:rsidR="00CF1849" w:rsidRPr="00643749">
            <w:pPr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Novac na računu i u blagajni</w:t>
            </w:r>
          </w:p>
        </w:tc>
        <w:tc>
          <w:tcPr>
            <w:tcW w:type="dxa" w:w="2322"/>
          </w:tcPr>
          <w:p w:rsidRDefault="00A37483" w:rsidP="00B32CD0" w:rsidR="00A37483" w:rsidRPr="00643749">
            <w:pPr>
              <w:jc w:val="center"/>
              <w:rPr>
                <w:sz w:val="22"/>
                <w:szCs w:val="22"/>
              </w:rPr>
            </w:pPr>
          </w:p>
          <w:p w:rsidRDefault="00F64051" w:rsidP="00B32CD0" w:rsidR="00CF1849" w:rsidRPr="00643749">
            <w:pPr>
              <w:jc w:val="center"/>
              <w:rPr>
                <w:sz w:val="22"/>
                <w:szCs w:val="22"/>
              </w:rPr>
            </w:pPr>
            <w:r w:rsidRPr="00643749">
              <w:rPr>
                <w:sz w:val="22"/>
                <w:szCs w:val="22"/>
              </w:rPr>
              <w:t>0</w:t>
            </w:r>
          </w:p>
        </w:tc>
        <w:tc>
          <w:tcPr>
            <w:tcW w:type="dxa" w:w="2322"/>
          </w:tcPr>
          <w:p w:rsidRDefault="00CF1849" w:rsidP="001F1B59" w:rsidR="00CF1849" w:rsidRPr="00643749">
            <w:pPr>
              <w:rPr>
                <w:sz w:val="20"/>
                <w:szCs w:val="20"/>
              </w:rPr>
            </w:pPr>
          </w:p>
        </w:tc>
      </w:tr>
      <w:tr w:rsidR="00150B0C" w:rsidRPr="00B32CD0">
        <w:trPr>
          <w:trHeight w:val="389"/>
        </w:trPr>
        <w:tc>
          <w:tcPr>
            <w:tcW w:type="dxa" w:w="1008"/>
          </w:tcPr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3636"/>
          </w:tcPr>
          <w:p w:rsidRDefault="0091491A" w:rsidP="00B32CD0" w:rsidR="0091491A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884847" w:rsidP="00B32CD0" w:rsidR="00150B0C" w:rsidRPr="00643749">
            <w:pPr>
              <w:jc w:val="center"/>
              <w:rPr>
                <w:b/>
                <w:sz w:val="22"/>
                <w:szCs w:val="22"/>
              </w:rPr>
            </w:pPr>
            <w:r w:rsidRPr="00643749">
              <w:rPr>
                <w:b/>
                <w:sz w:val="22"/>
                <w:szCs w:val="22"/>
              </w:rPr>
              <w:t>UKUPNO</w:t>
            </w:r>
          </w:p>
        </w:tc>
        <w:tc>
          <w:tcPr>
            <w:tcW w:type="dxa" w:w="2322"/>
          </w:tcPr>
          <w:p w:rsidRDefault="0091491A" w:rsidP="00B32CD0" w:rsidR="0091491A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643749" w:rsidP="00515342" w:rsidR="00643749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</w:t>
            </w:r>
          </w:p>
          <w:p w:rsidRDefault="00643749" w:rsidP="00515342" w:rsidR="00515342" w:rsidRPr="00643749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515342" w:rsidRPr="00643749">
              <w:rPr>
                <w:b/>
              </w:rPr>
              <w:t>289.050,00 kuna</w:t>
            </w:r>
          </w:p>
          <w:p w:rsidRDefault="0050183C" w:rsidP="00B32CD0" w:rsidR="0050183C" w:rsidRPr="00643749">
            <w:pPr>
              <w:jc w:val="center"/>
              <w:rPr>
                <w:b/>
                <w:sz w:val="22"/>
                <w:szCs w:val="22"/>
              </w:rPr>
            </w:pPr>
          </w:p>
          <w:p w:rsidRDefault="00150B0C" w:rsidP="00FF6616" w:rsidR="00150B0C" w:rsidRPr="006437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type="dxa" w:w="2322"/>
          </w:tcPr>
          <w:p w:rsidRDefault="00150B0C" w:rsidP="00B32CD0" w:rsidR="00150B0C" w:rsidRPr="00643749">
            <w:pPr>
              <w:jc w:val="center"/>
              <w:rPr>
                <w:sz w:val="22"/>
                <w:szCs w:val="22"/>
              </w:rPr>
            </w:pPr>
          </w:p>
        </w:tc>
      </w:tr>
    </w:tbl>
    <w:p w:rsidRDefault="009A451F" w:rsidP="00B45283" w:rsidR="009A451F">
      <w:pPr>
        <w:ind w:left="708"/>
        <w:rPr>
          <w:b/>
          <w:i/>
        </w:rPr>
      </w:pPr>
    </w:p>
    <w:p w:rsidRDefault="00A61950" w:rsidP="00481139" w:rsidR="00481139" w:rsidRPr="00643749">
      <w:pPr>
        <w:ind w:left="360"/>
        <w:jc w:val="both"/>
        <w:rPr>
          <w:b/>
        </w:rPr>
      </w:pPr>
      <w:r w:rsidRPr="00643749">
        <w:rPr>
          <w:b/>
        </w:rPr>
        <w:t xml:space="preserve">NAPOMENA: </w:t>
      </w:r>
      <w:r w:rsidR="00E41BAD" w:rsidRPr="00643749">
        <w:rPr>
          <w:b/>
        </w:rPr>
        <w:t>Vrijednost imo</w:t>
      </w:r>
      <w:r w:rsidR="00515342" w:rsidRPr="00643749">
        <w:rPr>
          <w:b/>
        </w:rPr>
        <w:t xml:space="preserve">vine </w:t>
      </w:r>
      <w:r w:rsidR="00481139" w:rsidRPr="00643749">
        <w:rPr>
          <w:b/>
        </w:rPr>
        <w:t xml:space="preserve">izrađena temeljem procjene po ovlaštenom sudskom vještaku „Vještačenja Ciraki“ d.o.o. iz Zagreba, Ilica 174  </w:t>
      </w:r>
    </w:p>
    <w:p w:rsidRDefault="00481139" w:rsidP="00481139" w:rsidR="00481139">
      <w:pPr>
        <w:ind w:left="360"/>
        <w:jc w:val="both"/>
        <w:rPr>
          <w:b/>
        </w:rPr>
      </w:pPr>
    </w:p>
    <w:p w:rsidRDefault="00A61950" w:rsidP="002B14A8" w:rsidR="00A61950" w:rsidRPr="00515342">
      <w:pPr>
        <w:rPr>
          <w:b/>
          <w:i/>
        </w:rPr>
      </w:pPr>
    </w:p>
    <w:p w:rsidRDefault="00AB00B6" w:rsidP="00AB00B6" w:rsidR="00AB00B6">
      <w:r>
        <w:t>U</w:t>
      </w:r>
      <w:r w:rsidR="00992987">
        <w:t xml:space="preserve"> Miholjancu, 17.prosinca</w:t>
      </w:r>
      <w:r>
        <w:t xml:space="preserve"> 2018.godine</w:t>
      </w:r>
    </w:p>
    <w:p w:rsidRDefault="00AB00B6" w:rsidP="00AB00B6" w:rsidR="00AB00B6"/>
    <w:p w:rsidRDefault="00AB00B6" w:rsidP="00AB00B6" w:rsidR="00AB00B6">
      <w:r>
        <w:t xml:space="preserve">                                                                                                     Stečajni upravitelj:</w:t>
      </w:r>
    </w:p>
    <w:p w:rsidRDefault="00AB00B6" w:rsidP="00AB00B6" w:rsidR="00AB00B6">
      <w:r>
        <w:t xml:space="preserve">                                                                                                  Marijan Drljanovčan, dipl.ing.</w:t>
      </w:r>
    </w:p>
    <w:p w:rsidRDefault="00B45283" w:rsidP="00AB00B6" w:rsidR="00B45283" w:rsidRPr="003A6F6E">
      <w:pPr>
        <w:rPr>
          <w:b/>
          <w:i/>
        </w:rPr>
      </w:pPr>
    </w:p>
    <w:sectPr w:rsidSect="00286525" w:rsidR="00B45283" w:rsidRPr="003A6F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2121"/>
    <w:multiLevelType w:val="hybridMultilevel"/>
    <w:tmpl w:val="651C4806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">
    <w:nsid w:val="1AC23D0E"/>
    <w:multiLevelType w:val="hybridMultilevel"/>
    <w:tmpl w:val="C9A8A964"/>
    <w:lvl w:tplc="D70A2132" w:ilvl="0">
      <w:numFmt w:val="bullet"/>
      <w:lvlText w:val="-"/>
      <w:lvlJc w:val="left"/>
      <w:pPr>
        <w:tabs>
          <w:tab w:pos="414" w:val="num"/>
        </w:tabs>
        <w:ind w:hanging="390" w:left="414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  <w:color w:val="000000"/>
        <w:sz w:val="28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6B548E"/>
    <w:multiLevelType w:val="hybridMultilevel"/>
    <w:tmpl w:val="225464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D11717"/>
    <w:multiLevelType w:val="hybridMultilevel"/>
    <w:tmpl w:val="EDE03D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2D5DF2"/>
    <w:multiLevelType w:val="hybridMultilevel"/>
    <w:tmpl w:val="AD46EBD2"/>
    <w:lvl w:tplc="041A0001" w:ilvl="0">
      <w:start w:val="1"/>
      <w:numFmt w:val="bullet"/>
      <w:lvlText w:val=""/>
      <w:lvlJc w:val="left"/>
      <w:pPr>
        <w:tabs>
          <w:tab w:pos="780" w:val="num"/>
        </w:tabs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31BF349B"/>
    <w:multiLevelType w:val="hybridMultilevel"/>
    <w:tmpl w:val="DBF4CA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D0102"/>
    <w:multiLevelType w:val="hybridMultilevel"/>
    <w:tmpl w:val="CC9287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B637BB"/>
    <w:multiLevelType w:val="hybridMultilevel"/>
    <w:tmpl w:val="64C2024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9">
    <w:nsid w:val="41465785"/>
    <w:multiLevelType w:val="hybridMultilevel"/>
    <w:tmpl w:val="EAE60670"/>
    <w:lvl w:tplc="C94866B0" w:ilvl="0">
      <w:start w:val="3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0">
    <w:nsid w:val="437D580D"/>
    <w:multiLevelType w:val="hybridMultilevel"/>
    <w:tmpl w:val="58E0149E"/>
    <w:lvl w:tplc="10A62540" w:ilvl="0">
      <w:start w:val="26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8232CAE"/>
    <w:multiLevelType w:val="hybridMultilevel"/>
    <w:tmpl w:val="7378483E"/>
    <w:lvl w:tplc="1F7AEE3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825E6D"/>
    <w:multiLevelType w:val="hybridMultilevel"/>
    <w:tmpl w:val="DC3C6634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0F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05205D3"/>
    <w:multiLevelType w:val="hybridMultilevel"/>
    <w:tmpl w:val="F60CBD5A"/>
    <w:lvl w:tplc="5F4436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25E022E"/>
    <w:multiLevelType w:val="hybridMultilevel"/>
    <w:tmpl w:val="BFBAE342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5">
    <w:nsid w:val="6398142D"/>
    <w:multiLevelType w:val="hybridMultilevel"/>
    <w:tmpl w:val="6046C7A0"/>
    <w:lvl w:tplc="DC7AF2F0" w:ilvl="0">
      <w:start w:val="25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4C7483C"/>
    <w:multiLevelType w:val="hybridMultilevel"/>
    <w:tmpl w:val="CC485F56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9">
    <w:nsid w:val="795A55DA"/>
    <w:multiLevelType w:val="hybridMultilevel"/>
    <w:tmpl w:val="E4B69572"/>
    <w:lvl w:tplc="42807A7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6"/>
  </w:num>
  <w:num w:numId="2">
    <w:abstractNumId w:val="19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20"/>
  </w:num>
  <w:num w:numId="8">
    <w:abstractNumId w:val="17"/>
  </w:num>
  <w:num w:numId="9">
    <w:abstractNumId w:val="16"/>
  </w:num>
  <w:num w:numId="10">
    <w:abstractNumId w:val="0"/>
  </w:num>
  <w:num w:numId="11">
    <w:abstractNumId w:val="4"/>
  </w:num>
  <w:num w:numId="12">
    <w:abstractNumId w:val="9"/>
  </w:num>
  <w:num w:numId="13">
    <w:abstractNumId w:val="12"/>
  </w:num>
  <w:num w:numId="14">
    <w:abstractNumId w:val="3"/>
  </w:num>
  <w:num w:numId="15">
    <w:abstractNumId w:val="18"/>
  </w:num>
  <w:num w:numId="16">
    <w:abstractNumId w:val="14"/>
  </w:num>
  <w:num w:numId="17">
    <w:abstractNumId w:val="13"/>
  </w:num>
  <w:num w:numId="18">
    <w:abstractNumId w:val="11"/>
  </w:num>
  <w:num w:numId="19">
    <w:abstractNumId w:val="10"/>
  </w:num>
  <w:num w:numId="20">
    <w:abstractNumId w:val="15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87C"/>
    <w:rsid w:val="00004E6B"/>
    <w:rsid w:val="000112BF"/>
    <w:rsid w:val="00021637"/>
    <w:rsid w:val="00040EE6"/>
    <w:rsid w:val="00041D80"/>
    <w:rsid w:val="000431EE"/>
    <w:rsid w:val="00044B29"/>
    <w:rsid w:val="00045B36"/>
    <w:rsid w:val="00064294"/>
    <w:rsid w:val="00066E83"/>
    <w:rsid w:val="0006758C"/>
    <w:rsid w:val="000755DD"/>
    <w:rsid w:val="000811D3"/>
    <w:rsid w:val="00082046"/>
    <w:rsid w:val="00093FF1"/>
    <w:rsid w:val="000952A6"/>
    <w:rsid w:val="000B1B59"/>
    <w:rsid w:val="000B6CD8"/>
    <w:rsid w:val="000B6FFD"/>
    <w:rsid w:val="000B7530"/>
    <w:rsid w:val="000C1288"/>
    <w:rsid w:val="000C5CEB"/>
    <w:rsid w:val="000D0AFB"/>
    <w:rsid w:val="000D12F9"/>
    <w:rsid w:val="000D6BCA"/>
    <w:rsid w:val="000D789A"/>
    <w:rsid w:val="00105158"/>
    <w:rsid w:val="00115417"/>
    <w:rsid w:val="001302C1"/>
    <w:rsid w:val="00131659"/>
    <w:rsid w:val="00150B0C"/>
    <w:rsid w:val="00161141"/>
    <w:rsid w:val="001664D6"/>
    <w:rsid w:val="001669E3"/>
    <w:rsid w:val="00167676"/>
    <w:rsid w:val="00174144"/>
    <w:rsid w:val="00174C82"/>
    <w:rsid w:val="0018250C"/>
    <w:rsid w:val="0019609C"/>
    <w:rsid w:val="001A00FA"/>
    <w:rsid w:val="001A3352"/>
    <w:rsid w:val="001B03CB"/>
    <w:rsid w:val="001B215E"/>
    <w:rsid w:val="001B2178"/>
    <w:rsid w:val="001B79C9"/>
    <w:rsid w:val="001D0DAB"/>
    <w:rsid w:val="001D3048"/>
    <w:rsid w:val="001D4483"/>
    <w:rsid w:val="001D7DE9"/>
    <w:rsid w:val="001E142F"/>
    <w:rsid w:val="001E5949"/>
    <w:rsid w:val="001F1B59"/>
    <w:rsid w:val="001F2537"/>
    <w:rsid w:val="0020193E"/>
    <w:rsid w:val="00211BF9"/>
    <w:rsid w:val="00211D7C"/>
    <w:rsid w:val="00214459"/>
    <w:rsid w:val="00214DEA"/>
    <w:rsid w:val="002152FD"/>
    <w:rsid w:val="002160F7"/>
    <w:rsid w:val="00233AED"/>
    <w:rsid w:val="00241E76"/>
    <w:rsid w:val="00244317"/>
    <w:rsid w:val="002456B8"/>
    <w:rsid w:val="00247880"/>
    <w:rsid w:val="002504C0"/>
    <w:rsid w:val="00264075"/>
    <w:rsid w:val="00286525"/>
    <w:rsid w:val="002A0851"/>
    <w:rsid w:val="002A364E"/>
    <w:rsid w:val="002A6737"/>
    <w:rsid w:val="002B14A8"/>
    <w:rsid w:val="002B4ED3"/>
    <w:rsid w:val="002B7180"/>
    <w:rsid w:val="002C14A4"/>
    <w:rsid w:val="002C293A"/>
    <w:rsid w:val="002C5D00"/>
    <w:rsid w:val="002C6B6E"/>
    <w:rsid w:val="002D1AD4"/>
    <w:rsid w:val="002E1B0A"/>
    <w:rsid w:val="002E22F2"/>
    <w:rsid w:val="002E5E87"/>
    <w:rsid w:val="002F3D94"/>
    <w:rsid w:val="002F4394"/>
    <w:rsid w:val="003100C5"/>
    <w:rsid w:val="00321988"/>
    <w:rsid w:val="00323A0F"/>
    <w:rsid w:val="003252C8"/>
    <w:rsid w:val="00335C7F"/>
    <w:rsid w:val="0034024A"/>
    <w:rsid w:val="00340B49"/>
    <w:rsid w:val="003451BF"/>
    <w:rsid w:val="00345260"/>
    <w:rsid w:val="00350F7F"/>
    <w:rsid w:val="00372125"/>
    <w:rsid w:val="00373865"/>
    <w:rsid w:val="00375838"/>
    <w:rsid w:val="0038096F"/>
    <w:rsid w:val="00390112"/>
    <w:rsid w:val="00390E63"/>
    <w:rsid w:val="003960BF"/>
    <w:rsid w:val="003A0BDF"/>
    <w:rsid w:val="003A6F6E"/>
    <w:rsid w:val="003C0995"/>
    <w:rsid w:val="003D507C"/>
    <w:rsid w:val="003E1A95"/>
    <w:rsid w:val="003E4E67"/>
    <w:rsid w:val="003E71A1"/>
    <w:rsid w:val="003E75F2"/>
    <w:rsid w:val="003F6E89"/>
    <w:rsid w:val="00402099"/>
    <w:rsid w:val="00411088"/>
    <w:rsid w:val="004121B1"/>
    <w:rsid w:val="0041573A"/>
    <w:rsid w:val="00423B19"/>
    <w:rsid w:val="004338C9"/>
    <w:rsid w:val="00440AA6"/>
    <w:rsid w:val="00440C5C"/>
    <w:rsid w:val="004531D0"/>
    <w:rsid w:val="00462914"/>
    <w:rsid w:val="00463021"/>
    <w:rsid w:val="00481139"/>
    <w:rsid w:val="0048503F"/>
    <w:rsid w:val="00486498"/>
    <w:rsid w:val="004A1A4F"/>
    <w:rsid w:val="004B2035"/>
    <w:rsid w:val="004C225E"/>
    <w:rsid w:val="004C56BA"/>
    <w:rsid w:val="004C6C89"/>
    <w:rsid w:val="004D4E94"/>
    <w:rsid w:val="004E55B3"/>
    <w:rsid w:val="0050183C"/>
    <w:rsid w:val="00502834"/>
    <w:rsid w:val="00506E1A"/>
    <w:rsid w:val="00515342"/>
    <w:rsid w:val="0052025A"/>
    <w:rsid w:val="00526E06"/>
    <w:rsid w:val="00533F15"/>
    <w:rsid w:val="00543D06"/>
    <w:rsid w:val="0055732E"/>
    <w:rsid w:val="00576550"/>
    <w:rsid w:val="00582884"/>
    <w:rsid w:val="00583C78"/>
    <w:rsid w:val="00585D04"/>
    <w:rsid w:val="005921D4"/>
    <w:rsid w:val="0059342C"/>
    <w:rsid w:val="005A6801"/>
    <w:rsid w:val="005A693C"/>
    <w:rsid w:val="005B2C0F"/>
    <w:rsid w:val="005B3084"/>
    <w:rsid w:val="005B3892"/>
    <w:rsid w:val="005C1981"/>
    <w:rsid w:val="005C309B"/>
    <w:rsid w:val="005C52BA"/>
    <w:rsid w:val="005D5181"/>
    <w:rsid w:val="005D7697"/>
    <w:rsid w:val="005E2D3E"/>
    <w:rsid w:val="005E4564"/>
    <w:rsid w:val="005F42B0"/>
    <w:rsid w:val="005F47AD"/>
    <w:rsid w:val="005F7D88"/>
    <w:rsid w:val="006004E9"/>
    <w:rsid w:val="006048ED"/>
    <w:rsid w:val="0060555A"/>
    <w:rsid w:val="00607D2B"/>
    <w:rsid w:val="006110E2"/>
    <w:rsid w:val="00617E8D"/>
    <w:rsid w:val="0062089D"/>
    <w:rsid w:val="00625F2F"/>
    <w:rsid w:val="006270A9"/>
    <w:rsid w:val="0063688B"/>
    <w:rsid w:val="00643749"/>
    <w:rsid w:val="00663C97"/>
    <w:rsid w:val="00665C8A"/>
    <w:rsid w:val="00672EC0"/>
    <w:rsid w:val="006736C9"/>
    <w:rsid w:val="00692060"/>
    <w:rsid w:val="00696831"/>
    <w:rsid w:val="006A2CA9"/>
    <w:rsid w:val="006B307C"/>
    <w:rsid w:val="006B7E4C"/>
    <w:rsid w:val="006D5B38"/>
    <w:rsid w:val="006E5AC9"/>
    <w:rsid w:val="007055FE"/>
    <w:rsid w:val="00710D6D"/>
    <w:rsid w:val="007116C6"/>
    <w:rsid w:val="007148E5"/>
    <w:rsid w:val="00723408"/>
    <w:rsid w:val="00724E5B"/>
    <w:rsid w:val="00732EA5"/>
    <w:rsid w:val="00733E9B"/>
    <w:rsid w:val="007447F3"/>
    <w:rsid w:val="0075054F"/>
    <w:rsid w:val="00753F22"/>
    <w:rsid w:val="00757805"/>
    <w:rsid w:val="00762714"/>
    <w:rsid w:val="007627C3"/>
    <w:rsid w:val="00764641"/>
    <w:rsid w:val="007650ED"/>
    <w:rsid w:val="00767015"/>
    <w:rsid w:val="00775028"/>
    <w:rsid w:val="00783743"/>
    <w:rsid w:val="007869D6"/>
    <w:rsid w:val="007A7639"/>
    <w:rsid w:val="007B6546"/>
    <w:rsid w:val="007C4EF3"/>
    <w:rsid w:val="007C7249"/>
    <w:rsid w:val="007D1027"/>
    <w:rsid w:val="007D185E"/>
    <w:rsid w:val="007E0E53"/>
    <w:rsid w:val="007F59F8"/>
    <w:rsid w:val="0084387C"/>
    <w:rsid w:val="0084539A"/>
    <w:rsid w:val="00850E49"/>
    <w:rsid w:val="00855553"/>
    <w:rsid w:val="00866CB8"/>
    <w:rsid w:val="008674BC"/>
    <w:rsid w:val="00870803"/>
    <w:rsid w:val="008765A3"/>
    <w:rsid w:val="00882D5A"/>
    <w:rsid w:val="00884847"/>
    <w:rsid w:val="00897C92"/>
    <w:rsid w:val="008A2AC2"/>
    <w:rsid w:val="008A3A6B"/>
    <w:rsid w:val="008C034A"/>
    <w:rsid w:val="008C12C9"/>
    <w:rsid w:val="008C1383"/>
    <w:rsid w:val="008C5258"/>
    <w:rsid w:val="008C62CD"/>
    <w:rsid w:val="008D008E"/>
    <w:rsid w:val="008D750A"/>
    <w:rsid w:val="008E3774"/>
    <w:rsid w:val="008E4105"/>
    <w:rsid w:val="008E5A3B"/>
    <w:rsid w:val="008E5D3B"/>
    <w:rsid w:val="008F57C9"/>
    <w:rsid w:val="00900B47"/>
    <w:rsid w:val="00902E07"/>
    <w:rsid w:val="00910C9C"/>
    <w:rsid w:val="00913003"/>
    <w:rsid w:val="0091491A"/>
    <w:rsid w:val="0091534B"/>
    <w:rsid w:val="0092197A"/>
    <w:rsid w:val="009309CD"/>
    <w:rsid w:val="0093103E"/>
    <w:rsid w:val="00931D12"/>
    <w:rsid w:val="00934570"/>
    <w:rsid w:val="00942BAA"/>
    <w:rsid w:val="00951C3D"/>
    <w:rsid w:val="00953301"/>
    <w:rsid w:val="00957659"/>
    <w:rsid w:val="00960731"/>
    <w:rsid w:val="009662EB"/>
    <w:rsid w:val="0097370D"/>
    <w:rsid w:val="009773A0"/>
    <w:rsid w:val="00992987"/>
    <w:rsid w:val="009A0FED"/>
    <w:rsid w:val="009A1B6F"/>
    <w:rsid w:val="009A3908"/>
    <w:rsid w:val="009A451F"/>
    <w:rsid w:val="009B53C3"/>
    <w:rsid w:val="009B67ED"/>
    <w:rsid w:val="009C0947"/>
    <w:rsid w:val="009C5886"/>
    <w:rsid w:val="009C7EA4"/>
    <w:rsid w:val="009D0E68"/>
    <w:rsid w:val="009D6D25"/>
    <w:rsid w:val="009E0357"/>
    <w:rsid w:val="009E1C11"/>
    <w:rsid w:val="009E1DD6"/>
    <w:rsid w:val="009E4DF6"/>
    <w:rsid w:val="009F5447"/>
    <w:rsid w:val="009F7FF5"/>
    <w:rsid w:val="00A00230"/>
    <w:rsid w:val="00A0700B"/>
    <w:rsid w:val="00A11F2E"/>
    <w:rsid w:val="00A17A21"/>
    <w:rsid w:val="00A24955"/>
    <w:rsid w:val="00A27911"/>
    <w:rsid w:val="00A37483"/>
    <w:rsid w:val="00A37BD1"/>
    <w:rsid w:val="00A43DCB"/>
    <w:rsid w:val="00A53ADA"/>
    <w:rsid w:val="00A5603C"/>
    <w:rsid w:val="00A56C64"/>
    <w:rsid w:val="00A60D7D"/>
    <w:rsid w:val="00A61950"/>
    <w:rsid w:val="00A61A5C"/>
    <w:rsid w:val="00A64866"/>
    <w:rsid w:val="00A741CD"/>
    <w:rsid w:val="00A86C63"/>
    <w:rsid w:val="00AA4736"/>
    <w:rsid w:val="00AA63FA"/>
    <w:rsid w:val="00AB00B6"/>
    <w:rsid w:val="00AB27E8"/>
    <w:rsid w:val="00AC2912"/>
    <w:rsid w:val="00AD6FB0"/>
    <w:rsid w:val="00AE539D"/>
    <w:rsid w:val="00AF20C7"/>
    <w:rsid w:val="00AF7033"/>
    <w:rsid w:val="00B22CE9"/>
    <w:rsid w:val="00B27456"/>
    <w:rsid w:val="00B328DD"/>
    <w:rsid w:val="00B32CD0"/>
    <w:rsid w:val="00B34321"/>
    <w:rsid w:val="00B42635"/>
    <w:rsid w:val="00B45283"/>
    <w:rsid w:val="00B50702"/>
    <w:rsid w:val="00B50B92"/>
    <w:rsid w:val="00B5235A"/>
    <w:rsid w:val="00B52B3A"/>
    <w:rsid w:val="00B54CE9"/>
    <w:rsid w:val="00B55A72"/>
    <w:rsid w:val="00B77744"/>
    <w:rsid w:val="00B90D9C"/>
    <w:rsid w:val="00B94476"/>
    <w:rsid w:val="00BA08A2"/>
    <w:rsid w:val="00BA093C"/>
    <w:rsid w:val="00BD163B"/>
    <w:rsid w:val="00BE1830"/>
    <w:rsid w:val="00BF706C"/>
    <w:rsid w:val="00C1578C"/>
    <w:rsid w:val="00C250A7"/>
    <w:rsid w:val="00C2596C"/>
    <w:rsid w:val="00C263D4"/>
    <w:rsid w:val="00C34DEA"/>
    <w:rsid w:val="00C3736E"/>
    <w:rsid w:val="00C45F19"/>
    <w:rsid w:val="00C4747E"/>
    <w:rsid w:val="00C553EE"/>
    <w:rsid w:val="00C61574"/>
    <w:rsid w:val="00C62318"/>
    <w:rsid w:val="00C63127"/>
    <w:rsid w:val="00C701DE"/>
    <w:rsid w:val="00C73A72"/>
    <w:rsid w:val="00C92B36"/>
    <w:rsid w:val="00CA1C44"/>
    <w:rsid w:val="00CA752D"/>
    <w:rsid w:val="00CC33B0"/>
    <w:rsid w:val="00CC65ED"/>
    <w:rsid w:val="00CE0702"/>
    <w:rsid w:val="00CE3836"/>
    <w:rsid w:val="00CF1849"/>
    <w:rsid w:val="00CF3541"/>
    <w:rsid w:val="00D00BBC"/>
    <w:rsid w:val="00D00CE8"/>
    <w:rsid w:val="00D015B5"/>
    <w:rsid w:val="00D347C6"/>
    <w:rsid w:val="00D37B91"/>
    <w:rsid w:val="00D445D8"/>
    <w:rsid w:val="00D51A95"/>
    <w:rsid w:val="00D53344"/>
    <w:rsid w:val="00D53588"/>
    <w:rsid w:val="00D56D53"/>
    <w:rsid w:val="00D643B8"/>
    <w:rsid w:val="00D71FBC"/>
    <w:rsid w:val="00D73F47"/>
    <w:rsid w:val="00D7634D"/>
    <w:rsid w:val="00D7741E"/>
    <w:rsid w:val="00D825F3"/>
    <w:rsid w:val="00D83160"/>
    <w:rsid w:val="00D8390B"/>
    <w:rsid w:val="00D979D7"/>
    <w:rsid w:val="00DA1760"/>
    <w:rsid w:val="00DB2053"/>
    <w:rsid w:val="00DB3DC3"/>
    <w:rsid w:val="00DC5DA7"/>
    <w:rsid w:val="00DC7ACA"/>
    <w:rsid w:val="00DF1DEB"/>
    <w:rsid w:val="00E071CC"/>
    <w:rsid w:val="00E143D7"/>
    <w:rsid w:val="00E20982"/>
    <w:rsid w:val="00E24F07"/>
    <w:rsid w:val="00E27A7E"/>
    <w:rsid w:val="00E30494"/>
    <w:rsid w:val="00E32F81"/>
    <w:rsid w:val="00E407B4"/>
    <w:rsid w:val="00E41BAD"/>
    <w:rsid w:val="00E438DF"/>
    <w:rsid w:val="00E43DC3"/>
    <w:rsid w:val="00E53663"/>
    <w:rsid w:val="00E54235"/>
    <w:rsid w:val="00E549F9"/>
    <w:rsid w:val="00E5595E"/>
    <w:rsid w:val="00E6355F"/>
    <w:rsid w:val="00E637B4"/>
    <w:rsid w:val="00E7246C"/>
    <w:rsid w:val="00E72964"/>
    <w:rsid w:val="00E8338A"/>
    <w:rsid w:val="00E84161"/>
    <w:rsid w:val="00E90C34"/>
    <w:rsid w:val="00EB6CD0"/>
    <w:rsid w:val="00ED4DB5"/>
    <w:rsid w:val="00ED69ED"/>
    <w:rsid w:val="00EE3118"/>
    <w:rsid w:val="00EE32E8"/>
    <w:rsid w:val="00EE4C0C"/>
    <w:rsid w:val="00F01C17"/>
    <w:rsid w:val="00F04294"/>
    <w:rsid w:val="00F125D1"/>
    <w:rsid w:val="00F16171"/>
    <w:rsid w:val="00F16C47"/>
    <w:rsid w:val="00F23410"/>
    <w:rsid w:val="00F26ECB"/>
    <w:rsid w:val="00F41272"/>
    <w:rsid w:val="00F55037"/>
    <w:rsid w:val="00F64051"/>
    <w:rsid w:val="00F6435E"/>
    <w:rsid w:val="00F707BA"/>
    <w:rsid w:val="00FA22C6"/>
    <w:rsid w:val="00FB5CF6"/>
    <w:rsid w:val="00FC494F"/>
    <w:rsid w:val="00FD3E6F"/>
    <w:rsid w:val="00FD564D"/>
    <w:rsid w:val="00FD73FA"/>
    <w:rsid w:val="00FE3B62"/>
    <w:rsid w:val="00FF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AC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41E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A6486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3127"/>
    <w:pPr>
      <w:tabs>
        <w:tab w:pos="4153" w:val="center"/>
        <w:tab w:pos="8306" w:val="right"/>
      </w:tabs>
    </w:pPr>
    <w:rPr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5D5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AC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41E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A6486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3127"/>
    <w:pPr>
      <w:tabs>
        <w:tab w:pos="4153" w:val="center"/>
        <w:tab w:pos="8306" w:val="right"/>
      </w:tabs>
    </w:pPr>
    <w:rPr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5D5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8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31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17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813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24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69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8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6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346</properties:Words>
  <properties:Characters>2205</properties:Characters>
  <properties:Lines>261</properties:Lines>
  <properties:Paragraphs>88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ARMA d</vt:lpstr>
      <vt:lpstr>ARMA d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2019-01-07T08:23:00Z</dcterms:created>
  <dc:creator>CONLEX</dc:creator>
  <cp:lastModifiedBy>Matea Bizjak</cp:lastModifiedBy>
  <cp:lastPrinted>2018-04-10T07:33:00Z</cp:lastPrinted>
  <dcterms:modified xmlns:xsi="http://www.w3.org/2001/XMLSchema-instance" xsi:type="dcterms:W3CDTF">2019-01-07T08:24:00Z</dcterms:modified>
  <cp:revision>3</cp:revision>
  <dc:title>ARMA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St-1491/2018-47 / Podnesak - Podnesak (Stolarija Lovrek popis predmeta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