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c94e" w14:paraId="678c94e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2752FB" w:rsidP="00370FC4" w:rsidR="002752FB">
      <w:pPr>
        <w:ind w:firstLine="708"/>
        <w:jc w:val="both"/>
      </w:pPr>
      <w:r>
        <w:rPr>
          <w:rFonts w:eastAsia="Calibri"/>
        </w:rPr>
        <w:t xml:space="preserve">Trgovački sud u Zadru, po sutkinji Ani Markač, </w:t>
      </w:r>
      <w:r>
        <w:t xml:space="preserve">u prethodnom postupku radi utvrđivanja pretpostavki za otvaranje stečajnoga postupka nad dužnikom </w:t>
      </w:r>
      <w:r w:rsidR="009F1EE6">
        <w:t>HOTELI VODICE d.d., Vodice, Grgura Ninskog 1, OIB: 94858559872</w:t>
      </w:r>
      <w:r w:rsidR="00370FC4">
        <w:t>,</w:t>
      </w:r>
      <w:r w:rsidR="00FD5BEC">
        <w:t xml:space="preserve"> kojeg </w:t>
      </w:r>
      <w:r>
        <w:t>z</w:t>
      </w:r>
      <w:r w:rsidR="000C6ADD">
        <w:t>astupa</w:t>
      </w:r>
      <w:r w:rsidR="009F1EE6">
        <w:t>ju punomoćnici iz Odvjetničkog društva Kotlar, Vidov &amp; partneri d.o.o., Zadar, Zrinsko Frankopanska 38</w:t>
      </w:r>
      <w:r w:rsidR="00FD5BEC">
        <w:t xml:space="preserve">, dana </w:t>
      </w:r>
      <w:r w:rsidR="009F1EE6">
        <w:t>6. svibnja 2019</w:t>
      </w:r>
      <w:r>
        <w:t>.</w:t>
      </w:r>
      <w:r w:rsidR="00276DE6">
        <w:t>,</w:t>
      </w:r>
      <w:r>
        <w:t xml:space="preserve">  </w:t>
      </w:r>
    </w:p>
    <w:p w:rsidRDefault="00FD5BEC" w:rsidP="002752FB" w:rsidR="00FD5BEC">
      <w:pPr>
        <w:ind w:firstLine="708"/>
        <w:jc w:val="both"/>
      </w:pPr>
    </w:p>
    <w:p w:rsidRDefault="002752FB" w:rsidP="002752FB" w:rsidR="002752F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2752FB" w:rsidP="002752FB" w:rsidR="002752FB"/>
    <w:p w:rsidRDefault="002752FB" w:rsidP="002752FB" w:rsidR="002752FB" w:rsidRPr="000C6ADD">
      <w:pPr>
        <w:jc w:val="both"/>
        <w:rPr>
          <w:u w:val="single"/>
        </w:rPr>
      </w:pPr>
      <w:r>
        <w:t>I.</w:t>
      </w:r>
      <w:r>
        <w:tab/>
        <w:t xml:space="preserve">Zakazuje se ročište u prethodnom postupku nad uvodno označenim dužnikom za dan </w:t>
      </w:r>
      <w:r>
        <w:rPr>
          <w:b/>
        </w:rPr>
        <w:t xml:space="preserve"> </w:t>
      </w:r>
      <w:r w:rsidR="00FD5BEC">
        <w:rPr>
          <w:b/>
        </w:rPr>
        <w:t xml:space="preserve"> </w:t>
      </w:r>
      <w:r w:rsidR="009F1EE6" w:rsidRPr="009F1EE6">
        <w:rPr>
          <w:u w:val="single"/>
        </w:rPr>
        <w:t>30. svibnja 2019</w:t>
      </w:r>
      <w:r w:rsidRPr="00FD5BEC">
        <w:rPr>
          <w:u w:val="single"/>
        </w:rPr>
        <w:t>. u</w:t>
      </w:r>
      <w:r w:rsidR="00FD5BEC" w:rsidRPr="00FD5BEC">
        <w:rPr>
          <w:u w:val="single"/>
        </w:rPr>
        <w:t xml:space="preserve"> </w:t>
      </w:r>
      <w:r w:rsidR="009F1EE6">
        <w:rPr>
          <w:u w:val="single"/>
        </w:rPr>
        <w:t>9,00</w:t>
      </w:r>
      <w:r w:rsidRPr="000C6ADD">
        <w:rPr>
          <w:u w:val="single"/>
        </w:rPr>
        <w:t xml:space="preserve"> sati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u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zgradi Trgovačkog suda u Zadru</w:t>
      </w:r>
      <w:r w:rsidRPr="000C6ADD">
        <w:rPr>
          <w:b/>
          <w:u w:val="single"/>
        </w:rPr>
        <w:t xml:space="preserve">, </w:t>
      </w:r>
      <w:r w:rsidRPr="000C6ADD">
        <w:rPr>
          <w:u w:val="single"/>
        </w:rPr>
        <w:t>Dr. Franje Tuđmana 35, sudnica 14/I.</w:t>
      </w:r>
    </w:p>
    <w:p w:rsidRDefault="002752FB" w:rsidP="002752FB" w:rsidR="002752FB">
      <w:pPr>
        <w:jc w:val="both"/>
        <w:rPr>
          <w:b/>
        </w:rPr>
      </w:pPr>
    </w:p>
    <w:p w:rsidRDefault="002752FB" w:rsidP="002752FB" w:rsidR="002752FB">
      <w:pPr>
        <w:jc w:val="both"/>
      </w:pPr>
      <w:r>
        <w:t xml:space="preserve">II. </w:t>
      </w:r>
      <w:r>
        <w:tab/>
        <w:t>Na ročište iz točke I. izreke</w:t>
      </w:r>
      <w:r w:rsidR="009F1EE6">
        <w:t xml:space="preserve"> ovog zaključka pozivaju</w:t>
      </w:r>
      <w:r>
        <w:t xml:space="preserve"> se osoba ovlaštena za zastupanje dužnika po zakonu</w:t>
      </w:r>
      <w:r w:rsidR="00FD5BEC">
        <w:t xml:space="preserve"> </w:t>
      </w:r>
      <w:r w:rsidR="009F1EE6">
        <w:t xml:space="preserve">Damir </w:t>
      </w:r>
      <w:proofErr w:type="spellStart"/>
      <w:r w:rsidR="009F1EE6">
        <w:t>Varošanec</w:t>
      </w:r>
      <w:proofErr w:type="spellEnd"/>
      <w:r>
        <w:t xml:space="preserve">, podnositelj prijedloga, Financijska agencija i pravna osoba koja obavlja poslove platnog prometa za dužnika, sve radi davanja odgovarajućih podataka i obavijesti u smislu odredbi čl. 177. Stečajnog zakona (Narodne novine 71/2015 i 104/2017). </w:t>
      </w:r>
    </w:p>
    <w:p w:rsidRDefault="002752FB" w:rsidP="002752FB" w:rsidR="002752FB">
      <w:pPr>
        <w:jc w:val="both"/>
      </w:pPr>
    </w:p>
    <w:p w:rsidRDefault="002752FB" w:rsidP="002752FB" w:rsidR="002752FB" w:rsidRPr="002752FB">
      <w:pPr>
        <w:jc w:val="both"/>
      </w:pPr>
      <w:r>
        <w:t xml:space="preserve">III. </w:t>
      </w:r>
      <w:r w:rsidR="000C6ADD">
        <w:tab/>
      </w:r>
      <w:r w:rsidRPr="002752FB">
        <w:t xml:space="preserve">Ako osoba ovlaštena za zastupanje dužnika po zakonu </w:t>
      </w:r>
      <w:r w:rsidR="009F1EE6" w:rsidRPr="009F1EE6">
        <w:rPr>
          <w:u w:val="single"/>
        </w:rPr>
        <w:t xml:space="preserve">Damir </w:t>
      </w:r>
      <w:proofErr w:type="spellStart"/>
      <w:r w:rsidR="009F1EE6" w:rsidRPr="009F1EE6">
        <w:rPr>
          <w:u w:val="single"/>
        </w:rPr>
        <w:t>Varošanec</w:t>
      </w:r>
      <w:proofErr w:type="spellEnd"/>
      <w:r w:rsidR="00FD5BEC" w:rsidRPr="009F1EE6">
        <w:rPr>
          <w:u w:val="single"/>
        </w:rPr>
        <w:t xml:space="preserve"> ne </w:t>
      </w:r>
      <w:r w:rsidRPr="009F1EE6">
        <w:rPr>
          <w:u w:val="single"/>
        </w:rPr>
        <w:t xml:space="preserve">pristupi na navedeno ročište ili </w:t>
      </w:r>
      <w:r w:rsidR="009F1EE6" w:rsidRPr="009F1EE6">
        <w:rPr>
          <w:u w:val="single"/>
        </w:rPr>
        <w:t xml:space="preserve">sudu </w:t>
      </w:r>
      <w:r w:rsidR="009F1EE6">
        <w:rPr>
          <w:u w:val="single"/>
        </w:rPr>
        <w:t xml:space="preserve">do održavanja predmetnog ročišta </w:t>
      </w:r>
      <w:r w:rsidR="009F1EE6" w:rsidRPr="009F1EE6">
        <w:rPr>
          <w:u w:val="single"/>
        </w:rPr>
        <w:t>ne dostavi ovjerovljeni popis imovine i obveze dužnika</w:t>
      </w:r>
      <w:r w:rsidR="009F1EE6">
        <w:t xml:space="preserve">, odnosno ako </w:t>
      </w:r>
      <w:r w:rsidRPr="002752FB">
        <w:t>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9F1EE6">
        <w:t>6. svibnja 2019.</w:t>
      </w:r>
    </w:p>
    <w:p w:rsidRDefault="000C6ADD" w:rsidP="000C6ADD" w:rsidR="000C6ADD">
      <w:pPr>
        <w:rPr>
          <w:szCs w:val="22"/>
        </w:rPr>
      </w:pPr>
    </w:p>
    <w:p w:rsidRDefault="00BA4898" w:rsidP="00BA4898" w:rsidR="00BA4898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BA4898" w:rsidP="00BA4898" w:rsidR="00BA489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9F1EE6" w:rsidP="009F1EE6" w:rsidR="009F1EE6" w:rsidRPr="00E235B4">
      <w:pPr>
        <w:jc w:val="right"/>
      </w:pPr>
    </w:p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5E7AE1" w:rsidR="008F3AD6">
      <w:r w:rsidRPr="00E235B4">
        <w:t xml:space="preserve"> Dostaviti: </w:t>
      </w:r>
    </w:p>
    <w:p w:rsidRDefault="00276DE6" w:rsidP="005E7AE1" w:rsidR="00276DE6" w:rsidRPr="00E235B4">
      <w:r>
        <w:t xml:space="preserve">      -     dužniku</w:t>
      </w:r>
      <w:r w:rsidR="009F1EE6">
        <w:t xml:space="preserve"> po punomoćnicima</w:t>
      </w:r>
    </w:p>
    <w:p w:rsidRDefault="00CA4964" w:rsidP="009068CC" w:rsidR="00370FC4">
      <w:pPr>
        <w:numPr>
          <w:ilvl w:val="0"/>
          <w:numId w:val="1"/>
        </w:numPr>
      </w:pPr>
      <w:r>
        <w:t>e-Oglasna ploča sudova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0C6ADD" w:rsidR="00842CEB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BA4898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9F1EE6">
      <w:t>152/2019-11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6ADD"/>
    <w:rsid w:val="000F0C53"/>
    <w:rsid w:val="000F65BF"/>
    <w:rsid w:val="0013102B"/>
    <w:rsid w:val="00151BED"/>
    <w:rsid w:val="001840A0"/>
    <w:rsid w:val="001A363B"/>
    <w:rsid w:val="001C347E"/>
    <w:rsid w:val="0020672D"/>
    <w:rsid w:val="00242E94"/>
    <w:rsid w:val="00243782"/>
    <w:rsid w:val="002752FB"/>
    <w:rsid w:val="00276DE6"/>
    <w:rsid w:val="00281BC7"/>
    <w:rsid w:val="002C0387"/>
    <w:rsid w:val="003024D4"/>
    <w:rsid w:val="00323F63"/>
    <w:rsid w:val="00342BE6"/>
    <w:rsid w:val="00370FC4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F1EE6"/>
    <w:rsid w:val="009F62F2"/>
    <w:rsid w:val="00A50CFF"/>
    <w:rsid w:val="00A5292A"/>
    <w:rsid w:val="00A63B4F"/>
    <w:rsid w:val="00B310F0"/>
    <w:rsid w:val="00B65045"/>
    <w:rsid w:val="00BA4898"/>
    <w:rsid w:val="00BB4F73"/>
    <w:rsid w:val="00BE6E59"/>
    <w:rsid w:val="00BF20CC"/>
    <w:rsid w:val="00C04252"/>
    <w:rsid w:val="00C11C3B"/>
    <w:rsid w:val="00C30170"/>
    <w:rsid w:val="00C85781"/>
    <w:rsid w:val="00C9120F"/>
    <w:rsid w:val="00CA4964"/>
    <w:rsid w:val="00E022E9"/>
    <w:rsid w:val="00E235B4"/>
    <w:rsid w:val="00E81532"/>
    <w:rsid w:val="00EA3143"/>
    <w:rsid w:val="00EB3FAB"/>
    <w:rsid w:val="00EF7C9A"/>
    <w:rsid w:val="00FD5BEC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3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B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B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B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3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B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B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B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82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2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St-152/2019-9</izvorni_sadrzaj>
    <derivirana_varijabla naziv="DomainObject.Oznaka_1">St-152/2019-9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St-152/2019</izvorni_sadrzaj>
    <derivirana_varijabla naziv="DomainObject.Predmet.OznakaBroj_1">St-152/2019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VODICE dioničko društvo za ugostiteljstvo i turizam</izvorni_sadrzaj>
    <derivirana_varijabla naziv="DomainObject.Predmet.ProtustrankaFormated_1">  HOTELI VODICE dioničko društvo za ugostiteljstvo i turizam</derivirana_varijabla>
  </DomainObject.Predmet.ProtustrankaFormated>
  <DomainObject.Predmet.ProtustrankaFormatedOIB>
    <izvorni_sadrzaj>  HOTELI VODICE dioničko društvo za ugostiteljstvo i turizam, OIB 94858559872</izvorni_sadrzaj>
    <derivirana_varijabla naziv="DomainObject.Predmet.ProtustrankaFormatedOIB_1">  HOTELI VODICE dioničko društvo za ugostiteljstvo i turizam, OIB 94858559872</derivirana_varijabla>
  </DomainObject.Predmet.ProtustrankaFormatedOIB>
  <DomainObject.Predmet.ProtustrankaFormatedWithAdress>
    <izvorni_sadrzaj> HOTELI VODICE dioničko društvo za ugostiteljstvo i turizam, Grgura Ninskog 1, 22211 Vodice</izvorni_sadrzaj>
    <derivirana_varijabla naziv="DomainObject.Predmet.ProtustrankaFormatedWithAdress_1"> HOTELI VODICE dioničko društvo za ugostiteljstvo i turizam, Grgura Ninskog 1, 22211 Vodice</derivirana_varijabla>
  </DomainObject.Predmet.ProtustrankaFormatedWithAdress>
  <DomainObject.Predmet.ProtustrankaFormatedWithAdressOIB>
    <izvorni_sadrzaj> HOTELI VODICE dioničko društvo za ugostiteljstvo i turizam, OIB 94858559872, Grgura Ninskog 1, 22211 Vodice</izvorni_sadrzaj>
    <derivirana_varijabla naziv="DomainObject.Predmet.ProtustrankaFormatedWithAdressOIB_1"> HOTELI VODICE dioničko društvo za ugostiteljstvo i turizam, OIB 94858559872, Grgura Ninskog 1, 22211 Vodice</derivirana_varijabla>
  </DomainObject.Predmet.ProtustrankaFormatedWithAdressOIB>
  <DomainObject.Predmet.ProtustrankaWithAdress>
    <izvorni_sadrzaj>HOTELI VODICE dioničko društvo za ugostiteljstvo i turizam Grgura Ninskog 1, 22211 Vodice</izvorni_sadrzaj>
    <derivirana_varijabla naziv="DomainObject.Predmet.ProtustrankaWithAdress_1">HOTELI VODICE dioničko društvo za ugostiteljstvo i turizam Grgura Ninskog 1, 22211 Vodice</derivirana_varijabla>
  </DomainObject.Predmet.ProtustrankaWithAdress>
  <DomainObject.Predmet.ProtustrankaWithAdressOIB>
    <izvorni_sadrzaj>HOTELI VODICE dioničko društvo za ugostiteljstvo i turizam, OIB 94858559872, Grgura Ninskog 1, 22211 Vodice</izvorni_sadrzaj>
    <derivirana_varijabla naziv="DomainObject.Predmet.ProtustrankaWithAdressOIB_1">HOTELI VODICE dioničko društvo za ugostiteljstvo i turizam, OIB 94858559872, Grgura Ninskog 1, 22211 Vodice</derivirana_varijabla>
  </DomainObject.Predmet.ProtustrankaWithAdressOIB>
  <DomainObject.Predmet.ProtustrankaNazivFormated>
    <izvorni_sadrzaj>HOTELI VODICE dioničko društvo za ugostiteljstvo i turizam</izvorni_sadrzaj>
    <derivirana_varijabla naziv="DomainObject.Predmet.ProtustrankaNazivFormated_1">HOTELI VODICE dioničko društvo za ugostiteljstvo i turizam</derivirana_varijabla>
  </DomainObject.Predmet.ProtustrankaNazivFormated>
  <DomainObject.Predmet.ProtustrankaNazivFormatedOIB>
    <izvorni_sadrzaj>HOTELI VODICE dioničko društvo za ugostiteljstvo i turizam, OIB 94858559872</izvorni_sadrzaj>
    <derivirana_varijabla naziv="DomainObject.Predmet.ProtustrankaNazivFormatedOIB_1">HOTELI VODICE dioničko društvo za ugostiteljstvo i turizam, OIB 94858559872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HOTELI VODICE dioničko društvo za ugostiteljstvo i turizam</item>
    </izvorni_sadrzaj>
    <derivirana_varijabla naziv="DomainObject.Predmet.ProtuStrankaListFormated_1">
      <item>HOTELI VODICE dioničko društvo za ugostiteljstvo i turizam</item>
    </derivirana_varijabla>
  </DomainObject.Predmet.ProtuStrankaListFormated>
  <DomainObject.Predmet.ProtuStrankaListFormatedOIB>
    <izvorni_sadrzaj>
      <item>HOTELI VODICE dioničko društvo za ugostiteljstvo i turizam, OIB 94858559872</item>
    </izvorni_sadrzaj>
    <derivirana_varijabla naziv="DomainObject.Predmet.ProtuStrankaListFormatedOIB_1">
      <item>HOTELI VODICE dioničko društvo za ugostiteljstvo i turizam, OIB 94858559872</item>
    </derivirana_varijabla>
  </DomainObject.Predmet.ProtuStrankaListFormatedOIB>
  <DomainObject.Predmet.ProtuStrankaListFormatedWithAdress>
    <izvorni_sadrzaj>
      <item>HOTELI VODICE dioničko društvo za ugostiteljstvo i turizam, Grgura Ninskog 1, 22211 Vodice</item>
    </izvorni_sadrzaj>
    <derivirana_varijabla naziv="DomainObject.Predmet.ProtuStrankaListFormatedWithAdress_1">
      <item>HOTELI VODICE dioničko društvo za ugostiteljstvo i turizam, Grgura Ninskog 1, 22211 Vodice</item>
    </derivirana_varijabla>
  </DomainObject.Predmet.ProtuStrankaListFormatedWithAdress>
  <DomainObject.Predmet.ProtuStrankaListFormatedWithAdressOIB>
    <izvorni_sadrzaj>
      <item>HOTELI VODICE dioničko društvo za ugostiteljstvo i turizam, OIB 94858559872, Grgura Ninskog 1, 22211 Vodice</item>
    </izvorni_sadrzaj>
    <derivirana_varijabla naziv="DomainObject.Predmet.ProtuStrankaListFormatedWithAdressOIB_1">
      <item>HOTELI VODICE dioničko društvo za ugostiteljstvo i turizam, OIB 94858559872, Grgura Ninskog 1, 22211 Vodice</item>
    </derivirana_varijabla>
  </DomainObject.Predmet.ProtuStrankaListFormatedWithAdressOIB>
  <DomainObject.Predmet.ProtuStrankaListNazivFormated>
    <izvorni_sadrzaj>
      <item>HOTELI VODICE dioničko društvo za ugostiteljstvo i turizam</item>
    </izvorni_sadrzaj>
    <derivirana_varijabla naziv="DomainObject.Predmet.ProtuStrankaListNazivFormated_1">
      <item>HOTELI VODICE dioničko društvo za ugostiteljstvo i turizam</item>
    </derivirana_varijabla>
  </DomainObject.Predmet.ProtuStrankaListNazivFormated>
  <DomainObject.Predmet.ProtuStrankaListNazivFormatedOIB>
    <izvorni_sadrzaj>
      <item>HOTELI VODICE dioničko društvo za ugostiteljstvo i turizam, OIB 94858559872</item>
    </izvorni_sadrzaj>
    <derivirana_varijabla naziv="DomainObject.Predmet.ProtuStrankaListNazivFormatedOIB_1">
      <item>HOTELI VODICE dioničko društvo za ugostiteljstvo i turizam, OIB 94858559872</item>
    </derivirana_varijabla>
  </DomainObject.Predmet.ProtuStrankaListNazivFormatedOIB>
  <DomainObject.Predmet.OstaliListFormated>
    <izvorni_sadrzaj>
      <item>Damir Varošanec</item>
    </izvorni_sadrzaj>
    <derivirana_varijabla naziv="DomainObject.Predmet.OstaliListFormated_1">
      <item>Damir Varošanec</item>
    </derivirana_varijabla>
  </DomainObject.Predmet.OstaliListFormated>
  <DomainObject.Predmet.OstaliListFormatedOIB>
    <izvorni_sadrzaj>
      <item>Damir Varošanec, OIB 96255299786</item>
    </izvorni_sadrzaj>
    <derivirana_varijabla naziv="DomainObject.Predmet.OstaliListFormatedOIB_1">
      <item>Damir Varošanec, OIB 96255299786</item>
    </derivirana_varijabla>
  </DomainObject.Predmet.OstaliListFormatedOIB>
  <DomainObject.Predmet.OstaliListFormatedWithAdress>
    <izvorni_sadrzaj>
      <item>Damir Varošanec, Ulica Hrvatskih Branitelja 3, 40000 Čakovec</item>
    </izvorni_sadrzaj>
    <derivirana_varijabla naziv="DomainObject.Predmet.OstaliListFormatedWithAdress_1">
      <item>Damir Varošanec, Ulica Hrvatskih Branitelja 3, 40000 Čakovec</item>
    </derivirana_varijabla>
  </DomainObject.Predmet.OstaliListFormatedWithAdress>
  <DomainObject.Predmet.OstaliListFormatedWithAdressOIB>
    <izvorni_sadrzaj>
      <item>Damir Varošanec, OIB 96255299786, Ulica Hrvatskih Branitelja 3, 40000 Čakovec</item>
    </izvorni_sadrzaj>
    <derivirana_varijabla naziv="DomainObject.Predmet.OstaliListFormatedWithAdressOIB_1">
      <item>Damir Varošanec, OIB 96255299786, Ulica Hrvatskih Branitelja 3, 40000 Čakovec</item>
    </derivirana_varijabla>
  </DomainObject.Predmet.OstaliListFormatedWithAdressOIB>
  <DomainObject.Predmet.OstaliListNazivFormated>
    <izvorni_sadrzaj>
      <item>Damir Varošanec</item>
    </izvorni_sadrzaj>
    <derivirana_varijabla naziv="DomainObject.Predmet.OstaliListNazivFormated_1">
      <item>Damir Varošanec</item>
    </derivirana_varijabla>
  </DomainObject.Predmet.OstaliListNazivFormated>
  <DomainObject.Predmet.OstaliListNazivFormatedOIB>
    <izvorni_sadrzaj>
      <item>Damir Varošanec, OIB 96255299786</item>
    </izvorni_sadrzaj>
    <derivirana_varijabla naziv="DomainObject.Predmet.OstaliListNazivFormatedOIB_1">
      <item>Damir Varošanec, OIB 96255299786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St-152/2019-9</izvorni_sadrzaj>
    <derivirana_varijabla naziv="DomainObject.PoslovniBrojDokumenta_1">St-152/2019-9</derivirana_varijabla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HOTELI VODICE dioničko društvo za ugostiteljstvo i turizam</izvorni_sadrzaj>
    <derivirana_varijabla naziv="DomainObject.Predmet.ProtustrankaIDrugi_1">HOTELI VODICE dioničko društvo za ugostiteljstvo i turizam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HOTELI VODICE dioničko društvo za ugostiteljstvo i turizam, OIB 94858559872, Grgura Ninskog 1, 22211 Vodice</izvorni_sadrzaj>
    <derivirana_varijabla naziv="DomainObject.Predmet.ProtustrankaIDrugiAdressOIB_1">HOTELI VODICE dioničko društvo za ugostiteljstvo i turizam, OIB 94858559872, Grgura Ninskog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HOTELI VODICE dioničko društvo za ugostiteljstvo i turizam</item>
      <item>Damir Varošanec</item>
    </izvorni_sadrzaj>
    <derivirana_varijabla naziv="DomainObject.Predmet.SudioniciListNaziv_1">
      <item>FINANCIJSKA AGENCIJA-podružnica Šibenik</item>
      <item>HOTELI VODICE dioničko društvo za ugostiteljstvo i turizam</item>
      <item>Damir Varošanec</item>
    </derivirana_varijabla>
  </DomainObject.Predmet.SudioniciListNaziv>
  <DomainObject.Predmet.SudioniciListAdressOIB>
    <izvorni_sadrzaj>
      <item>FINANCIJSKA AGENCIJA-podružnica Šibenik, OIB 85821130368, Perivoj Luje Marune 1,22000 Šibenik</item>
      <item>HOTELI VODICE dioničko društvo za ugostiteljstvo i turizam, OIB 94858559872, Grgura Ninskog 1,22211 Vodice</item>
      <item>Damir Varošanec, OIB 96255299786, Ulica Hrvatskih Branitelja 3,40000 Čakovec</item>
    </izvorni_sadrzaj>
    <derivirana_varijabla naziv="DomainObject.Predmet.SudioniciListAdressOIB_1">
      <item>FINANCIJSKA AGENCIJA-podružnica Šibenik, OIB 85821130368, Perivoj Luje Marune 1,22000 Šibenik</item>
      <item>HOTELI VODICE dioničko društvo za ugostiteljstvo i turizam, OIB 94858559872, Grgura Ninskog 1,22211 Vodice</item>
      <item>Damir Varošanec, OIB 96255299786, Ulica Hrvatskih Branitelja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94858559872</item>
      <item>, OIB 96255299786</item>
    </izvorni_sadrzaj>
    <derivirana_varijabla naziv="DomainObject.Predmet.SudioniciListNazivOIB_1">
      <item>, OIB 85821130368</item>
      <item>, OIB 94858559872</item>
      <item>, OIB 96255299786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St-152/2019-3</izvorni_sadrzaj>
    <derivirana_varijabla naziv="DomainObject.PredzadnjaOdlukaIzPredmeta.Oznaka_1">St-152/2019-3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CF296-73D8-4611-B55B-53014415D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1525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2019-05-06T11:08:00Z</dcterms:created>
  <dc:creator>Ardena Bajlo</dc:creator>
  <cp:lastModifiedBy>Martina Kalmeta</cp:lastModifiedBy>
  <cp:lastPrinted>2019-05-07T06:20:00Z</cp:lastPrinted>
  <dcterms:modified xmlns:xsi="http://www.w3.org/2001/XMLSchema-instance" xsi:type="dcterms:W3CDTF">2019-05-07T06:20:00Z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St-152/2019-9 / Odluka - Zaključak (St-152-19_Zaključak-_zakazivanje_ročišta,_već_bilo_ranije_ročište.docx)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