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c0e1" w14:paraId="0aec0e1" w:rsidRDefault="0057437D" w:rsidP="00910611" w:rsidR="0057437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437D" w:rsidP="00910611" w:rsidR="0057437D">
      <w:r>
        <w:rPr>
          <w:rFonts w:eastAsia="MS Mincho"/>
        </w:rPr>
        <w:t xml:space="preserve">  REPUBLIKA HRVATSKA</w:t>
      </w:r>
    </w:p>
    <w:p w:rsidRDefault="0057437D" w:rsidP="00910611" w:rsidR="0057437D">
      <w:r>
        <w:rPr>
          <w:rFonts w:eastAsia="MS Mincho"/>
        </w:rPr>
        <w:t>TRGOVAČKI SUD U RIJECI</w:t>
      </w:r>
    </w:p>
    <w:p w:rsidRDefault="0057437D" w:rsidR="005743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2D64F2">
        <w:rPr>
          <w:b/>
        </w:rPr>
        <w:t xml:space="preserve">HIT – MARINA d.o.o. Novi Vinodolski, Mel bb, OIB </w:t>
      </w:r>
      <w:r w:rsidR="002D64F2" w:rsidRPr="002D64F2">
        <w:rPr>
          <w:b/>
        </w:rPr>
        <w:t>61270847868</w:t>
      </w:r>
      <w:r w:rsidR="004C64BE">
        <w:rPr>
          <w:b/>
        </w:rPr>
        <w:t>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2D64F2">
        <w:t xml:space="preserve">07. lipnja </w:t>
      </w:r>
      <w:r w:rsidR="000A6940">
        <w:t>201</w:t>
      </w:r>
      <w:r w:rsidR="006E1191">
        <w:t>6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2D64F2">
        <w:t>Dušanu Crljenko</w:t>
      </w:r>
      <w:r w:rsidR="00064650">
        <w:t xml:space="preserve"> iz</w:t>
      </w:r>
      <w:r w:rsidR="002D64F2">
        <w:t xml:space="preserve"> Rijek</w:t>
      </w:r>
      <w:r w:rsidR="00064650">
        <w:t>e</w:t>
      </w:r>
      <w:r w:rsidR="002D64F2">
        <w:t>, Brca 8c, OIB 03602703658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</w:t>
      </w:r>
      <w:r w:rsidR="002D64F2">
        <w:t xml:space="preserve">djelomična </w:t>
      </w:r>
      <w:r w:rsidR="007E5797" w:rsidRPr="00DF7E37">
        <w:t xml:space="preserve">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</w:t>
      </w:r>
      <w:r w:rsidR="002D64F2">
        <w:t xml:space="preserve"> </w:t>
      </w:r>
      <w:r w:rsidR="002D64F2">
        <w:rPr>
          <w:b/>
        </w:rPr>
        <w:t xml:space="preserve">50.000,00 </w:t>
      </w:r>
      <w:r w:rsidR="0029176D" w:rsidRPr="00D766B0">
        <w:rPr>
          <w:b/>
        </w:rPr>
        <w:t>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2D64F2">
        <w:t>pedesettisućakuna</w:t>
      </w:r>
      <w:r w:rsidR="00DB677F">
        <w:t>).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823A9E">
      <w:pPr>
        <w:jc w:val="both"/>
        <w:rPr>
          <w:bCs/>
        </w:rPr>
      </w:pPr>
      <w:r w:rsidRPr="00DF7E37">
        <w:rPr>
          <w:bCs/>
        </w:rPr>
        <w:tab/>
        <w:t xml:space="preserve">Ovosudnim rješenjem posl. br. </w:t>
      </w:r>
      <w:r w:rsidRPr="000857F5">
        <w:rPr>
          <w:bCs/>
        </w:rPr>
        <w:t>St-</w:t>
      </w:r>
      <w:r w:rsidR="002D64F2">
        <w:rPr>
          <w:bCs/>
        </w:rPr>
        <w:t>162/10-27</w:t>
      </w:r>
      <w:r w:rsidR="00F7475A" w:rsidRPr="000857F5">
        <w:rPr>
          <w:bCs/>
        </w:rPr>
        <w:t xml:space="preserve"> od </w:t>
      </w:r>
      <w:r w:rsidR="002D64F2">
        <w:rPr>
          <w:bCs/>
        </w:rPr>
        <w:t>16. ožujka</w:t>
      </w:r>
      <w:r w:rsidR="00F7475A" w:rsidRPr="000857F5">
        <w:rPr>
          <w:bCs/>
        </w:rPr>
        <w:t xml:space="preserve"> 201</w:t>
      </w:r>
      <w:r w:rsidR="002D64F2">
        <w:rPr>
          <w:bCs/>
        </w:rPr>
        <w:t>1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823A9E">
        <w:rPr>
          <w:bCs/>
        </w:rPr>
        <w:t>.</w:t>
      </w:r>
    </w:p>
    <w:p w:rsidRDefault="00823A9E" w:rsidP="006E1191" w:rsidR="002D64F2">
      <w:pPr>
        <w:jc w:val="both"/>
      </w:pPr>
      <w:r>
        <w:rPr>
          <w:bCs/>
        </w:rPr>
        <w:tab/>
        <w:t>Rješenjem</w:t>
      </w:r>
      <w:r w:rsidR="002D64F2">
        <w:rPr>
          <w:bCs/>
        </w:rPr>
        <w:t xml:space="preserve"> od</w:t>
      </w:r>
      <w:r>
        <w:rPr>
          <w:bCs/>
        </w:rPr>
        <w:t xml:space="preserve"> </w:t>
      </w:r>
      <w:r w:rsidR="002D64F2">
        <w:rPr>
          <w:bCs/>
        </w:rPr>
        <w:t>04. studenoga</w:t>
      </w:r>
      <w:r>
        <w:rPr>
          <w:bCs/>
        </w:rPr>
        <w:t xml:space="preserve"> 201</w:t>
      </w:r>
      <w:r w:rsidR="002D64F2">
        <w:rPr>
          <w:bCs/>
        </w:rPr>
        <w:t>3</w:t>
      </w:r>
      <w:r>
        <w:rPr>
          <w:bCs/>
        </w:rPr>
        <w:t xml:space="preserve">. godine razriješen </w:t>
      </w:r>
      <w:r w:rsidR="002D64F2">
        <w:rPr>
          <w:bCs/>
        </w:rPr>
        <w:t xml:space="preserve">je dužnosti </w:t>
      </w:r>
      <w:r>
        <w:rPr>
          <w:bCs/>
        </w:rPr>
        <w:t xml:space="preserve">stečajni upravitelj </w:t>
      </w:r>
      <w:r w:rsidR="002D64F2">
        <w:rPr>
          <w:bCs/>
        </w:rPr>
        <w:t>Zdravko Seki</w:t>
      </w:r>
      <w:r>
        <w:rPr>
          <w:bCs/>
        </w:rPr>
        <w:t xml:space="preserve">, </w:t>
      </w:r>
      <w:r w:rsidR="002D64F2">
        <w:rPr>
          <w:bCs/>
        </w:rPr>
        <w:t xml:space="preserve">na osobni zahtjev, a za stečajnog upravitelja </w:t>
      </w:r>
      <w:r w:rsidR="000A6940">
        <w:rPr>
          <w:bCs/>
        </w:rPr>
        <w:t xml:space="preserve">imenovan </w:t>
      </w:r>
      <w:r w:rsidR="002D64F2" w:rsidRPr="002D64F2">
        <w:t>Dušan Crljenko</w:t>
      </w:r>
      <w:r w:rsidR="00064650">
        <w:t xml:space="preserve"> iz</w:t>
      </w:r>
      <w:r w:rsidR="002D64F2" w:rsidRPr="002D64F2">
        <w:t xml:space="preserve"> Rijek</w:t>
      </w:r>
      <w:r w:rsidR="00064650">
        <w:t>e</w:t>
      </w:r>
      <w:r w:rsidR="002D64F2" w:rsidRPr="002D64F2">
        <w:t>, Brca 8c</w:t>
      </w:r>
      <w:r w:rsidR="002D64F2">
        <w:t>.</w:t>
      </w:r>
    </w:p>
    <w:p w:rsidRDefault="002D64F2" w:rsidP="006E1191" w:rsidR="002D64F2">
      <w:pPr>
        <w:jc w:val="both"/>
      </w:pPr>
      <w:r>
        <w:tab/>
        <w:t xml:space="preserve">Stečajni dužnik </w:t>
      </w:r>
      <w:r w:rsidR="00B723B1">
        <w:t>u vlasništvu ima 113 posebnih dijel</w:t>
      </w:r>
      <w:r w:rsidR="00064650">
        <w:t>ov</w:t>
      </w:r>
      <w:r w:rsidR="00B723B1">
        <w:t xml:space="preserve">a zgrade – etažnih jedinica sagrađenih u višekatnim zgradama na šest katastarskih čestica i hotel u niskoj roh bau izvedbi na posebnoj katastarskoj čestici. </w:t>
      </w:r>
    </w:p>
    <w:p w:rsidRDefault="00B723B1" w:rsidP="006E1191" w:rsidR="00B723B1">
      <w:pPr>
        <w:jc w:val="both"/>
      </w:pPr>
      <w:r>
        <w:tab/>
        <w:t>Preuzimanjem dužnosti, stečajni upravitelj je kod dužnika zatekao brojna neuredna zemljišnoknjižna stanja nekretnina, kao i neriješeno pitanje infrastrukture. O svim zatečenim problemima i njihovom rješavanju</w:t>
      </w:r>
      <w:r w:rsidR="00064650">
        <w:t>,</w:t>
      </w:r>
      <w:r>
        <w:t xml:space="preserve"> stečajni upravitelj je redovito izvještavao sud i odbor vjerovnika.  </w:t>
      </w:r>
    </w:p>
    <w:p w:rsidRDefault="00B723B1" w:rsidP="006E1191" w:rsidR="00B723B1">
      <w:pPr>
        <w:jc w:val="both"/>
      </w:pPr>
      <w:r>
        <w:tab/>
        <w:t>Uz svu složenost problematike u hotelsko</w:t>
      </w:r>
      <w:r w:rsidR="00064650">
        <w:t xml:space="preserve"> poslovno</w:t>
      </w:r>
      <w:r>
        <w:t xml:space="preserve"> stambenom centru Hit – marina tijekom 2014. i 2015. godine aktivnim angažmanom, stručnošću i poslovnim iskustvom stečajnog upravitelja stekli su se uvjeti za unovčenje imovine stečajnog dužnika.</w:t>
      </w:r>
    </w:p>
    <w:p w:rsidRDefault="00B723B1" w:rsidP="006E1191" w:rsidR="00B723B1">
      <w:pPr>
        <w:jc w:val="both"/>
      </w:pPr>
      <w:r>
        <w:tab/>
        <w:t xml:space="preserve">Do kraja 2015. godine unovčene su 32 nekretnine ukupne vrijednosti 5.261.250,00 kn. Unovčenje se pri stečajnom sudu nastavlja i tijekom 2016. godine, a neke su ovrhe na nekretninama u tijeku pri Općinskom sudu u Rijeci, Stalna služba u Crikvenici. </w:t>
      </w:r>
    </w:p>
    <w:p w:rsidRDefault="00B723B1" w:rsidP="006E1191" w:rsidR="00064650">
      <w:pPr>
        <w:jc w:val="both"/>
      </w:pPr>
      <w:r>
        <w:tab/>
        <w:t>Zbog velikog obujm</w:t>
      </w:r>
      <w:r w:rsidR="00064650">
        <w:t>a i složenosti</w:t>
      </w:r>
      <w:r>
        <w:t xml:space="preserve"> poslova, dislociranosti nekretnina, stečajni upravitelj redovito ostvaruje velike troškove (prije svega putne troškove na relaciji Drenova – Rijeka – Novi Vinodolski – Rijeka – Drenova). </w:t>
      </w:r>
    </w:p>
    <w:p w:rsidRDefault="00064650" w:rsidP="006E1191" w:rsidR="00B723B1">
      <w:pPr>
        <w:jc w:val="both"/>
      </w:pPr>
      <w:r>
        <w:tab/>
      </w:r>
      <w:r w:rsidR="002E079E">
        <w:t xml:space="preserve">Sud smatra da zbog duljine trajanja stečajnog postupka i vlastitog angažmana stečajnog upravitelja postoji opravdani razlog za određivanjem djelomične nagrade stečajnom upravitelju u visini 50.000,00 kn neto. </w:t>
      </w:r>
    </w:p>
    <w:p w:rsidRDefault="002E079E" w:rsidP="006E1191" w:rsidR="002E079E">
      <w:pPr>
        <w:jc w:val="both"/>
      </w:pPr>
      <w:r>
        <w:lastRenderedPageBreak/>
        <w:tab/>
      </w:r>
      <w:r w:rsidR="00610872">
        <w:t>Po mišljenju suda stečajni upravitelj nema financijske moći da obavlja poslove za koje je imenovan bez primanja nagrade kroz duži vremenski period</w:t>
      </w:r>
      <w:r w:rsidR="00064650">
        <w:t xml:space="preserve">, u </w:t>
      </w:r>
      <w:r w:rsidR="00610872">
        <w:t>konkretnom slučaju, gotovo tri godine</w:t>
      </w:r>
      <w:r w:rsidR="00064650">
        <w:t xml:space="preserve"> od preuzimanja dužnosti</w:t>
      </w:r>
      <w:r w:rsidR="00610872">
        <w:t xml:space="preserve">. </w:t>
      </w:r>
    </w:p>
    <w:p w:rsidRDefault="00BF7225" w:rsidP="006E1191" w:rsidR="00BF7225">
      <w:pPr>
        <w:jc w:val="both"/>
      </w:pPr>
      <w:r>
        <w:tab/>
        <w:t>Cijeneći znatni profesionalni angažman stečajnog upravitelja, veliki broj nekretnina, dugotrajnost postupka, a posebno činjenicu da je unovčena imovina stečajnog dužnika značajne vrijednosti (5.261.250,00 kn)</w:t>
      </w:r>
      <w:r w:rsidR="00064650">
        <w:t xml:space="preserve">, </w:t>
      </w:r>
      <w:r>
        <w:t>sud je temeljem čl.</w:t>
      </w:r>
      <w:r w:rsidRPr="006E1191">
        <w:rPr>
          <w:bCs/>
        </w:rPr>
        <w:t xml:space="preserve">94. </w:t>
      </w:r>
      <w:r>
        <w:rPr>
          <w:bCs/>
        </w:rPr>
        <w:t>st</w:t>
      </w:r>
      <w:r w:rsidRPr="006E1191">
        <w:rPr>
          <w:bCs/>
        </w:rPr>
        <w:t>. 1. i 2.</w:t>
      </w:r>
      <w:r w:rsidRPr="00BF7225">
        <w:rPr>
          <w:bCs/>
        </w:rPr>
        <w:t xml:space="preserve"> </w:t>
      </w:r>
      <w:r w:rsidRPr="006E1191">
        <w:rPr>
          <w:bCs/>
        </w:rPr>
        <w:t>u vezi s čl. 441. st. 2. Stečajnog zakona (NN 71/15)</w:t>
      </w:r>
      <w:r>
        <w:rPr>
          <w:bCs/>
        </w:rPr>
        <w:t xml:space="preserve"> stečajnom upravitelju odredio djelomičnu nagradu za do sada obavljene poslove. </w:t>
      </w:r>
    </w:p>
    <w:p w:rsidRDefault="00BF7225" w:rsidP="006E1191" w:rsidR="00B723B1">
      <w:pPr>
        <w:jc w:val="both"/>
      </w:pPr>
      <w:r>
        <w:tab/>
        <w:t xml:space="preserve">Po završetku dužnosti, sud će u konačnu nagradu uračunati i određeni iznos djelomične nagrade koji je određen stečajnom upravitelju. </w:t>
      </w:r>
      <w:r w:rsidRPr="00DF7E37">
        <w:rPr>
          <w:bCs/>
        </w:rPr>
        <w:t>Porezi i doprinosi na neto isplaćen iznos nagrade stečajnom upravitelju terete troškove stečajnog postupka.</w:t>
      </w:r>
    </w:p>
    <w:p w:rsidRDefault="00BF7225" w:rsidP="00F75407" w:rsidR="0052646E" w:rsidRPr="00DF7E37">
      <w:pPr>
        <w:jc w:val="both"/>
        <w:rPr>
          <w:b/>
        </w:rPr>
      </w:pPr>
      <w:r>
        <w:t xml:space="preserve"> </w:t>
      </w:r>
      <w:r w:rsidR="00F75407"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BF7225">
        <w:t>07. lipnja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>
      <w:pPr>
        <w:rPr>
          <w:b/>
        </w:rPr>
      </w:pPr>
    </w:p>
    <w:p w:rsidRDefault="00125377" w:rsidP="007E5797" w:rsidR="00125377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</w:t>
      </w:r>
      <w:r w:rsidR="007B3753">
        <w:t>istekom osmoga dana od dana objave pismena na mrežnoj stranici e-Oglasne ploče sudova</w:t>
      </w:r>
      <w:r w:rsidRPr="00DF7E37">
        <w:t>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BF7225">
        <w:rPr>
          <w:sz w:val="20"/>
          <w:szCs w:val="20"/>
        </w:rPr>
        <w:t>07.6</w:t>
      </w:r>
      <w:r w:rsidR="007B3753">
        <w:rPr>
          <w:sz w:val="20"/>
          <w:szCs w:val="20"/>
        </w:rPr>
        <w:t>.</w:t>
      </w:r>
      <w:r w:rsidR="00F63A57">
        <w:rPr>
          <w:sz w:val="20"/>
          <w:szCs w:val="20"/>
        </w:rPr>
        <w:t>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A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2D64F2">
      <w:t>162/10-1067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64650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5377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D64F2"/>
    <w:rsid w:val="002E079E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7437D"/>
    <w:rsid w:val="00581B14"/>
    <w:rsid w:val="0059029A"/>
    <w:rsid w:val="005A57BC"/>
    <w:rsid w:val="005B4405"/>
    <w:rsid w:val="005D10A9"/>
    <w:rsid w:val="00606B86"/>
    <w:rsid w:val="00610872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B3753"/>
    <w:rsid w:val="007E5797"/>
    <w:rsid w:val="007E6E98"/>
    <w:rsid w:val="00806AB4"/>
    <w:rsid w:val="008149A0"/>
    <w:rsid w:val="00823A9E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72FA3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723B1"/>
    <w:rsid w:val="00B84610"/>
    <w:rsid w:val="00B930EA"/>
    <w:rsid w:val="00BC139E"/>
    <w:rsid w:val="00BC78EF"/>
    <w:rsid w:val="00BF7225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svibnja 2016.</izvorni_sadrzaj>
    <derivirana_varijabla naziv="DomainObject.Predmet.SpisIzvanSuda.DatumIzlazaSpisa_1">3. svibnja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 ZAGREB</izvorni_sadrzaj>
    <derivirana_varijabla naziv="DomainObject.Predmet.SpisIzvanSuda.LokacijaSpisa_1">VTS RH ZAGREB</derivirana_varijabla>
  </DomainObject.Predmet.SpisIzvanSuda.LokacijaSpisa>
  <DomainObject.Predmet.SpisIzvanSuda.Napomena>
    <izvorni_sadrzaj>Ež-284/16</izvorni_sadrzaj>
    <derivirana_varijabla naziv="DomainObject.Predmet.SpisIzvanSuda.Napomena_1">Ež-284/16</derivirana_varijabla>
  </DomainObject.Predmet.SpisIzvanSuda.Napomena>
  <DomainObject.Predmet.SpisIzvanSuda.RazlogIzlaskaSpisa>
    <izvorni_sadrzaj>žalba ovršenika Tibora Szalkai</izvorni_sadrzaj>
    <derivirana_varijabla naziv="DomainObject.Predmet.SpisIzvanSuda.RazlogIzlaskaSpisa_1">žalba ovršenika Tibora Szalkai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VLADIMIR CIRKVENČIĆ</item>
      <item>BORISLAV TOMIĆ</item>
      <item>Slavica Milat</item>
      <item>BEATA LAKATOSNE LASZLO</item>
      <item>Vedrana Pranjić Hamarić</item>
      <item>SANDO d.o.o.</item>
      <item>Nenad Molc</item>
      <item>Mario Starčević</item>
      <item>Marina Telišman Vugrinec</item>
      <item>SONJA JELEN</item>
      <item>Anita Cvetko</item>
      <item>IVAN PUHALO</item>
      <item>Danica Galetić</item>
      <item>ANTE MILAT</item>
      <item>ZAGREBAČKA BANKA d.d.</item>
      <item>JOSIP BOSILJ</item>
      <item>Klaudija Žvorc</item>
      <item>Dijana Knez</item>
      <item>Đurđa Dragović Grahek</item>
      <item>Dragoljub Pranjić</item>
      <item>Bojan Perhoč</item>
      <item>OGLASNA PLOČA</item>
      <item>LEON GERDEN</item>
      <item>Nikola Juras</item>
      <item>Milan Došen</item>
      <item>Dušan Crljenko</item>
      <item>VALENTINA KRANJEC</item>
      <item>MITJA TEMENT</item>
      <item>VISOKI TRGOVAČKI SUD REPUBLIKE HRVATSKE</item>
      <item>IRENA TEMENT</item>
      <item>Nada Juras</item>
      <item>TRGOMAR društvo s ograničenom odgovornošću za trgovinu, poljoprivredu i usluge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</item>
      <item>Ivan Puhalo</item>
      <item>MAJA BARIČEVIĆ</item>
      <item>trgovačko društvo Sando</item>
      <item>GABOR KALMAR</item>
      <item>Mario Starčević</item>
      <item>PETRA GJURAŠIĆ</item>
      <item>Ana Turina</item>
      <item>Neda Anđel</item>
      <item>DENIS MLADENIĆ</item>
      <item>OS Rijeka zk odjel Novi vinodolski</item>
      <item>Jelena Polić</item>
      <item>Gavranović d.o.o.</item>
      <item>Edvard Valić</item>
      <item>Senad Handžić</item>
      <item>Marin Cvitković</item>
      <item>Biserka Ćosić</item>
      <item>Svjetlana Andrić</item>
      <item>Darko Perković</item>
      <item>Mladen Štefančić</item>
      <item>Općinski sud Rijeka zk odjel</item>
      <item>MAKI d.o.o. za trgovinu, popravak i održavanje motornih vozila i usluge</item>
      <item>DRAGAN DERANJA</item>
      <item>JANKO SIMEUNOVIĆ</item>
      <item>ĐURO FARKAŠ</item>
      <item>Ivica Vodopijak</item>
      <item>IVICA PAVELIĆ</item>
      <item>DRAGAN DERANJA</item>
    </izvorni_sadrzaj>
    <derivirana_varijabla naziv="DomainObject.Predmet.OstaliListFormated_1">
      <item>VLADIMIR CIRKVENČIĆ</item>
      <item>BORISLAV TOMIĆ</item>
      <item>Slavica Milat</item>
      <item>BEATA LAKATOSNE LASZLO</item>
      <item>Vedrana Pranjić Hamarić</item>
      <item>SANDO d.o.o.</item>
      <item>Nenad Molc</item>
      <item>Mario Starčević</item>
      <item>Marina Telišman Vugrinec</item>
      <item>SONJA JELEN</item>
      <item>Anita Cvetko</item>
      <item>IVAN PUHALO</item>
      <item>Danica Galetić</item>
      <item>ANTE MILAT</item>
      <item>ZAGREBAČKA BANKA d.d.</item>
      <item>JOSIP BOSILJ</item>
      <item>Klaudija Žvorc</item>
      <item>Dijana Knez</item>
      <item>Đurđa Dragović Grahek</item>
      <item>Dragoljub Pranjić</item>
      <item>Bojan Perhoč</item>
      <item>OGLASNA PLOČA</item>
      <item>LEON GERDEN</item>
      <item>Nikola Juras</item>
      <item>Milan Došen</item>
      <item>Dušan Crljenko</item>
      <item>VALENTINA KRANJEC</item>
      <item>MITJA TEMENT</item>
      <item>VISOKI TRGOVAČKI SUD REPUBLIKE HRVATSKE</item>
      <item>IRENA TEMENT</item>
      <item>Nada Juras</item>
      <item>TRGOMAR društvo s ograničenom odgovornošću za trgovinu, poljoprivredu i usluge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</item>
      <item>Ivan Puhalo</item>
      <item>MAJA BARIČEVIĆ</item>
      <item>trgovačko društvo Sando</item>
      <item>GABOR KALMAR</item>
      <item>Mario Starčević</item>
      <item>PETRA GJURAŠIĆ</item>
      <item>Ana Turina</item>
      <item>Neda Anđel</item>
      <item>DENIS MLADENIĆ</item>
      <item>OS Rijeka zk odjel Novi vinodolski</item>
      <item>Jelena Polić</item>
      <item>Gavranović d.o.o.</item>
      <item>Edvard Valić</item>
      <item>Senad Handžić</item>
      <item>Marin Cvitković</item>
      <item>Biserka Ćosić</item>
      <item>Svjetlana Andrić</item>
      <item>Darko Perković</item>
      <item>Mladen Štefančić</item>
      <item>Općinski sud Rijeka zk odjel</item>
      <item>MAKI d.o.o. za trgovinu, popravak i održavanje motornih vozila i usluge</item>
      <item>DRAGAN DERANJA</item>
      <item>JANKO SIMEUNOVIĆ</item>
      <item>ĐURO FARKAŠ</item>
      <item>Ivica Vodopijak</item>
      <item>IVICA PAVELIĆ</item>
      <item>DRAGAN DERANJA</item>
    </derivirana_varijabla>
  </DomainObject.Predmet.OstaliListFormated>
  <DomainObject.Predmet.OstaliListFormatedOIB>
    <izvorni_sadrzaj>
      <item>VLADIMIR CIRKVENČIĆ</item>
      <item>BORISLAV TOMIĆ</item>
      <item>Slavica Milat, OIB 12888531946</item>
      <item>BEATA LAKATOSNE LASZLO</item>
      <item>Vedrana Pranjić Hamarić</item>
      <item>SANDO d.o.o.</item>
      <item>Nenad Molc, OIB 13090594476</item>
      <item>Mario Starčević, OIB 56539746731</item>
      <item>Marina Telišman Vugrinec, OIB 62898294202</item>
      <item>SONJA JELEN</item>
      <item>Anita Cvetko</item>
      <item>IVAN PUHALO</item>
      <item>Danica Galetić, OIB 05206564110</item>
      <item>ANTE MILAT</item>
      <item>ZAGREBAČKA BANKA d.d.</item>
      <item>JOSIP BOSILJ</item>
      <item>Klaudija Žvorc, OIB 53478732671</item>
      <item>Dijana Knez</item>
      <item>Đurđa Dragović Grahek</item>
      <item>Dragoljub Pranjić, OIB 54696569762</item>
      <item>Bojan Perhoč, OIB 02020487786</item>
      <item>OGLASNA PLOČA</item>
      <item>LEON GERDEN</item>
      <item>Nikola Juras, OIB 72380368643</item>
      <item>Milan Došen, OIB 28408384400</item>
      <item>Dušan Crljenko, OIB 03602703658</item>
      <item>VALENTINA KRANJEC</item>
      <item>MITJA TEMENT</item>
      <item>VISOKI TRGOVAČKI SUD REPUBLIKE HRVATSKE</item>
      <item>IRENA TEMENT</item>
      <item>Nada Juras, OIB 30198333880</item>
      <item>TRGOMAR društvo s ograničenom odgovornošću za trgovinu, poljoprivredu i usluge, OIB 48630703347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Tomak, OIB 63989066908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Vujasin, OIB 98732671121</item>
      <item>Ivan Puhalo, OIB 94862726921</item>
      <item>MAJA BARIČEVIĆ</item>
      <item>trgovačko društvo Sando</item>
      <item>GABOR KALMAR</item>
      <item>Mario Starčević, OIB 56539746731</item>
      <item>PETRA GJURAŠIĆ</item>
      <item>Ana Turina, OIB 18509990261</item>
      <item>Neda Anđel, OIB 22754499403</item>
      <item>DENIS MLADENIĆ</item>
      <item>OS Rijeka zk odjel Novi vinodolski</item>
      <item>Jelena Polić, OIB 95695690874</item>
      <item>Gavranović d.o.o.</item>
      <item>Edvard Valić</item>
      <item>Senad Handžić, OIB 27131757420</item>
      <item>Marin Cvitković, OIB 80832888180</item>
      <item>Biserka Ćosić, OIB 83423997246</item>
      <item>Svjetlana Andrić, OIB 61523170829</item>
      <item>Darko Perković, OIB 08363620776</item>
      <item>Mladen Štefančić, OIB 77574947580</item>
      <item>Općinski sud Rijeka zk odjel</item>
      <item>MAKI d.o.o. za trgovinu, popravak i održavanje motornih vozila i usluge, OIB 38541508228</item>
      <item>DRAGAN DERANJA</item>
      <item>JANKO SIMEUNOVIĆ</item>
      <item>ĐURO FARKAŠ</item>
      <item>Ivica Vodopijak</item>
      <item>IVICA PAVELIĆ</item>
      <item>DRAGAN DERANJA</item>
    </izvorni_sadrzaj>
    <derivirana_varijabla naziv="DomainObject.Predmet.OstaliListFormatedOIB_1">
      <item>VLADIMIR CIRKVENČIĆ</item>
      <item>BORISLAV TOMIĆ</item>
      <item>Slavica Milat, OIB 12888531946</item>
      <item>BEATA LAKATOSNE LASZLO</item>
      <item>Vedrana Pranjić Hamarić</item>
      <item>SANDO d.o.o.</item>
      <item>Nenad Molc, OIB 13090594476</item>
      <item>Mario Starčević, OIB 56539746731</item>
      <item>Marina Telišman Vugrinec, OIB 62898294202</item>
      <item>SONJA JELEN</item>
      <item>Anita Cvetko</item>
      <item>IVAN PUHALO</item>
      <item>Danica Galetić, OIB 05206564110</item>
      <item>ANTE MILAT</item>
      <item>ZAGREBAČKA BANKA d.d.</item>
      <item>JOSIP BOSILJ</item>
      <item>Klaudija Žvorc, OIB 53478732671</item>
      <item>Dijana Knez</item>
      <item>Đurđa Dragović Grahek</item>
      <item>Dragoljub Pranjić, OIB 54696569762</item>
      <item>Bojan Perhoč, OIB 02020487786</item>
      <item>OGLASNA PLOČA</item>
      <item>LEON GERDEN</item>
      <item>Nikola Juras, OIB 72380368643</item>
      <item>Milan Došen, OIB 28408384400</item>
      <item>Dušan Crljenko, OIB 03602703658</item>
      <item>VALENTINA KRANJEC</item>
      <item>MITJA TEMENT</item>
      <item>VISOKI TRGOVAČKI SUD REPUBLIKE HRVATSKE</item>
      <item>IRENA TEMENT</item>
      <item>Nada Juras, OIB 30198333880</item>
      <item>TRGOMAR društvo s ograničenom odgovornošću za trgovinu, poljoprivredu i usluge, OIB 48630703347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Tomak, OIB 63989066908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Vujasin, OIB 98732671121</item>
      <item>Ivan Puhalo, OIB 94862726921</item>
      <item>MAJA BARIČEVIĆ</item>
      <item>trgovačko društvo Sando</item>
      <item>GABOR KALMAR</item>
      <item>Mario Starčević, OIB 56539746731</item>
      <item>PETRA GJURAŠIĆ</item>
      <item>Ana Turina, OIB 18509990261</item>
      <item>Neda Anđel, OIB 22754499403</item>
      <item>DENIS MLADENIĆ</item>
      <item>OS Rijeka zk odjel Novi vinodolski</item>
      <item>Jelena Polić, OIB 95695690874</item>
      <item>Gavranović d.o.o.</item>
      <item>Edvard Valić</item>
      <item>Senad Handžić, OIB 27131757420</item>
      <item>Marin Cvitković, OIB 80832888180</item>
      <item>Biserka Ćosić, OIB 83423997246</item>
      <item>Svjetlana Andrić, OIB 61523170829</item>
      <item>Darko Perković, OIB 08363620776</item>
      <item>Mladen Štefančić, OIB 77574947580</item>
      <item>Općinski sud Rijeka zk odjel</item>
      <item>MAKI d.o.o. za trgovinu, popravak i održavanje motornih vozila i usluge, OIB 38541508228</item>
      <item>DRAGAN DERANJA</item>
      <item>JANKO SIMEUNOVIĆ</item>
      <item>ĐURO FARKAŠ</item>
      <item>Ivica Vodopijak</item>
      <item>IVICA PAVELIĆ</item>
      <item>DRAGAN DERANJA</item>
    </derivirana_varijabla>
  </DomainObject.Predmet.OstaliListFormatedOIB>
  <DomainObject.Predmet.OstaliListFormatedWithAdress>
    <izvorni_sadrzaj>
      <item>VLADIMIR CIRKVENČIĆ, Jevnica 16, Kresnice</item>
      <item>BORISLAV TOMIĆ</item>
      <item>Slavica Milat, Panos 4, 51250 Novi Vinodolski</item>
      <item>BEATA LAKATOSNE LASZLO</item>
      <item>Vedrana Pranjić Hamarić</item>
      <item>SANDO d.o.o.</item>
      <item>Nenad Molc, Novačka 267, 10000 Zagreb</item>
      <item>Mario Starčević, Povilska 42, 51250 Novi Vinodolski</item>
      <item>Marina Telišman Vugrinec, Hrvatske Bratske Zajednice 17, 10430 Samobor</item>
      <item>SONJA JELEN</item>
      <item>Anita Cvetko</item>
      <item>IVAN PUHALO</item>
      <item>Danica Galetić, Srednjaci 20, 10000 Zagreb</item>
      <item>ANTE MILAT</item>
      <item>ZAGREBAČKA BANKA d.d., Paromlinska 2, 10000 Zagreb</item>
      <item>JOSIP BOSILJ</item>
      <item>Klaudija Žvorc, Turčišće 177, 40000 Turčišće</item>
      <item>Dijana Knez</item>
      <item>Đurđa Dragović Grahek, Kneza Trpimira 4, 44320 Kutina</item>
      <item>Dragoljub Pranjić, Volaričeva Ulica 22, Postojna</item>
      <item>Bojan Perhoč, Augusta Šenoe 2a, 40000 Čakovec</item>
      <item>OGLASNA PLOČA</item>
      <item>LEON GERDEN</item>
      <item>Nikola Juras, Nova 23, 40000 Palovec</item>
      <item>Milan Došen, Svetog Križa 120, 33000 Milanovac</item>
      <item>Dušan Crljenko, Brca 8c, 51000 Rijeka</item>
      <item>VALENTINA KRANJEC</item>
      <item>MITJA TEMENT</item>
      <item>VISOKI TRGOVAČKI SUD REPUBLIKE HRVATSKE, Berislavićeva 11, 10000 Zagreb</item>
      <item>IRENA TEMENT</item>
      <item>Nada Juras, Nova 23, 40000 Palovec</item>
      <item>TRGOMAR društvo s ograničenom odgovornošću za trgovinu, poljoprivredu i usluge, Ilovac 1/A, 47280 Ozalj</item>
      <item>ŽDO RIJEKA</item>
      <item>MARIJA KNEZOVIĆ</item>
      <item>Sanja Gelić</item>
      <item>ŽELJKO MILIČIĆ</item>
      <item>IVONA BARBALIĆ, 51000 Rijeka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MAVROVIĆ, 51000 Rijeka</item>
      <item>ALMIR BEĆIREVIĆ</item>
      <item>Boris Tomak, Borlin 25, 47000 Karlovac</item>
      <item>MARIO STARČEVIĆ</item>
      <item>Odvj. društvo Hanžeković i partneri, Radnička cesta 22, 10000 Zagreb</item>
      <item>ZDRAVKO DUNGER</item>
      <item>EVA HORVATH-ŽAJA, Lanište 12c, 10000 Zagreb</item>
      <item>ĐULA MUJAKIĆ</item>
      <item>DIJANA DNEZ, 51000 Rijeka</item>
      <item>ELVEDIN MUJAKIĆ</item>
      <item>Dragoljub Vujasin, Palanjek 15, 44000 Palanjek</item>
      <item>Ivan Puhalo, Antuna Branka Šimića 48, 51000 Rijeka</item>
      <item>MAJA BARIČEVIĆ, 51000 Rijeka</item>
      <item>trgovačko društvo Sando</item>
      <item>GABOR KALMAR</item>
      <item>Mario Starčević, Povilska 42, 51250 Novi Vinodolski</item>
      <item>PETRA GJURAŠIĆ, 51000 Rijeka</item>
      <item>Ana Turina, Mel 7, 51250 Novi Vinodolski</item>
      <item>Neda Anđel, Turopoljska 23, 10010 Velika Mlaka</item>
      <item>DENIS MLADENIĆ, 51000 Rijeka</item>
      <item>OS Rijeka zk odjel Novi vinodolski, Trg Vinodolskog zakona 5, 51250 Novi Vinodolski</item>
      <item>Jelena Polić, Cerovnik 6b, 47303 Cerovnik</item>
      <item>Gavranović d.o.o., Majstorska 9, 10000 Zagreb</item>
      <item>Edvard Valić</item>
      <item>Senad Handžić, Lukoranska 11c, 10000 Zagreb</item>
      <item>Marin Cvitković, Ribarska Obala 22, 51252 Klenovica</item>
      <item>Biserka Ćosić, Mavrići 67, 51244 Grižane</item>
      <item>Svjetlana Andrić, Nova Krasa 8a, 51250 Novi Vinodolski</item>
      <item>Darko Perković, Ante Kovačića 24, 51000 Rijeka</item>
      <item>Mladen Štefančić, Dobrodolska Cesta 31a, 10360 Dobrodol</item>
      <item>Općinski sud Rijeka zk odjel, Trg Vinodolskog zakona 5, 51250 Novi Vinodolski</item>
      <item>MAKI d.o.o. za trgovinu, popravak i održavanje motornih vozila i usluge, Ulica Pavla Radića 110, 33000 Virovitica</item>
      <item>DRAGAN DERANJA</item>
      <item>JANKO SIMEUNOVIĆ, A. Jakšića 3, 10000 Zagreb</item>
      <item>ĐURO FARKAŠ</item>
      <item>Ivica Vodopijak, Tišinska ulica III. odvojak 4, 10000 Zagreb</item>
      <item>IVICA PAVELIĆ</item>
      <item>DRAGAN DERANJA, Posteni 15, 51250 Novi Vinodolski</item>
    </izvorni_sadrzaj>
    <derivirana_varijabla naziv="DomainObject.Predmet.OstaliListFormatedWithAdress_1">
      <item>VLADIMIR CIRKVENČIĆ, Jevnica 16, Kresnice</item>
      <item>BORISLAV TOMIĆ</item>
      <item>Slavica Milat, Panos 4, 51250 Novi Vinodolski</item>
      <item>BEATA LAKATOSNE LASZLO</item>
      <item>Vedrana Pranjić Hamarić</item>
      <item>SANDO d.o.o.</item>
      <item>Nenad Molc, Novačka 267, 10000 Zagreb</item>
      <item>Mario Starčević, Povilska 42, 51250 Novi Vinodolski</item>
      <item>Marina Telišman Vugrinec, Hrvatske Bratske Zajednice 17, 10430 Samobor</item>
      <item>SONJA JELEN</item>
      <item>Anita Cvetko</item>
      <item>IVAN PUHALO</item>
      <item>Danica Galetić, Srednjaci 20, 10000 Zagreb</item>
      <item>ANTE MILAT</item>
      <item>ZAGREBAČKA BANKA d.d., Paromlinska 2, 10000 Zagreb</item>
      <item>JOSIP BOSILJ</item>
      <item>Klaudija Žvorc, Turčišće 177, 40000 Turčišće</item>
      <item>Dijana Knez</item>
      <item>Đurđa Dragović Grahek, Kneza Trpimira 4, 44320 Kutina</item>
      <item>Dragoljub Pranjić, Volaričeva Ulica 22, Postojna</item>
      <item>Bojan Perhoč, Augusta Šenoe 2a, 40000 Čakovec</item>
      <item>OGLASNA PLOČA</item>
      <item>LEON GERDEN</item>
      <item>Nikola Juras, Nova 23, 40000 Palovec</item>
      <item>Milan Došen, Svetog Križa 120, 33000 Milanovac</item>
      <item>Dušan Crljenko, Brca 8c, 51000 Rijeka</item>
      <item>VALENTINA KRANJEC</item>
      <item>MITJA TEMENT</item>
      <item>VISOKI TRGOVAČKI SUD REPUBLIKE HRVATSKE, Berislavićeva 11, 10000 Zagreb</item>
      <item>IRENA TEMENT</item>
      <item>Nada Juras, Nova 23, 40000 Palovec</item>
      <item>TRGOMAR društvo s ograničenom odgovornošću za trgovinu, poljoprivredu i usluge, Ilovac 1/A, 47280 Ozalj</item>
      <item>ŽDO RIJEKA</item>
      <item>MARIJA KNEZOVIĆ</item>
      <item>Sanja Gelić</item>
      <item>ŽELJKO MILIČIĆ</item>
      <item>IVONA BARBALIĆ, 51000 Rijeka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MAVROVIĆ, 51000 Rijeka</item>
      <item>ALMIR BEĆIREVIĆ</item>
      <item>Boris Tomak, Borlin 25, 47000 Karlovac</item>
      <item>MARIO STARČEVIĆ</item>
      <item>Odvj. društvo Hanžeković i partneri, Radnička cesta 22, 10000 Zagreb</item>
      <item>ZDRAVKO DUNGER</item>
      <item>EVA HORVATH-ŽAJA, Lanište 12c, 10000 Zagreb</item>
      <item>ĐULA MUJAKIĆ</item>
      <item>DIJANA DNEZ, 51000 Rijeka</item>
      <item>ELVEDIN MUJAKIĆ</item>
      <item>Dragoljub Vujasin, Palanjek 15, 44000 Palanjek</item>
      <item>Ivan Puhalo, Antuna Branka Šimića 48, 51000 Rijeka</item>
      <item>MAJA BARIČEVIĆ, 51000 Rijeka</item>
      <item>trgovačko društvo Sando</item>
      <item>GABOR KALMAR</item>
      <item>Mario Starčević, Povilska 42, 51250 Novi Vinodolski</item>
      <item>PETRA GJURAŠIĆ, 51000 Rijeka</item>
      <item>Ana Turina, Mel 7, 51250 Novi Vinodolski</item>
      <item>Neda Anđel, Turopoljska 23, 10010 Velika Mlaka</item>
      <item>DENIS MLADENIĆ, 51000 Rijeka</item>
      <item>OS Rijeka zk odjel Novi vinodolski, Trg Vinodolskog zakona 5, 51250 Novi Vinodolski</item>
      <item>Jelena Polić, Cerovnik 6b, 47303 Cerovnik</item>
      <item>Gavranović d.o.o., Majstorska 9, 10000 Zagreb</item>
      <item>Edvard Valić</item>
      <item>Senad Handžić, Lukoranska 11c, 10000 Zagreb</item>
      <item>Marin Cvitković, Ribarska Obala 22, 51252 Klenovica</item>
      <item>Biserka Ćosić, Mavrići 67, 51244 Grižane</item>
      <item>Svjetlana Andrić, Nova Krasa 8a, 51250 Novi Vinodolski</item>
      <item>Darko Perković, Ante Kovačića 24, 51000 Rijeka</item>
      <item>Mladen Štefančić, Dobrodolska Cesta 31a, 10360 Dobrodol</item>
      <item>Općinski sud Rijeka zk odjel, Trg Vinodolskog zakona 5, 51250 Novi Vinodolski</item>
      <item>MAKI d.o.o. za trgovinu, popravak i održavanje motornih vozila i usluge, Ulica Pavla Radića 110, 33000 Virovitica</item>
      <item>DRAGAN DERANJA</item>
      <item>JANKO SIMEUNOVIĆ, A. Jakšića 3, 10000 Zagreb</item>
      <item>ĐURO FARKAŠ</item>
      <item>Ivica Vodopijak, Tišinska ulica III. odvojak 4, 10000 Zagreb</item>
      <item>IVICA PAVELIĆ</item>
      <item>DRAGAN DERANJA, Posteni 15, 51250 Novi Vinodolski</item>
    </derivirana_varijabla>
  </DomainObject.Predmet.OstaliListFormatedWithAdress>
  <DomainObject.Predmet.OstaliListFormatedWithAdressOIB>
    <izvorni_sadrzaj>
      <item>VLADIMIR CIRKVENČIĆ, Jevnica 16, Kresnice</item>
      <item>BORISLAV TOMIĆ</item>
      <item>Slavica Milat, OIB 12888531946, Panos 4, 51250 Novi Vinodolski</item>
      <item>BEATA LAKATOSNE LASZLO</item>
      <item>Vedrana Pranjić Hamarić</item>
      <item>SANDO d.o.o.</item>
      <item>Nenad Molc, OIB 13090594476, Novačka 267, 10000 Zagreb</item>
      <item>Mario Starčević, OIB 56539746731, Povilska 42, 51250 Novi Vinodolski</item>
      <item>Marina Telišman Vugrinec, OIB 62898294202, Hrvatske Bratske Zajednice 17, 10430 Samobor</item>
      <item>SONJA JELEN</item>
      <item>Anita Cvetko</item>
      <item>IVAN PUHALO</item>
      <item>Danica Galetić, OIB 05206564110, Srednjaci 20, 10000 Zagreb</item>
      <item>ANTE MILAT</item>
      <item>ZAGREBAČKA BANKA d.d., Paromlinska 2, 10000 Zagreb</item>
      <item>JOSIP BOSILJ</item>
      <item>Klaudija Žvorc, OIB 53478732671, Turčišće 177, 40000 Turčišće</item>
      <item>Dijana Knez</item>
      <item>Đurđa Dragović Grahek, Kneza Trpimira 4, 44320 Kutina</item>
      <item>Dragoljub Pranjić, OIB 54696569762, Volaričeva Ulica 22, Postojna</item>
      <item>Bojan Perhoč, OIB 02020487786, Augusta Šenoe 2a, 40000 Čakovec</item>
      <item>OGLASNA PLOČA</item>
      <item>LEON GERDEN</item>
      <item>Nikola Juras, OIB 72380368643, Nova 23, 40000 Palovec</item>
      <item>Milan Došen, OIB 28408384400, Svetog Križa 120, 33000 Milanovac</item>
      <item>Dušan Crljenko, OIB 03602703658, Brca 8c, 51000 Rijeka</item>
      <item>VALENTINA KRANJEC</item>
      <item>MITJA TEMENT</item>
      <item>VISOKI TRGOVAČKI SUD REPUBLIKE HRVATSKE, Berislavićeva 11, 10000 Zagreb</item>
      <item>IRENA TEMENT</item>
      <item>Nada Juras, OIB 30198333880, Nova 23, 40000 Palovec</item>
      <item>TRGOMAR društvo s ograničenom odgovornošću za trgovinu, poljoprivredu i usluge, OIB 48630703347, Ilovac 1/A, 47280 Ozalj</item>
      <item>ŽDO RIJEKA</item>
      <item>MARIJA KNEZOVIĆ</item>
      <item>Sanja Gelić</item>
      <item>ŽELJKO MILIČIĆ</item>
      <item>IVONA BARBALIĆ, 51000 Rijeka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MAVROVIĆ, 51000 Rijeka</item>
      <item>ALMIR BEĆIREVIĆ</item>
      <item>Boris Tomak, OIB 63989066908, Borlin 25, 47000 Karlovac</item>
      <item>MARIO STARČEVIĆ</item>
      <item>Odvj. društvo Hanžeković i partneri, Radnička cesta 22, 10000 Zagreb</item>
      <item>ZDRAVKO DUNGER</item>
      <item>EVA HORVATH-ŽAJA, Lanište 12c, 10000 Zagreb</item>
      <item>ĐULA MUJAKIĆ</item>
      <item>DIJANA DNEZ, 51000 Rijeka</item>
      <item>ELVEDIN MUJAKIĆ</item>
      <item>Dragoljub Vujasin, OIB 98732671121, Palanjek 15, 44000 Palanjek</item>
      <item>Ivan Puhalo, OIB 94862726921, Antuna Branka Šimića 48, 51000 Rijeka</item>
      <item>MAJA BARIČEVIĆ, 51000 Rijeka</item>
      <item>trgovačko društvo Sando</item>
      <item>GABOR KALMAR</item>
      <item>Mario Starčević, OIB 56539746731, Povilska 42, 51250 Novi Vinodolski</item>
      <item>PETRA GJURAŠIĆ, 51000 Rijeka</item>
      <item>Ana Turina, OIB 18509990261, Mel 7, 51250 Novi Vinodolski</item>
      <item>Neda Anđel, OIB 22754499403, Turopoljska 23, 10010 Velika Mlaka</item>
      <item>DENIS MLADENIĆ, 51000 Rijeka</item>
      <item>OS Rijeka zk odjel Novi vinodolski, Trg Vinodolskog zakona 5, 51250 Novi Vinodolski</item>
      <item>Jelena Polić, OIB 95695690874, Cerovnik 6b, 47303 Cerovnik</item>
      <item>Gavranović d.o.o., Majstorska 9, 10000 Zagreb</item>
      <item>Edvard Valić</item>
      <item>Senad Handžić, OIB 27131757420, Lukoranska 11c, 10000 Zagreb</item>
      <item>Marin Cvitković, OIB 80832888180, Ribarska Obala 22, 51252 Klenovica</item>
      <item>Biserka Ćosić, OIB 83423997246, Mavrići 67, 51244 Grižane</item>
      <item>Svjetlana Andrić, OIB 61523170829, Nova Krasa 8a, 51250 Novi Vinodolski</item>
      <item>Darko Perković, OIB 08363620776, Ante Kovačića 24, 51000 Rijeka</item>
      <item>Mladen Štefančić, OIB 77574947580, Dobrodolska Cesta 31a, 10360 Dobrodol</item>
      <item>Općinski sud Rijeka zk odjel, Trg Vinodolskog zakona 5, 51250 Novi Vinodolski</item>
      <item>MAKI d.o.o. za trgovinu, popravak i održavanje motornih vozila i usluge, OIB 38541508228, Ulica Pavla Radića 110, 33000 Virovitica</item>
      <item>DRAGAN DERANJA</item>
      <item>JANKO SIMEUNOVIĆ, A. Jakšića 3, 10000 Zagreb</item>
      <item>ĐURO FARKAŠ</item>
      <item>Ivica Vodopijak, Tišinska ulica III. odvojak 4, 10000 Zagreb</item>
      <item>IVICA PAVELIĆ</item>
      <item>DRAGAN DERANJA, Posteni 15, 51250 Novi Vinodolski</item>
    </izvorni_sadrzaj>
    <derivirana_varijabla naziv="DomainObject.Predmet.OstaliListFormatedWithAdressOIB_1">
      <item>VLADIMIR CIRKVENČIĆ, Jevnica 16, Kresnice</item>
      <item>BORISLAV TOMIĆ</item>
      <item>Slavica Milat, OIB 12888531946, Panos 4, 51250 Novi Vinodolski</item>
      <item>BEATA LAKATOSNE LASZLO</item>
      <item>Vedrana Pranjić Hamarić</item>
      <item>SANDO d.o.o.</item>
      <item>Nenad Molc, OIB 13090594476, Novačka 267, 10000 Zagreb</item>
      <item>Mario Starčević, OIB 56539746731, Povilska 42, 51250 Novi Vinodolski</item>
      <item>Marina Telišman Vugrinec, OIB 62898294202, Hrvatske Bratske Zajednice 17, 10430 Samobor</item>
      <item>SONJA JELEN</item>
      <item>Anita Cvetko</item>
      <item>IVAN PUHALO</item>
      <item>Danica Galetić, OIB 05206564110, Srednjaci 20, 10000 Zagreb</item>
      <item>ANTE MILAT</item>
      <item>ZAGREBAČKA BANKA d.d., Paromlinska 2, 10000 Zagreb</item>
      <item>JOSIP BOSILJ</item>
      <item>Klaudija Žvorc, OIB 53478732671, Turčišće 177, 40000 Turčišće</item>
      <item>Dijana Knez</item>
      <item>Đurđa Dragović Grahek, Kneza Trpimira 4, 44320 Kutina</item>
      <item>Dragoljub Pranjić, OIB 54696569762, Volaričeva Ulica 22, Postojna</item>
      <item>Bojan Perhoč, OIB 02020487786, Augusta Šenoe 2a, 40000 Čakovec</item>
      <item>OGLASNA PLOČA</item>
      <item>LEON GERDEN</item>
      <item>Nikola Juras, OIB 72380368643, Nova 23, 40000 Palovec</item>
      <item>Milan Došen, OIB 28408384400, Svetog Križa 120, 33000 Milanovac</item>
      <item>Dušan Crljenko, OIB 03602703658, Brca 8c, 51000 Rijeka</item>
      <item>VALENTINA KRANJEC</item>
      <item>MITJA TEMENT</item>
      <item>VISOKI TRGOVAČKI SUD REPUBLIKE HRVATSKE, Berislavićeva 11, 10000 Zagreb</item>
      <item>IRENA TEMENT</item>
      <item>Nada Juras, OIB 30198333880, Nova 23, 40000 Palovec</item>
      <item>TRGOMAR društvo s ograničenom odgovornošću za trgovinu, poljoprivredu i usluge, OIB 48630703347, Ilovac 1/A, 47280 Ozalj</item>
      <item>ŽDO RIJEKA</item>
      <item>MARIJA KNEZOVIĆ</item>
      <item>Sanja Gelić</item>
      <item>ŽELJKO MILIČIĆ</item>
      <item>IVONA BARBALIĆ, 51000 Rijeka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MAVROVIĆ, 51000 Rijeka</item>
      <item>ALMIR BEĆIREVIĆ</item>
      <item>Boris Tomak, OIB 63989066908, Borlin 25, 47000 Karlovac</item>
      <item>MARIO STARČEVIĆ</item>
      <item>Odvj. društvo Hanžeković i partneri, Radnička cesta 22, 10000 Zagreb</item>
      <item>ZDRAVKO DUNGER</item>
      <item>EVA HORVATH-ŽAJA, Lanište 12c, 10000 Zagreb</item>
      <item>ĐULA MUJAKIĆ</item>
      <item>DIJANA DNEZ, 51000 Rijeka</item>
      <item>ELVEDIN MUJAKIĆ</item>
      <item>Dragoljub Vujasin, OIB 98732671121, Palanjek 15, 44000 Palanjek</item>
      <item>Ivan Puhalo, OIB 94862726921, Antuna Branka Šimića 48, 51000 Rijeka</item>
      <item>MAJA BARIČEVIĆ, 51000 Rijeka</item>
      <item>trgovačko društvo Sando</item>
      <item>GABOR KALMAR</item>
      <item>Mario Starčević, OIB 56539746731, Povilska 42, 51250 Novi Vinodolski</item>
      <item>PETRA GJURAŠIĆ, 51000 Rijeka</item>
      <item>Ana Turina, OIB 18509990261, Mel 7, 51250 Novi Vinodolski</item>
      <item>Neda Anđel, OIB 22754499403, Turopoljska 23, 10010 Velika Mlaka</item>
      <item>DENIS MLADENIĆ, 51000 Rijeka</item>
      <item>OS Rijeka zk odjel Novi vinodolski, Trg Vinodolskog zakona 5, 51250 Novi Vinodolski</item>
      <item>Jelena Polić, OIB 95695690874, Cerovnik 6b, 47303 Cerovnik</item>
      <item>Gavranović d.o.o., Majstorska 9, 10000 Zagreb</item>
      <item>Edvard Valić</item>
      <item>Senad Handžić, OIB 27131757420, Lukoranska 11c, 10000 Zagreb</item>
      <item>Marin Cvitković, OIB 80832888180, Ribarska Obala 22, 51252 Klenovica</item>
      <item>Biserka Ćosić, OIB 83423997246, Mavrići 67, 51244 Grižane</item>
      <item>Svjetlana Andrić, OIB 61523170829, Nova Krasa 8a, 51250 Novi Vinodolski</item>
      <item>Darko Perković, OIB 08363620776, Ante Kovačića 24, 51000 Rijeka</item>
      <item>Mladen Štefančić, OIB 77574947580, Dobrodolska Cesta 31a, 10360 Dobrodol</item>
      <item>Općinski sud Rijeka zk odjel, Trg Vinodolskog zakona 5, 51250 Novi Vinodolski</item>
      <item>MAKI d.o.o. za trgovinu, popravak i održavanje motornih vozila i usluge, OIB 38541508228, Ulica Pavla Radića 110, 33000 Virovitica</item>
      <item>DRAGAN DERANJA</item>
      <item>JANKO SIMEUNOVIĆ, A. Jakšića 3, 10000 Zagreb</item>
      <item>ĐURO FARKAŠ</item>
      <item>Ivica Vodopijak, Tišinska ulica III. odvojak 4, 10000 Zagreb</item>
      <item>IVICA PAVELIĆ</item>
      <item>DRAGAN DERANJA, Posteni 15, 51250 Novi Vinodolski</item>
    </derivirana_varijabla>
  </DomainObject.Predmet.OstaliListFormatedWithAdressOIB>
  <DomainObject.Predmet.OstaliListNazivFormated>
    <izvorni_sadrzaj>
      <item>VLADIMIR CIRKVENČIĆ</item>
      <item>BORISLAV TOMIĆ</item>
      <item>Slavica Milat</item>
      <item>BEATA LAKATOSNE LASZLO</item>
      <item>Vedrana Pranjić Hamarić</item>
      <item>SANDO d.o.o.</item>
      <item>Nenad Molc</item>
      <item>Mario Starčević</item>
      <item>Marina Telišman Vugrinec</item>
      <item>SONJA JELEN</item>
      <item>Anita Cvetko</item>
      <item>IVAN PUHALO</item>
      <item>Danica Galetić</item>
      <item>ANTE MILAT</item>
      <item>ZAGREBAČKA BANKA d.d.</item>
      <item>JOSIP BOSILJ</item>
      <item>Klaudija Žvorc</item>
      <item>Dijana Knez</item>
      <item>Đurđa Dragović Grahek</item>
      <item>Dragoljub Pranjić</item>
      <item>Bojan Perhoč</item>
      <item>OGLASNA PLOČA</item>
      <item>LEON GERDEN</item>
      <item>Nikola Juras</item>
      <item>Milan Došen</item>
      <item>Dušan Crljenko</item>
      <item>VALENTINA KRANJEC</item>
      <item>MITJA TEMENT</item>
      <item>VISOKI TRGOVAČKI SUD REPUBLIKE HRVATSKE</item>
      <item>IRENA TEMENT</item>
      <item>Nada Juras</item>
      <item>TRGOMAR društvo s ograničenom odgovornošću za trgovinu, poljoprivredu i usluge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</item>
      <item>Ivan Puhalo</item>
      <item>MAJA BARIČEVIĆ</item>
      <item>trgovačko društvo Sando</item>
      <item>GABOR KALMAR</item>
      <item>Mario Starčević</item>
      <item>PETRA GJURAŠIĆ</item>
      <item>Ana Turina</item>
      <item>Neda Anđel</item>
      <item>DENIS MLADENIĆ</item>
      <item>OS Rijeka zk odjel Novi vinodolski</item>
      <item>Jelena Polić</item>
      <item>Gavranović d.o.o.</item>
      <item>Edvard Valić</item>
      <item>Senad Handžić</item>
      <item>Marin Cvitković</item>
      <item>Biserka Ćosić</item>
      <item>Svjetlana Andrić</item>
      <item>Darko Perković</item>
      <item>Mladen Štefančić</item>
      <item>Općinski sud Rijeka zk odjel</item>
      <item>MAKI d.o.o. za trgovinu, popravak i održavanje motornih vozila i usluge</item>
      <item>DRAGAN DERANJA</item>
      <item>JANKO SIMEUNOVIĆ</item>
      <item>ĐURO FARKAŠ</item>
      <item>Ivica Vodopijak</item>
      <item>IVICA PAVELIĆ</item>
      <item>DRAGAN DERANJA</item>
    </izvorni_sadrzaj>
    <derivirana_varijabla naziv="DomainObject.Predmet.OstaliListNazivFormated_1">
      <item>VLADIMIR CIRKVENČIĆ</item>
      <item>BORISLAV TOMIĆ</item>
      <item>Slavica Milat</item>
      <item>BEATA LAKATOSNE LASZLO</item>
      <item>Vedrana Pranjić Hamarić</item>
      <item>SANDO d.o.o.</item>
      <item>Nenad Molc</item>
      <item>Mario Starčević</item>
      <item>Marina Telišman Vugrinec</item>
      <item>SONJA JELEN</item>
      <item>Anita Cvetko</item>
      <item>IVAN PUHALO</item>
      <item>Danica Galetić</item>
      <item>ANTE MILAT</item>
      <item>ZAGREBAČKA BANKA d.d.</item>
      <item>JOSIP BOSILJ</item>
      <item>Klaudija Žvorc</item>
      <item>Dijana Knez</item>
      <item>Đurđa Dragović Grahek</item>
      <item>Dragoljub Pranjić</item>
      <item>Bojan Perhoč</item>
      <item>OGLASNA PLOČA</item>
      <item>LEON GERDEN</item>
      <item>Nikola Juras</item>
      <item>Milan Došen</item>
      <item>Dušan Crljenko</item>
      <item>VALENTINA KRANJEC</item>
      <item>MITJA TEMENT</item>
      <item>VISOKI TRGOVAČKI SUD REPUBLIKE HRVATSKE</item>
      <item>IRENA TEMENT</item>
      <item>Nada Juras</item>
      <item>TRGOMAR društvo s ograničenom odgovornošću za trgovinu, poljoprivredu i usluge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</item>
      <item>Ivan Puhalo</item>
      <item>MAJA BARIČEVIĆ</item>
      <item>trgovačko društvo Sando</item>
      <item>GABOR KALMAR</item>
      <item>Mario Starčević</item>
      <item>PETRA GJURAŠIĆ</item>
      <item>Ana Turina</item>
      <item>Neda Anđel</item>
      <item>DENIS MLADENIĆ</item>
      <item>OS Rijeka zk odjel Novi vinodolski</item>
      <item>Jelena Polić</item>
      <item>Gavranović d.o.o.</item>
      <item>Edvard Valić</item>
      <item>Senad Handžić</item>
      <item>Marin Cvitković</item>
      <item>Biserka Ćosić</item>
      <item>Svjetlana Andrić</item>
      <item>Darko Perković</item>
      <item>Mladen Štefančić</item>
      <item>Općinski sud Rijeka zk odjel</item>
      <item>MAKI d.o.o. za trgovinu, popravak i održavanje motornih vozila i usluge</item>
      <item>DRAGAN DERANJA</item>
      <item>JANKO SIMEUNOVIĆ</item>
      <item>ĐURO FARKAŠ</item>
      <item>Ivica Vodopijak</item>
      <item>IVICA PAVELIĆ</item>
      <item>DRAGAN DERANJA</item>
    </derivirana_varijabla>
  </DomainObject.Predmet.OstaliListNazivFormated>
  <DomainObject.Predmet.OstaliListNazivFormatedOIB>
    <izvorni_sadrzaj>
      <item>VLADIMIR CIRKVENČIĆ</item>
      <item>BORISLAV TOMIĆ</item>
      <item>Slavica Milat, OIB 12888531946</item>
      <item>BEATA LAKATOSNE LASZLO</item>
      <item>Vedrana Pranjić Hamarić</item>
      <item>SANDO d.o.o.</item>
      <item>Nenad Molc, OIB 13090594476</item>
      <item>Mario Starčević, OIB 56539746731</item>
      <item>Marina Telišman Vugrinec, OIB 62898294202</item>
      <item>SONJA JELEN</item>
      <item>Anita Cvetko</item>
      <item>IVAN PUHALO</item>
      <item>Danica Galetić, OIB 05206564110</item>
      <item>ANTE MILAT</item>
      <item>ZAGREBAČKA BANKA d.d.</item>
      <item>JOSIP BOSILJ</item>
      <item>Klaudija Žvorc, OIB 53478732671</item>
      <item>Dijana Knez</item>
      <item>Đurđa Dragović Grahek</item>
      <item>Dragoljub Pranjić, OIB 54696569762</item>
      <item>Bojan Perhoč, OIB 02020487786</item>
      <item>OGLASNA PLOČA</item>
      <item>LEON GERDEN</item>
      <item>Nikola Juras, OIB 72380368643</item>
      <item>Milan Došen, OIB 28408384400</item>
      <item>Dušan Crljenko, OIB 03602703658</item>
      <item>VALENTINA KRANJEC</item>
      <item>MITJA TEMENT</item>
      <item>VISOKI TRGOVAČKI SUD REPUBLIKE HRVATSKE</item>
      <item>IRENA TEMENT</item>
      <item>Nada Juras, OIB 30198333880</item>
      <item>TRGOMAR društvo s ograničenom odgovornošću za trgovinu, poljoprivredu i usluge, OIB 48630703347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Tomak, OIB 63989066908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Vujasin, OIB 98732671121</item>
      <item>Ivan Puhalo, OIB 94862726921</item>
      <item>MAJA BARIČEVIĆ</item>
      <item>trgovačko društvo Sando</item>
      <item>GABOR KALMAR</item>
      <item>Mario Starčević, OIB 56539746731</item>
      <item>PETRA GJURAŠIĆ</item>
      <item>Ana Turina, OIB 18509990261</item>
      <item>Neda Anđel, OIB 22754499403</item>
      <item>DENIS MLADENIĆ</item>
      <item>OS Rijeka zk odjel Novi vinodolski</item>
      <item>Jelena Polić, OIB 95695690874</item>
      <item>Gavranović d.o.o.</item>
      <item>Edvard Valić</item>
      <item>Senad Handžić, OIB 27131757420</item>
      <item>Marin Cvitković, OIB 80832888180</item>
      <item>Biserka Ćosić, OIB 83423997246</item>
      <item>Svjetlana Andrić, OIB 61523170829</item>
      <item>Darko Perković, OIB 08363620776</item>
      <item>Mladen Štefančić, OIB 77574947580</item>
      <item>Općinski sud Rijeka zk odjel</item>
      <item>MAKI d.o.o. za trgovinu, popravak i održavanje motornih vozila i usluge, OIB 38541508228</item>
      <item>DRAGAN DERANJA</item>
      <item>JANKO SIMEUNOVIĆ</item>
      <item>ĐURO FARKAŠ</item>
      <item>Ivica Vodopijak</item>
      <item>IVICA PAVELIĆ</item>
      <item>DRAGAN DERANJA</item>
    </izvorni_sadrzaj>
    <derivirana_varijabla naziv="DomainObject.Predmet.OstaliListNazivFormatedOIB_1">
      <item>VLADIMIR CIRKVENČIĆ</item>
      <item>BORISLAV TOMIĆ</item>
      <item>Slavica Milat, OIB 12888531946</item>
      <item>BEATA LAKATOSNE LASZLO</item>
      <item>Vedrana Pranjić Hamarić</item>
      <item>SANDO d.o.o.</item>
      <item>Nenad Molc, OIB 13090594476</item>
      <item>Mario Starčević, OIB 56539746731</item>
      <item>Marina Telišman Vugrinec, OIB 62898294202</item>
      <item>SONJA JELEN</item>
      <item>Anita Cvetko</item>
      <item>IVAN PUHALO</item>
      <item>Danica Galetić, OIB 05206564110</item>
      <item>ANTE MILAT</item>
      <item>ZAGREBAČKA BANKA d.d.</item>
      <item>JOSIP BOSILJ</item>
      <item>Klaudija Žvorc, OIB 53478732671</item>
      <item>Dijana Knez</item>
      <item>Đurđa Dragović Grahek</item>
      <item>Dragoljub Pranjić, OIB 54696569762</item>
      <item>Bojan Perhoč, OIB 02020487786</item>
      <item>OGLASNA PLOČA</item>
      <item>LEON GERDEN</item>
      <item>Nikola Juras, OIB 72380368643</item>
      <item>Milan Došen, OIB 28408384400</item>
      <item>Dušan Crljenko, OIB 03602703658</item>
      <item>VALENTINA KRANJEC</item>
      <item>MITJA TEMENT</item>
      <item>VISOKI TRGOVAČKI SUD REPUBLIKE HRVATSKE</item>
      <item>IRENA TEMENT</item>
      <item>Nada Juras, OIB 30198333880</item>
      <item>TRGOMAR društvo s ograničenom odgovornošću za trgovinu, poljoprivredu i usluge, OIB 48630703347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Tomak, OIB 63989066908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Vujasin, OIB 98732671121</item>
      <item>Ivan Puhalo, OIB 94862726921</item>
      <item>MAJA BARIČEVIĆ</item>
      <item>trgovačko društvo Sando</item>
      <item>GABOR KALMAR</item>
      <item>Mario Starčević, OIB 56539746731</item>
      <item>PETRA GJURAŠIĆ</item>
      <item>Ana Turina, OIB 18509990261</item>
      <item>Neda Anđel, OIB 22754499403</item>
      <item>DENIS MLADENIĆ</item>
      <item>OS Rijeka zk odjel Novi vinodolski</item>
      <item>Jelena Polić, OIB 95695690874</item>
      <item>Gavranović d.o.o.</item>
      <item>Edvard Valić</item>
      <item>Senad Handžić, OIB 27131757420</item>
      <item>Marin Cvitković, OIB 80832888180</item>
      <item>Biserka Ćosić, OIB 83423997246</item>
      <item>Svjetlana Andrić, OIB 61523170829</item>
      <item>Darko Perković, OIB 08363620776</item>
      <item>Mladen Štefančić, OIB 77574947580</item>
      <item>Općinski sud Rijeka zk odjel</item>
      <item>MAKI d.o.o. za trgovinu, popravak i održavanje motornih vozila i usluge, OIB 38541508228</item>
      <item>DRAGAN DERANJA</item>
      <item>JANKO SIMEUNOVIĆ</item>
      <item>ĐURO FARKAŠ</item>
      <item>Ivica Vodopijak</item>
      <item>IVICA PAVELIĆ</item>
      <item>DRAGAN DERANJA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VLADIMIR CIRKVENČIĆ</item>
      <item>BORISLAV TOMIĆ</item>
      <item>Slavica Milat</item>
      <item>BEATA LAKATOSNE LASZLO</item>
      <item>Vedrana Pranjić Hamarić</item>
      <item>SANDO d.o.o.</item>
      <item>Nenad Molc</item>
      <item>Mario Starčević</item>
      <item>Marina Telišman Vugrinec</item>
      <item>SONJA JELEN</item>
      <item>Anita Cvetko</item>
      <item>IVAN PUHALO</item>
      <item>Danica Galetić</item>
      <item>ANTE MILAT</item>
      <item>ZAGREBAČKA BANKA d.d.</item>
      <item>JOSIP BOSILJ</item>
      <item>Klaudija Žvorc</item>
      <item>Dijana Knez</item>
      <item>Đurđa Dragović Grahek</item>
      <item>Dragoljub Pranjić</item>
      <item>Bojan Perhoč</item>
      <item>OGLASNA PLOČA</item>
      <item>LEON GERDEN</item>
      <item>Nikola Juras</item>
      <item>Milan Došen</item>
      <item>Dušan Crljenko</item>
      <item>VALENTINA KRANJEC</item>
      <item>MITJA TEMENT</item>
      <item>VISOKI TRGOVAČKI SUD REPUBLIKE HRVATSKE</item>
      <item>IRENA TEMENT</item>
      <item>Nada Juras</item>
      <item>TRGOMAR društvo s ograničenom odgovornošću za trgovinu, poljoprivredu i usluge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</item>
      <item>Ivan Puhalo</item>
      <item>MAJA BARIČEVIĆ</item>
      <item>trgovačko društvo Sando</item>
      <item>GABOR KALMAR</item>
      <item>Mario Starčević</item>
      <item>PETRA GJURAŠIĆ</item>
      <item>Ana Turina</item>
      <item>Neda Anđel</item>
      <item>DENIS MLADENIĆ</item>
      <item>OS Rijeka zk odjel Novi vinodolski</item>
      <item>Jelena Polić</item>
      <item>Gavranović d.o.o.</item>
      <item>Edvard Valić</item>
      <item>Senad Handžić</item>
      <item>Marin Cvitković</item>
      <item>Biserka Ćosić</item>
      <item>Svjetlana Andrić</item>
      <item>Darko Perković</item>
      <item>Mladen Štefančić</item>
      <item>Općinski sud Rijeka zk odjel</item>
      <item>MAKI d.o.o. za trgovinu, popravak i održavanje motornih vozila i usluge</item>
      <item>DRAGAN DERANJA</item>
      <item>JANKO SIMEUNOVIĆ</item>
      <item>ĐURO FARKAŠ</item>
      <item>Ivica Vodopijak</item>
      <item>IVICA PAVELIĆ</item>
      <item>DRAGAN DERANJA</item>
    </izvorni_sadrzaj>
    <derivirana_varijabla naziv="DomainObject.Predmet.SudioniciListNaziv_1">
      <item>HIT-MARINA d.o.o. NOVI VINODOLSKI</item>
      <item>PRIMORSKO-GORANSKA ŽUPANIJA GRAD NOVI VINODOLSKI</item>
      <item>VLADIMIR CIRKVENČIĆ</item>
      <item>BORISLAV TOMIĆ</item>
      <item>Slavica Milat</item>
      <item>BEATA LAKATOSNE LASZLO</item>
      <item>Vedrana Pranjić Hamarić</item>
      <item>SANDO d.o.o.</item>
      <item>Nenad Molc</item>
      <item>Mario Starčević</item>
      <item>Marina Telišman Vugrinec</item>
      <item>SONJA JELEN</item>
      <item>Anita Cvetko</item>
      <item>IVAN PUHALO</item>
      <item>Danica Galetić</item>
      <item>ANTE MILAT</item>
      <item>ZAGREBAČKA BANKA d.d.</item>
      <item>JOSIP BOSILJ</item>
      <item>Klaudija Žvorc</item>
      <item>Dijana Knez</item>
      <item>Đurđa Dragović Grahek</item>
      <item>Dragoljub Pranjić</item>
      <item>Bojan Perhoč</item>
      <item>OGLASNA PLOČA</item>
      <item>LEON GERDEN</item>
      <item>Nikola Juras</item>
      <item>Milan Došen</item>
      <item>Dušan Crljenko</item>
      <item>VALENTINA KRANJEC</item>
      <item>MITJA TEMENT</item>
      <item>VISOKI TRGOVAČKI SUD REPUBLIKE HRVATSKE</item>
      <item>IRENA TEMENT</item>
      <item>Nada Juras</item>
      <item>TRGOMAR društvo s ograničenom odgovornošću za trgovinu, poljoprivredu i usluge</item>
      <item>ŽDO RIJEKA</item>
      <item>MARIJA KNEZOVIĆ</item>
      <item>Sanja Gelić</item>
      <item>ŽELJKO MILIČIĆ</item>
      <item>IVONA BARBALIĆ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</item>
      <item>ALMIR BEĆIREVIĆ</item>
      <item>Boris Tomak</item>
      <item>MARIO STARČEVIĆ</item>
      <item>Odvj. društvo Hanžeković i partneri</item>
      <item>ZDRAVKO DUNGER</item>
      <item>EVA HORVATH-ŽAJA</item>
      <item>ĐULA MUJAKIĆ</item>
      <item>DIJANA DNEZ</item>
      <item>ELVEDIN MUJAKIĆ</item>
      <item>Dragoljub Vujasin</item>
      <item>Ivan Puhalo</item>
      <item>MAJA BARIČEVIĆ</item>
      <item>trgovačko društvo Sando</item>
      <item>GABOR KALMAR</item>
      <item>Mario Starčević</item>
      <item>PETRA GJURAŠIĆ</item>
      <item>Ana Turina</item>
      <item>Neda Anđel</item>
      <item>DENIS MLADENIĆ</item>
      <item>OS Rijeka zk odjel Novi vinodolski</item>
      <item>Jelena Polić</item>
      <item>Gavranović d.o.o.</item>
      <item>Edvard Valić</item>
      <item>Senad Handžić</item>
      <item>Marin Cvitković</item>
      <item>Biserka Ćosić</item>
      <item>Svjetlana Andrić</item>
      <item>Darko Perković</item>
      <item>Mladen Štefančić</item>
      <item>Općinski sud Rijeka zk odjel</item>
      <item>MAKI d.o.o. za trgovinu, popravak i održavanje motornih vozila i usluge</item>
      <item>DRAGAN DERANJA</item>
      <item>JANKO SIMEUNOVIĆ</item>
      <item>ĐURO FARKAŠ</item>
      <item>Ivica Vodopijak</item>
      <item>IVICA PAVELIĆ</item>
      <item>DRAGAN DERANJA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VLADIMIR CIRKVENČIĆ, Jevnica 16,Kresnice</item>
      <item>BORISLAV TOMIĆ</item>
      <item>Slavica Milat, OIB 12888531946, Panos 4,51250 Novi Vinodolski</item>
      <item>BEATA LAKATOSNE LASZLO</item>
      <item>Vedrana Pranjić Hamarić</item>
      <item>SANDO d.o.o.</item>
      <item>Nenad Molc, OIB 13090594476, Novačka 267,10000 Zagreb</item>
      <item>Mario Starčević, OIB 56539746731, Povilska 42,51250 Novi Vinodolski</item>
      <item>Marina Telišman Vugrinec, OIB 62898294202, Hrvatske Bratske Zajednice 17,10430 Samobor</item>
      <item>SONJA JELEN</item>
      <item>Anita Cvetko</item>
      <item>IVAN PUHALO</item>
      <item>Danica Galetić, OIB 05206564110, Srednjaci 20,10000 Zagreb</item>
      <item>ANTE MILAT</item>
      <item>ZAGREBAČKA BANKA d.d., Paromlinska 2,10000 Zagreb</item>
      <item>JOSIP BOSILJ</item>
      <item>Klaudija Žvorc, OIB 53478732671, Turčišće 177,40000 Turčišće</item>
      <item>Dijana Knez</item>
      <item>Đurđa Dragović Grahek, Kneza Trpimira 4,44320 Kutina</item>
      <item>Dragoljub Pranjić, OIB 54696569762, Volaričeva Ulica 22,Postojna</item>
      <item>Bojan Perhoč, OIB 02020487786, Augusta Šenoe 2a,40000 Čakovec</item>
      <item>OGLASNA PLOČA</item>
      <item>LEON GERDEN</item>
      <item>Nikola Juras, OIB 72380368643, Nova 23,40000 Palovec</item>
      <item>Milan Došen, OIB 28408384400, Svetog Križa 120,33000 Milanovac</item>
      <item>Dušan Crljenko, OIB 03602703658, Brca 8c,51000 Rijeka</item>
      <item>VALENTINA KRANJEC</item>
      <item>MITJA TEMENT</item>
      <item>VISOKI TRGOVAČKI SUD REPUBLIKE HRVATSKE, Berislavićeva 11,10000 Zagreb</item>
      <item>IRENA TEMENT</item>
      <item>Nada Juras, OIB 30198333880, Nova 23,40000 Palovec</item>
      <item>TRGOMAR društvo s ograničenom odgovornošću za trgovinu, poljoprivredu i usluge, OIB 48630703347, Ilovac 1/A,47280 Ozalj</item>
      <item>ŽDO RIJEKA</item>
      <item>MARIJA KNEZOVIĆ</item>
      <item>Sanja Gelić</item>
      <item>ŽELJKO MILIČIĆ</item>
      <item>IVONA BARBALIĆ, 51000 Rijeka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MAVROVIĆ, 51000 Rijeka</item>
      <item>ALMIR BEĆIREVIĆ</item>
      <item>Boris Tomak, OIB 63989066908, Borlin 25,47000 Karlovac</item>
      <item>MARIO STARČEVIĆ</item>
      <item>Odvj. društvo Hanžeković i partneri, Radnička cesta 22,10000 Zagreb</item>
      <item>ZDRAVKO DUNGER</item>
      <item>EVA HORVATH-ŽAJA, Lanište 12c,10000 Zagreb</item>
      <item>ĐULA MUJAKIĆ</item>
      <item>DIJANA DNEZ, 51000 Rijeka</item>
      <item>ELVEDIN MUJAKIĆ</item>
      <item>Dragoljub Vujasin, OIB 98732671121, Palanjek 15,44000 Palanjek</item>
      <item>Ivan Puhalo, OIB 94862726921, Antuna Branka Šimića 48,51000 Rijeka</item>
      <item>MAJA BARIČEVIĆ, 51000 Rijeka</item>
      <item>trgovačko društvo Sando</item>
      <item>GABOR KALMAR</item>
      <item>Mario Starčević, OIB 56539746731, Povilska 42,51250 Novi Vinodolski</item>
      <item>PETRA GJURAŠIĆ, 51000 Rijeka</item>
      <item>Ana Turina, OIB 18509990261, Mel 7,51250 Novi Vinodolski</item>
      <item>Neda Anđel, OIB 22754499403, Turopoljska 23,10010 Velika Mlaka</item>
      <item>DENIS MLADENIĆ, 51000 Rijeka</item>
      <item>OS Rijeka zk odjel Novi vinodolski, Trg Vinodolskog zakona 5,51250 Novi Vinodolski</item>
      <item>Jelena Polić, OIB 95695690874, Cerovnik 6b,47303 Cerovnik</item>
      <item>Gavranović d.o.o., Majstorska 9,10000 Zagreb</item>
      <item>Edvard Valić</item>
      <item>Senad Handžić, OIB 27131757420, Lukoranska 11c,10000 Zagreb</item>
      <item>Marin Cvitković, OIB 80832888180, Ribarska Obala 22,51252 Klenovica</item>
      <item>Biserka Ćosić, OIB 83423997246, Mavrići 67,51244 Grižane</item>
      <item>Svjetlana Andrić, OIB 61523170829, Nova Krasa 8a,51250 Novi Vinodolski</item>
      <item>Darko Perković, OIB 08363620776, Ante Kovačića 24,51000 Rijeka</item>
      <item>Mladen Štefančić, OIB 77574947580, Dobrodolska Cesta 31a,10360 Dobrodol</item>
      <item>Općinski sud Rijeka zk odjel, Trg Vinodolskog zakona 5,51250 Novi Vinodolski</item>
      <item>MAKI d.o.o. za trgovinu, popravak i održavanje motornih vozila i usluge, OIB 38541508228, Ulica Pavla Radića 110,33000 Virovitica</item>
      <item>DRAGAN DERANJA</item>
      <item>JANKO SIMEUNOVIĆ, A. Jakšića 3,10000 Zagreb</item>
      <item>ĐURO FARKAŠ</item>
      <item>Ivica Vodopijak, Tišinska ulica III. odvojak 4,10000 Zagreb</item>
      <item>IVICA PAVELIĆ</item>
      <item>DRAGAN DERANJA, Posteni 15,51250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VLADIMIR CIRKVENČIĆ, Jevnica 16,Kresnice</item>
      <item>BORISLAV TOMIĆ</item>
      <item>Slavica Milat, OIB 12888531946, Panos 4,51250 Novi Vinodolski</item>
      <item>BEATA LAKATOSNE LASZLO</item>
      <item>Vedrana Pranjić Hamarić</item>
      <item>SANDO d.o.o.</item>
      <item>Nenad Molc, OIB 13090594476, Novačka 267,10000 Zagreb</item>
      <item>Mario Starčević, OIB 56539746731, Povilska 42,51250 Novi Vinodolski</item>
      <item>Marina Telišman Vugrinec, OIB 62898294202, Hrvatske Bratske Zajednice 17,10430 Samobor</item>
      <item>SONJA JELEN</item>
      <item>Anita Cvetko</item>
      <item>IVAN PUHALO</item>
      <item>Danica Galetić, OIB 05206564110, Srednjaci 20,10000 Zagreb</item>
      <item>ANTE MILAT</item>
      <item>ZAGREBAČKA BANKA d.d., Paromlinska 2,10000 Zagreb</item>
      <item>JOSIP BOSILJ</item>
      <item>Klaudija Žvorc, OIB 53478732671, Turčišće 177,40000 Turčišće</item>
      <item>Dijana Knez</item>
      <item>Đurđa Dragović Grahek, Kneza Trpimira 4,44320 Kutina</item>
      <item>Dragoljub Pranjić, OIB 54696569762, Volaričeva Ulica 22,Postojna</item>
      <item>Bojan Perhoč, OIB 02020487786, Augusta Šenoe 2a,40000 Čakovec</item>
      <item>OGLASNA PLOČA</item>
      <item>LEON GERDEN</item>
      <item>Nikola Juras, OIB 72380368643, Nova 23,40000 Palovec</item>
      <item>Milan Došen, OIB 28408384400, Svetog Križa 120,33000 Milanovac</item>
      <item>Dušan Crljenko, OIB 03602703658, Brca 8c,51000 Rijeka</item>
      <item>VALENTINA KRANJEC</item>
      <item>MITJA TEMENT</item>
      <item>VISOKI TRGOVAČKI SUD REPUBLIKE HRVATSKE, Berislavićeva 11,10000 Zagreb</item>
      <item>IRENA TEMENT</item>
      <item>Nada Juras, OIB 30198333880, Nova 23,40000 Palovec</item>
      <item>TRGOMAR društvo s ograničenom odgovornošću za trgovinu, poljoprivredu i usluge, OIB 48630703347, Ilovac 1/A,47280 Ozalj</item>
      <item>ŽDO RIJEKA</item>
      <item>MARIJA KNEZOVIĆ</item>
      <item>Sanja Gelić</item>
      <item>ŽELJKO MILIČIĆ</item>
      <item>IVONA BARBALIĆ, 51000 Rijeka</item>
      <item>HERMINA TROŠELJ</item>
      <item>Dezso Kovacs</item>
      <item>IVICA MATIĆ</item>
      <item>POREZNA UPRAVA RIJEKA</item>
      <item>BOŽIDAR ŠĆRBEC</item>
      <item>Tibor Szalkai</item>
      <item>Nevenko Radijevac</item>
      <item>DRAGICA MAVROVIĆ, 51000 Rijeka</item>
      <item>ALMIR BEĆIREVIĆ</item>
      <item>Boris Tomak, OIB 63989066908, Borlin 25,47000 Karlovac</item>
      <item>MARIO STARČEVIĆ</item>
      <item>Odvj. društvo Hanžeković i partneri, Radnička cesta 22,10000 Zagreb</item>
      <item>ZDRAVKO DUNGER</item>
      <item>EVA HORVATH-ŽAJA, Lanište 12c,10000 Zagreb</item>
      <item>ĐULA MUJAKIĆ</item>
      <item>DIJANA DNEZ, 51000 Rijeka</item>
      <item>ELVEDIN MUJAKIĆ</item>
      <item>Dragoljub Vujasin, OIB 98732671121, Palanjek 15,44000 Palanjek</item>
      <item>Ivan Puhalo, OIB 94862726921, Antuna Branka Šimića 48,51000 Rijeka</item>
      <item>MAJA BARIČEVIĆ, 51000 Rijeka</item>
      <item>trgovačko društvo Sando</item>
      <item>GABOR KALMAR</item>
      <item>Mario Starčević, OIB 56539746731, Povilska 42,51250 Novi Vinodolski</item>
      <item>PETRA GJURAŠIĆ, 51000 Rijeka</item>
      <item>Ana Turina, OIB 18509990261, Mel 7,51250 Novi Vinodolski</item>
      <item>Neda Anđel, OIB 22754499403, Turopoljska 23,10010 Velika Mlaka</item>
      <item>DENIS MLADENIĆ, 51000 Rijeka</item>
      <item>OS Rijeka zk odjel Novi vinodolski, Trg Vinodolskog zakona 5,51250 Novi Vinodolski</item>
      <item>Jelena Polić, OIB 95695690874, Cerovnik 6b,47303 Cerovnik</item>
      <item>Gavranović d.o.o., Majstorska 9,10000 Zagreb</item>
      <item>Edvard Valić</item>
      <item>Senad Handžić, OIB 27131757420, Lukoranska 11c,10000 Zagreb</item>
      <item>Marin Cvitković, OIB 80832888180, Ribarska Obala 22,51252 Klenovica</item>
      <item>Biserka Ćosić, OIB 83423997246, Mavrići 67,51244 Grižane</item>
      <item>Svjetlana Andrić, OIB 61523170829, Nova Krasa 8a,51250 Novi Vinodolski</item>
      <item>Darko Perković, OIB 08363620776, Ante Kovačića 24,51000 Rijeka</item>
      <item>Mladen Štefančić, OIB 77574947580, Dobrodolska Cesta 31a,10360 Dobrodol</item>
      <item>Općinski sud Rijeka zk odjel, Trg Vinodolskog zakona 5,51250 Novi Vinodolski</item>
      <item>MAKI d.o.o. za trgovinu, popravak i održavanje motornih vozila i usluge, OIB 38541508228, Ulica Pavla Radića 110,33000 Virovitica</item>
      <item>DRAGAN DERANJA</item>
      <item>JANKO SIMEUNOVIĆ, A. Jakšića 3,10000 Zagreb</item>
      <item>ĐURO FARKAŠ</item>
      <item>Ivica Vodopijak, Tišinska ulica III. odvojak 4,10000 Zagreb</item>
      <item>IVICA PAVELIĆ</item>
      <item>DRAGAN DERANJA, Posteni 15,51250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12888531946</item>
      <item>, OIB null</item>
      <item>, OIB null</item>
      <item>, OIB null</item>
      <item>, OIB 13090594476</item>
      <item>, OIB 56539746731</item>
      <item>, OIB 62898294202</item>
      <item>, OIB null</item>
      <item>, OIB null</item>
      <item>, OIB null</item>
      <item>, OIB 05206564110</item>
      <item>, OIB null</item>
      <item>, OIB null</item>
      <item>, OIB null</item>
      <item>, OIB 53478732671</item>
      <item>, OIB null</item>
      <item>, OIB null</item>
      <item>, OIB 54696569762</item>
      <item>, OIB 02020487786</item>
      <item>, OIB null</item>
      <item>, OIB null</item>
      <item>, OIB 72380368643</item>
      <item>, OIB 28408384400</item>
      <item>, OIB 03602703658</item>
      <item>, OIB null</item>
      <item>, OIB null</item>
      <item>, OIB null</item>
      <item>, OIB null</item>
      <item>, OIB 30198333880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63989066908</item>
      <item>, OIB null</item>
      <item>, OIB null</item>
      <item>, OIB null</item>
      <item>, OIB null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null</item>
      <item>, OIB null</item>
      <item>, OIB 95695690874</item>
      <item>, OIB null</item>
      <item>, OIB null</item>
      <item>, OIB 27131757420</item>
      <item>, OIB 80832888180</item>
      <item>, OIB 83423997246</item>
      <item>, OIB 61523170829</item>
      <item>, OIB 08363620776</item>
      <item>, OIB 77574947580</item>
      <item>, OIB null</item>
      <item>, OIB 38541508228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12888531946</item>
      <item>, OIB null</item>
      <item>, OIB null</item>
      <item>, OIB null</item>
      <item>, OIB 13090594476</item>
      <item>, OIB 56539746731</item>
      <item>, OIB 62898294202</item>
      <item>, OIB null</item>
      <item>, OIB null</item>
      <item>, OIB null</item>
      <item>, OIB 05206564110</item>
      <item>, OIB null</item>
      <item>, OIB null</item>
      <item>, OIB null</item>
      <item>, OIB 53478732671</item>
      <item>, OIB null</item>
      <item>, OIB null</item>
      <item>, OIB 54696569762</item>
      <item>, OIB 02020487786</item>
      <item>, OIB null</item>
      <item>, OIB null</item>
      <item>, OIB 72380368643</item>
      <item>, OIB 28408384400</item>
      <item>, OIB 03602703658</item>
      <item>, OIB null</item>
      <item>, OIB null</item>
      <item>, OIB null</item>
      <item>, OIB null</item>
      <item>, OIB 30198333880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63989066908</item>
      <item>, OIB null</item>
      <item>, OIB null</item>
      <item>, OIB null</item>
      <item>, OIB null</item>
      <item>, OIB null</item>
      <item>, OIB null</item>
      <item>, OIB null</item>
      <item>, OIB 98732671121</item>
      <item>, OIB 94862726921</item>
      <item>, OIB null</item>
      <item>, OIB null</item>
      <item>, OIB null</item>
      <item>, OIB 56539746731</item>
      <item>, OIB null</item>
      <item>, OIB 18509990261</item>
      <item>, OIB 22754499403</item>
      <item>, OIB null</item>
      <item>, OIB null</item>
      <item>, OIB 95695690874</item>
      <item>, OIB null</item>
      <item>, OIB null</item>
      <item>, OIB 27131757420</item>
      <item>, OIB 80832888180</item>
      <item>, OIB 83423997246</item>
      <item>, OIB 61523170829</item>
      <item>, OIB 08363620776</item>
      <item>, OIB 77574947580</item>
      <item>, OIB null</item>
      <item>, OIB 38541508228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2973</properties:Characters>
  <properties:Lines>77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2016-06-07T11:31:00Z</dcterms:created>
  <dc:creator>dcmelik</dc:creator>
  <cp:lastModifiedBy>Jasna Radulović</cp:lastModifiedBy>
  <cp:lastPrinted>2016-06-07T11:44:00Z</cp:lastPrinted>
  <dcterms:modified xmlns:xsi="http://www.w3.org/2001/XMLSchema-instance" xsi:type="dcterms:W3CDTF">2016-06-07T11:55:00Z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