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17f4" w14:paraId="c3f17f4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1E43AE">
        <w:t>7</w:t>
      </w:r>
      <w:r w:rsidR="00950688" w:rsidRPr="001C1615">
        <w:t xml:space="preserve">. </w:t>
      </w:r>
      <w:r w:rsidR="004E03AC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4E03AC" w:rsidRPr="004E03AC">
        <w:t>ADAPTACIJA I GRADNJA jednostavno društvo s ograničenom odgovornošću za građevinu i turistička agencija</w:t>
      </w:r>
      <w:r w:rsidR="001C1615" w:rsidRPr="001C1615">
        <w:t xml:space="preserve">, </w:t>
      </w:r>
      <w:r w:rsidR="006A7744" w:rsidRPr="001C1615">
        <w:t>OIB:</w:t>
      </w:r>
      <w:r w:rsidR="004E03AC" w:rsidRPr="004E03AC">
        <w:t>68650348134</w:t>
      </w:r>
      <w:r w:rsidR="00950688" w:rsidRPr="001C1615">
        <w:t xml:space="preserve">, </w:t>
      </w:r>
      <w:r w:rsidR="00846C78">
        <w:t>Pula</w:t>
      </w:r>
      <w:r w:rsidR="000269F8" w:rsidRPr="001C1615">
        <w:t xml:space="preserve">, </w:t>
      </w:r>
      <w:r w:rsidR="004E03AC" w:rsidRPr="004E03AC">
        <w:t>Divkovićeva ulica 8 B</w:t>
      </w:r>
      <w:r w:rsidR="006A7744" w:rsidRPr="001C1615">
        <w:t xml:space="preserve">, </w:t>
      </w:r>
      <w:r w:rsidR="00676F5A" w:rsidRPr="001C1615">
        <w:t xml:space="preserve">dana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4E03AC" w:rsidRPr="004E03AC">
        <w:t>ADAPTACIJA I GRADNJA jednostavno društvo s ograničenom odgovornošću za građevinu i turistička agencija, OIB: 68650348134, Pula, Divkovićeva ulica 8 B</w:t>
      </w:r>
      <w:r w:rsidRPr="001C1615">
        <w:t xml:space="preserve">, </w:t>
      </w:r>
      <w:r w:rsidR="0057015A" w:rsidRPr="001C1615">
        <w:t>s danom</w:t>
      </w:r>
      <w:r w:rsidR="001E43AE">
        <w:t xml:space="preserve"> </w:t>
      </w:r>
      <w:r w:rsidR="00206F6C">
        <w:t>3</w:t>
      </w:r>
      <w:r w:rsidR="00FF1454">
        <w:t>.</w:t>
      </w:r>
      <w:r w:rsidR="005C4D09" w:rsidRPr="001C1615">
        <w:t xml:space="preserve"> </w:t>
      </w:r>
      <w:r w:rsidR="00206F6C">
        <w:t>ožujka</w:t>
      </w:r>
      <w:r w:rsidR="005C4D09" w:rsidRPr="001C1615">
        <w:t xml:space="preserve">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FF1454">
        <w:t>14</w:t>
      </w:r>
      <w:r w:rsidR="001C1615" w:rsidRPr="001C1615">
        <w:t xml:space="preserve">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1E43AE" w:rsidR="00571777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1E43AE" w:rsidRPr="00B63B73">
        <w:t>Ivan Gjurašić, Zagreb, Petrinjska 28, OIB:66025260916</w:t>
      </w:r>
      <w:r w:rsidR="001E43AE">
        <w:t>.</w:t>
      </w:r>
    </w:p>
    <w:p w:rsidRDefault="001E43AE" w:rsidP="001E43AE" w:rsidR="001E43AE" w:rsidRPr="001C1615">
      <w:pPr>
        <w:ind w:firstLine="705"/>
        <w:jc w:val="both"/>
        <w:rPr>
          <w:b/>
        </w:rPr>
      </w:pPr>
    </w:p>
    <w:p w:rsidRDefault="0057015A" w:rsidP="0057015A" w:rsidR="0057015A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4E03AC" w:rsidRPr="004E03AC">
        <w:t>ADAPTACIJA I GRADNJA jednostavno društvo s ograničenom odgovornošću za građev</w:t>
      </w:r>
      <w:r w:rsidR="001E43AE">
        <w:t>inu i turistička agencija, OIB:</w:t>
      </w:r>
      <w:r w:rsidR="004E03AC" w:rsidRPr="004E03AC">
        <w:t>68650348134, Pula, Divkovićeva ulica 8 B</w:t>
      </w:r>
      <w:r w:rsidR="004E03AC">
        <w:t>.</w:t>
      </w:r>
    </w:p>
    <w:p w:rsidRDefault="004E03AC" w:rsidP="0057015A" w:rsidR="004E03AC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 xml:space="preserve">a je Trgovačkom sudu u Pazinu </w:t>
      </w:r>
      <w:r w:rsidR="001E43AE">
        <w:t>7</w:t>
      </w:r>
      <w:r w:rsidRPr="001C1615">
        <w:t xml:space="preserve">. </w:t>
      </w:r>
      <w:r w:rsidR="004E03AC">
        <w:t>ožujka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4E03AC">
        <w:t>2</w:t>
      </w:r>
      <w:r w:rsidRPr="001C1615">
        <w:t xml:space="preserve">. </w:t>
      </w:r>
      <w:r w:rsidR="004E03AC">
        <w:t>ožujka</w:t>
      </w:r>
      <w:r w:rsidR="00846C78">
        <w:t xml:space="preserve"> 2016</w:t>
      </w:r>
      <w:r w:rsidRPr="001C1615">
        <w:t xml:space="preserve">. u Očevidniku redoslijeda osnova za plaćanje ima evidentirane neizvršene osnove za plaćanje u </w:t>
      </w:r>
      <w:r w:rsidRPr="001C1615">
        <w:lastRenderedPageBreak/>
        <w:t xml:space="preserve">neprekinutom razdoblju od </w:t>
      </w:r>
      <w:r w:rsidR="00846C78">
        <w:t>120</w:t>
      </w:r>
      <w:r w:rsidRPr="001C1615">
        <w:t xml:space="preserve"> dana u ukupnom iznosu od </w:t>
      </w:r>
      <w:r w:rsidR="004E03AC">
        <w:t>67</w:t>
      </w:r>
      <w:r w:rsidRPr="001C1615">
        <w:t>.</w:t>
      </w:r>
      <w:r w:rsidR="004E03AC">
        <w:t>997</w:t>
      </w:r>
      <w:r w:rsidRPr="001C1615">
        <w:t>,</w:t>
      </w:r>
      <w:r w:rsidR="004E03AC">
        <w:t>76</w:t>
      </w:r>
      <w:r w:rsidRPr="001C1615">
        <w:t xml:space="preserve"> kn, da nema zaposlenih, da ima otvorene račune kod </w:t>
      </w:r>
      <w:r w:rsidR="004E03AC">
        <w:t>Sberbank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206F6C">
        <w:t>11</w:t>
      </w:r>
      <w:r w:rsidRPr="001C1615">
        <w:t xml:space="preserve">. </w:t>
      </w:r>
      <w:r w:rsidR="00206F6C">
        <w:t>studenog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A75A14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 je</w:t>
      </w:r>
      <w:r w:rsidR="001E43AE">
        <w:t xml:space="preserve"> </w:t>
      </w:r>
      <w:r w:rsidR="001E43AE" w:rsidRPr="00B63B73">
        <w:t>Ivan Gjurašić</w:t>
      </w:r>
      <w:r w:rsidR="00A75A14">
        <w:t xml:space="preserve"> iz </w:t>
      </w:r>
      <w:r w:rsidR="001E43AE" w:rsidRPr="00B63B73">
        <w:t>Zagreb</w:t>
      </w:r>
      <w:r w:rsidR="00A75A14">
        <w:t>a.</w:t>
      </w: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5C4D09" w:rsidRPr="001C1615">
        <w:t xml:space="preserve">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746D2C" w:rsidP="00B706A9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A75A14" w:rsidR="00690BCB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115899" w:rsidRPr="001C1615">
        <w:t>Ana Markač</w:t>
      </w:r>
    </w:p>
    <w:p w:rsidRDefault="00A75A14" w:rsidP="00D757E0" w:rsidR="00A75A14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 xml:space="preserve">U spis </w:t>
      </w:r>
      <w:r w:rsidR="00E67471">
        <w:t xml:space="preserve"> </w:t>
      </w:r>
    </w:p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C78" w:rsidP="00AA1AD1" w:rsidR="00846C78">
      <w:r>
        <w:separator/>
      </w:r>
    </w:p>
  </w:endnote>
  <w:endnote w:id="0" w:type="continuationSeparator">
    <w:p w:rsidRDefault="00846C78" w:rsidP="00AA1AD1" w:rsidR="008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C78" w:rsidP="00AA1AD1" w:rsidR="00846C78">
      <w:r>
        <w:separator/>
      </w:r>
    </w:p>
  </w:footnote>
  <w:footnote w:id="0" w:type="continuationSeparator">
    <w:p w:rsidRDefault="00846C78" w:rsidP="00AA1AD1" w:rsidR="0084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360AB6" w:rsidR="00846C78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736381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46C78" w:rsidP="00FF1454" w:rsidR="00846C7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4E03AC">
      <w:rPr>
        <w:sz w:val="22"/>
        <w:szCs w:val="22"/>
      </w:rPr>
      <w:t>675</w:t>
    </w:r>
    <w:r>
      <w:rPr>
        <w:sz w:val="22"/>
        <w:szCs w:val="22"/>
      </w:rPr>
      <w:t>/16-</w:t>
    </w:r>
    <w:r w:rsidR="004E03AC">
      <w:rPr>
        <w:sz w:val="22"/>
        <w:szCs w:val="22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27036A" w:rsidR="00846C7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4E03AC">
      <w:rPr>
        <w:sz w:val="22"/>
        <w:szCs w:val="22"/>
      </w:rPr>
      <w:t>675</w:t>
    </w:r>
    <w:r>
      <w:rPr>
        <w:sz w:val="22"/>
        <w:szCs w:val="22"/>
      </w:rPr>
      <w:t>/16-</w:t>
    </w:r>
    <w:r w:rsidR="004E03AC">
      <w:rPr>
        <w:sz w:val="22"/>
        <w:szCs w:val="22"/>
      </w:rPr>
      <w:t>10</w:t>
    </w:r>
  </w:p>
  <w:p w:rsidRDefault="00846C78" w:rsidP="009364F0" w:rsidR="00846C78" w:rsidRPr="000E0307">
    <w:pPr>
      <w:pStyle w:val="Zaglavlje"/>
      <w:jc w:val="right"/>
    </w:pPr>
  </w:p>
  <w:p w:rsidRDefault="00846C78" w:rsidP="00F51031" w:rsidR="00846C78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3AE"/>
    <w:rsid w:val="001E44C3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E03AC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381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C78"/>
    <w:rsid w:val="0085248C"/>
    <w:rsid w:val="008554FB"/>
    <w:rsid w:val="00856C12"/>
    <w:rsid w:val="00857AFC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5A14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10F1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6747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7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7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ADAPTACIJA I GRADNJA j.d.o.o. PULA</izvorni_sadrzaj>
    <derivirana_varijabla naziv="DomainObject.Predmet.ProtustrankaFormated_1">  ADAPTACIJA I GRADNJA j.d.o.o. PULA</derivirana_varijabla>
  </DomainObject.Predmet.ProtustrankaFormated>
  <DomainObject.Predmet.ProtustrankaFormatedOIB>
    <izvorni_sadrzaj>  ADAPTACIJA I GRADNJA j.d.o.o. PULA, OIB 68650348134</izvorni_sadrzaj>
    <derivirana_varijabla naziv="DomainObject.Predmet.ProtustrankaFormatedOIB_1">  ADAPTACIJA I GRADNJA j.d.o.o. PULA, OIB 68650348134</derivirana_varijabla>
  </DomainObject.Predmet.ProtustrankaFormatedOIB>
  <DomainObject.Predmet.ProtustrankaFormatedWithAdress>
    <izvorni_sadrzaj> ADAPTACIJA I GRADNJA j.d.o.o. PULA, Divkovićeva ulica 8 B, 52100 Pula</izvorni_sadrzaj>
    <derivirana_varijabla naziv="DomainObject.Predmet.ProtustrankaFormatedWithAdress_1"> ADAPTACIJA I GRADNJA j.d.o.o. PULA, Divkovićeva ulica 8 B, 52100 Pula</derivirana_varijabla>
  </DomainObject.Predmet.ProtustrankaFormatedWithAdress>
  <DomainObject.Predmet.ProtustrankaFormatedWithAdressOIB>
    <izvorni_sadrzaj> ADAPTACIJA I GRADNJA j.d.o.o. PULA, OIB 68650348134, Divkovićeva ulica 8 B, 52100 Pula</izvorni_sadrzaj>
    <derivirana_varijabla naziv="DomainObject.Predmet.ProtustrankaFormatedWithAdressOIB_1"> ADAPTACIJA I GRADNJA j.d.o.o. PULA, OIB 68650348134, Divkovićeva ulica 8 B, 52100 Pula</derivirana_varijabla>
  </DomainObject.Predmet.ProtustrankaFormatedWithAdressOIB>
  <DomainObject.Predmet.ProtustrankaWithAdress>
    <izvorni_sadrzaj>ADAPTACIJA I GRADNJA j.d.o.o. PULA Divkovićeva ulica 8 B, 52100 Pula</izvorni_sadrzaj>
    <derivirana_varijabla naziv="DomainObject.Predmet.ProtustrankaWithAdress_1">ADAPTACIJA I GRADNJA j.d.o.o. PULA Divkovićeva ulica 8 B, 52100 Pula</derivirana_varijabla>
  </DomainObject.Predmet.ProtustrankaWithAdress>
  <DomainObject.Predmet.ProtustrankaWithAdressOIB>
    <izvorni_sadrzaj>ADAPTACIJA I GRADNJA j.d.o.o. PULA, OIB 68650348134, Divkovićeva ulica 8 B, 52100 Pula</izvorni_sadrzaj>
    <derivirana_varijabla naziv="DomainObject.Predmet.ProtustrankaWithAdressOIB_1">ADAPTACIJA I GRADNJA j.d.o.o. PULA, OIB 68650348134, Divkovićeva ulica 8 B, 52100 Pula</derivirana_varijabla>
  </DomainObject.Predmet.ProtustrankaWithAdressOIB>
  <DomainObject.Predmet.ProtustrankaNazivFormated>
    <izvorni_sadrzaj>ADAPTACIJA I GRADNJA j.d.o.o. PULA</izvorni_sadrzaj>
    <derivirana_varijabla naziv="DomainObject.Predmet.ProtustrankaNazivFormated_1">ADAPTACIJA I GRADNJA j.d.o.o. PULA</derivirana_varijabla>
  </DomainObject.Predmet.ProtustrankaNazivFormated>
  <DomainObject.Predmet.ProtustrankaNazivFormatedOIB>
    <izvorni_sadrzaj>ADAPTACIJA I GRADNJA j.d.o.o. PULA, OIB 68650348134</izvorni_sadrzaj>
    <derivirana_varijabla naziv="DomainObject.Predmet.ProtustrankaNazivFormatedOIB_1">ADAPTACIJA I GRADNJA j.d.o.o. PULA, OIB 68650348134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67997.76</izvorni_sadrzaj>
    <derivirana_varijabla naziv="DomainObject.Predmet.TrenutnaVrijednost_1">67997.76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ADAPTACIJA I GRADNJA j.d.o.o. PULA</item>
    </izvorni_sadrzaj>
    <derivirana_varijabla naziv="DomainObject.Predmet.ProtuStrankaListFormated_1">
      <item>ADAPTACIJA I GRADNJA j.d.o.o. PULA</item>
    </derivirana_varijabla>
  </DomainObject.Predmet.ProtuStrankaListFormated>
  <DomainObject.Predmet.ProtuStrankaListFormatedOIB>
    <izvorni_sadrzaj>
      <item>ADAPTACIJA I GRADNJA j.d.o.o. PULA, OIB 68650348134</item>
    </izvorni_sadrzaj>
    <derivirana_varijabla naziv="DomainObject.Predmet.ProtuStrankaListFormatedOIB_1">
      <item>ADAPTACIJA I GRADNJA j.d.o.o. PULA, OIB 68650348134</item>
    </derivirana_varijabla>
  </DomainObject.Predmet.ProtuStrankaListFormatedOIB>
  <DomainObject.Predmet.ProtuStrankaListFormatedWithAdress>
    <izvorni_sadrzaj>
      <item>ADAPTACIJA I GRADNJA j.d.o.o. PULA, Divkovićeva ulica 8 B, 52100 Pula</item>
    </izvorni_sadrzaj>
    <derivirana_varijabla naziv="DomainObject.Predmet.ProtuStrankaListFormatedWithAdress_1">
      <item>ADAPTACIJA I GRADNJA j.d.o.o. PULA, Divkovićeva ulica 8 B, 52100 Pula</item>
    </derivirana_varijabla>
  </DomainObject.Predmet.ProtuStrankaListFormatedWithAdress>
  <DomainObject.Predmet.ProtuStrankaListFormatedWithAdressOIB>
    <izvorni_sadrzaj>
      <item>ADAPTACIJA I GRADNJA j.d.o.o. PULA, OIB 68650348134, Divkovićeva ulica 8 B, 52100 Pula</item>
    </izvorni_sadrzaj>
    <derivirana_varijabla naziv="DomainObject.Predmet.ProtuStrankaListFormatedWithAdressOIB_1">
      <item>ADAPTACIJA I GRADNJA j.d.o.o. PULA, OIB 68650348134, Divkovićeva ulica 8 B, 52100 Pula</item>
    </derivirana_varijabla>
  </DomainObject.Predmet.ProtuStrankaListFormatedWithAdressOIB>
  <DomainObject.Predmet.ProtuStrankaListNazivFormated>
    <izvorni_sadrzaj>
      <item>ADAPTACIJA I GRADNJA j.d.o.o. PULA</item>
    </izvorni_sadrzaj>
    <derivirana_varijabla naziv="DomainObject.Predmet.ProtuStrankaListNazivFormated_1">
      <item>ADAPTACIJA I GRADNJA j.d.o.o. PULA</item>
    </derivirana_varijabla>
  </DomainObject.Predmet.ProtuStrankaListNazivFormated>
  <DomainObject.Predmet.ProtuStrankaListNazivFormatedOIB>
    <izvorni_sadrzaj>
      <item>ADAPTACIJA I GRADNJA j.d.o.o. PULA, OIB 68650348134</item>
    </izvorni_sadrzaj>
    <derivirana_varijabla naziv="DomainObject.Predmet.ProtuStrankaListNazivFormatedOIB_1">
      <item>ADAPTACIJA I GRADNJA j.d.o.o. PULA, OIB 68650348134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ADAPTACIJA I GRADNJA j.d.o.o. PULA</izvorni_sadrzaj>
    <derivirana_varijabla naziv="DomainObject.Predmet.ProtustrankaIDrugi_1">ADAPTACIJA I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ADAPTACIJA I GRADNJA j.d.o.o. PULA, OIB 68650348134, Divkovićeva ulica 8 B, 52100 Pula</izvorni_sadrzaj>
    <derivirana_varijabla naziv="DomainObject.Predmet.ProtustrankaIDrugiAdressOIB_1">ADAPTACIJA I GRADNJA j.d.o.o. PULA, OIB 68650348134,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ADAPTACIJA I GRADNJA j.d.o.o. PULA</item>
    </izvorni_sadrzaj>
    <derivirana_varijabla naziv="DomainObject.Predmet.SudioniciListNaziv_1">
      <item>FINANCIJSKA AGENCIJA, RC RIJEKA, PODRUŽNICA PULA, PULA</item>
      <item>ADAPTACIJA I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ADAPTACIJA I GRADNJA j.d.o.o. PULA, OIB 68650348134, Divkovićeva ulica 8 B,52100 Pula</item>
    </izvorni_sadrzaj>
    <derivirana_varijabla naziv="DomainObject.Predmet.SudioniciListAdressOIB_1">
      <item>FINANCIJSKA AGENCIJA, RC RIJEKA, PODRUŽNICA PULA, PULA, OIB 85821130368, Giardini 5,52100 Pula</item>
      <item>ADAPTACIJA I GRADNJA j.d.o.o. PULA, OIB 68650348134,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68650348134</item>
    </izvorni_sadrzaj>
    <derivirana_varijabla naziv="DomainObject.Predmet.SudioniciListNazivOIB_1">
      <item>, OIB 85821130368</item>
      <item>, OIB 68650348134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ED735-1AD4-47B3-BD18-D5EEDCB15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4641</properties:Characters>
  <properties:Lines>105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2017-03-03T11:12:00Z</dcterms:created>
  <dc:creator>Administrator</dc:creator>
  <cp:lastModifiedBy>Marijana Žuža</cp:lastModifiedBy>
  <cp:lastPrinted>2017-03-03T11:15:00Z</cp:lastPrinted>
  <dcterms:modified xmlns:xsi="http://www.w3.org/2001/XMLSchema-instance" xsi:type="dcterms:W3CDTF">2017-03-03T12:54:00Z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