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9757e" w14:paraId="d29757e" w:rsidRDefault="00ED1766" w:rsidP="00ED1766" w:rsidR="00ED1766">
      <w:pPr>
        <w:jc w:val="right"/>
        <w15:collapsed w:val="false"/>
      </w:pPr>
      <w:bookmarkStart w:name="_GoBack" w:id="0"/>
      <w:bookmarkEnd w:id="0"/>
    </w:p>
    <w:p w:rsidRDefault="00ED1766" w:rsidP="00ED1766" w:rsidR="00ED1766">
      <w:pPr>
        <w:ind w:firstLine="708"/>
        <w:rPr>
          <w:rFonts w:eastAsia="Calibri"/>
          <w:lang w:eastAsia="en-US"/>
        </w:rPr>
      </w:pPr>
      <w:r>
        <w:rPr>
          <w:rFonts w:eastAsia="Calibri"/>
          <w:noProof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1766" w:rsidP="00ED1766" w:rsidR="00ED1766">
      <w:pPr>
        <w:spacing w:before="12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Republika Hrvatska</w:t>
      </w:r>
    </w:p>
    <w:p w:rsidRDefault="00ED1766" w:rsidP="00ED1766" w:rsidR="00ED1766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Varaždinu</w:t>
      </w:r>
    </w:p>
    <w:p w:rsidRDefault="00ED1766" w:rsidP="00ED1766" w:rsidR="00ED1766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Varaždin, Braće Radić 2</w:t>
      </w:r>
    </w:p>
    <w:p w:rsidRDefault="00ED1766" w:rsidP="00ED1766" w:rsidR="00ED1766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Poslovni broj: 7 St-119/2017-36</w:t>
      </w:r>
    </w:p>
    <w:p w:rsidRDefault="00ED1766" w:rsidP="00ED1766" w:rsidR="00ED1766"/>
    <w:p w:rsidRDefault="00ED1766" w:rsidP="00ED1766" w:rsidR="00ED1766"/>
    <w:p w:rsidRDefault="00ED1766" w:rsidP="00ED1766" w:rsidR="00ED1766">
      <w:pPr>
        <w:jc w:val="center"/>
      </w:pPr>
      <w:r>
        <w:t>REPUBLIKA HRVATSKA</w:t>
      </w:r>
    </w:p>
    <w:p w:rsidRDefault="00ED1766" w:rsidP="00ED1766" w:rsidR="00ED1766">
      <w:pPr>
        <w:jc w:val="center"/>
      </w:pPr>
    </w:p>
    <w:p w:rsidRDefault="00ED1766" w:rsidP="00ED1766" w:rsidR="00ED1766">
      <w:pPr>
        <w:jc w:val="center"/>
      </w:pPr>
      <w:r>
        <w:t>R J E Š E N J E</w:t>
      </w:r>
    </w:p>
    <w:p w:rsidRDefault="00ED1766" w:rsidP="00ED1766" w:rsidR="00ED1766">
      <w:pPr>
        <w:jc w:val="center"/>
      </w:pPr>
    </w:p>
    <w:p w:rsidRDefault="00ED1766" w:rsidP="00ED1766" w:rsidR="00ED1766">
      <w:pPr>
        <w:ind w:firstLine="720"/>
        <w:jc w:val="both"/>
      </w:pPr>
      <w:r>
        <w:t>Trgovački sud u Varaždinu, po sucu toga suda Mariji Levanić-Škerbić, u stečajnom postupku nad</w:t>
      </w:r>
      <w:r>
        <w:rPr>
          <w:rFonts w:eastAsia="Calibri"/>
          <w:lang w:eastAsia="en-US"/>
        </w:rPr>
        <w:t xml:space="preserve"> stečajnim dužnikom SIZIM d.o.o. u stečaju Veliki Otok, Veliki Otok 138 b, OIB: 78194817020, izvan ročišta</w:t>
      </w:r>
      <w:r>
        <w:t>, 23. kolovoza 2018.,</w:t>
      </w:r>
    </w:p>
    <w:p w:rsidRDefault="00ED1766" w:rsidP="00ED1766" w:rsidR="00ED1766"/>
    <w:p w:rsidRDefault="00ED1766" w:rsidP="00ED1766" w:rsidR="00ED1766">
      <w:pPr>
        <w:jc w:val="center"/>
      </w:pPr>
      <w:r>
        <w:t>r i j e š i o     j e</w:t>
      </w:r>
    </w:p>
    <w:p w:rsidRDefault="00ED1766" w:rsidP="00ED1766" w:rsidR="00ED1766">
      <w:pPr>
        <w:jc w:val="center"/>
      </w:pPr>
    </w:p>
    <w:p w:rsidRDefault="00ED1766" w:rsidP="00ED1766" w:rsidR="00ED1766">
      <w:pPr>
        <w:ind w:left="708"/>
        <w:jc w:val="both"/>
      </w:pPr>
      <w:r>
        <w:t>Odbacuju se prijave tražbina vjerovnika podnijete nakon isteka roka za prijavljivanje i to:</w:t>
      </w:r>
    </w:p>
    <w:p w:rsidRDefault="00ED1766" w:rsidP="00ED1766" w:rsidR="00ED1766">
      <w:pPr>
        <w:numPr>
          <w:ilvl w:val="0"/>
          <w:numId w:val="47"/>
        </w:numPr>
        <w:jc w:val="both"/>
      </w:pPr>
      <w:r>
        <w:rPr>
          <w:snapToGrid w:val="false"/>
          <w:color w:val="000000"/>
        </w:rPr>
        <w:t xml:space="preserve">prijava tražbine podnijeta od strane TRAKO AGROLUDBREG d.o.o. Dravska 7, Veliki </w:t>
      </w:r>
      <w:proofErr w:type="spellStart"/>
      <w:r>
        <w:rPr>
          <w:snapToGrid w:val="false"/>
          <w:color w:val="000000"/>
        </w:rPr>
        <w:t>Bukovec</w:t>
      </w:r>
      <w:proofErr w:type="spellEnd"/>
      <w:r>
        <w:rPr>
          <w:snapToGrid w:val="false"/>
          <w:color w:val="000000"/>
        </w:rPr>
        <w:t xml:space="preserve"> dana 24. svibnja 2018., te</w:t>
      </w:r>
    </w:p>
    <w:p w:rsidRDefault="00ED1766" w:rsidP="00ED1766" w:rsidR="00ED1766">
      <w:pPr>
        <w:numPr>
          <w:ilvl w:val="0"/>
          <w:numId w:val="47"/>
        </w:numPr>
        <w:jc w:val="both"/>
      </w:pPr>
      <w:r>
        <w:rPr>
          <w:snapToGrid w:val="false"/>
          <w:color w:val="000000"/>
        </w:rPr>
        <w:t xml:space="preserve">prijava tražbine podnijeta od strane Marijana </w:t>
      </w:r>
      <w:proofErr w:type="spellStart"/>
      <w:r>
        <w:rPr>
          <w:snapToGrid w:val="false"/>
          <w:color w:val="000000"/>
        </w:rPr>
        <w:t>Markana</w:t>
      </w:r>
      <w:proofErr w:type="spellEnd"/>
      <w:r>
        <w:rPr>
          <w:snapToGrid w:val="false"/>
          <w:color w:val="000000"/>
        </w:rPr>
        <w:t>, Koprivnička 4c, Koprivnički Ivanec dana 29. svibnja 2018.</w:t>
      </w:r>
    </w:p>
    <w:p w:rsidRDefault="00ED1766" w:rsidP="00ED1766" w:rsidR="00ED1766">
      <w:pPr>
        <w:jc w:val="both"/>
      </w:pPr>
    </w:p>
    <w:p w:rsidRDefault="00ED1766" w:rsidP="00ED1766" w:rsidR="00ED1766">
      <w:pPr>
        <w:jc w:val="both"/>
      </w:pPr>
    </w:p>
    <w:p w:rsidRDefault="00ED1766" w:rsidP="00ED1766" w:rsidR="00ED1766">
      <w:pPr>
        <w:jc w:val="center"/>
      </w:pPr>
      <w:r>
        <w:t>Obrazloženje</w:t>
      </w:r>
    </w:p>
    <w:p w:rsidRDefault="00ED1766" w:rsidP="00ED1766" w:rsidR="00ED1766">
      <w:pPr>
        <w:jc w:val="center"/>
      </w:pPr>
    </w:p>
    <w:p w:rsidRDefault="00ED1766" w:rsidP="00ED1766" w:rsidR="00ED1766">
      <w:pPr>
        <w:jc w:val="center"/>
        <w:rPr>
          <w:b/>
        </w:rPr>
      </w:pPr>
    </w:p>
    <w:p w:rsidRDefault="00ED1766" w:rsidP="00ED1766" w:rsidR="00ED1766">
      <w:pPr>
        <w:jc w:val="both"/>
      </w:pPr>
      <w:r>
        <w:tab/>
        <w:t>Rješenjem ovog suda od 23. ožujka 2018. godine otvoren je stečajni postupak nad dužnikom</w:t>
      </w:r>
      <w:r>
        <w:rPr>
          <w:rFonts w:eastAsia="Calibri"/>
          <w:lang w:eastAsia="en-US"/>
        </w:rPr>
        <w:t xml:space="preserve"> SIZIM d.o.o. Veliki Otok</w:t>
      </w:r>
      <w:r>
        <w:t>, te su, između ostalog, pozvani vjerovnici da u roku od 60 dana od dana objave oglasa o otvaranju stečajnog postupka na e-Oglasnoj ploči ovoga suda, prijave svoje tražbine stečajnom upravitelju.</w:t>
      </w:r>
    </w:p>
    <w:p w:rsidRDefault="00ED1766" w:rsidP="00ED1766" w:rsidR="00ED1766">
      <w:pPr>
        <w:jc w:val="both"/>
      </w:pPr>
      <w:r>
        <w:tab/>
      </w:r>
    </w:p>
    <w:p w:rsidRDefault="00ED1766" w:rsidP="00ED1766" w:rsidR="00ED1766">
      <w:pPr>
        <w:ind w:firstLine="708"/>
        <w:jc w:val="both"/>
      </w:pPr>
      <w:r>
        <w:t>Navedeno rješenje objavljeno je na e-Oglasnoj ploči dana 23. ožujka 2018., te je tada počeo teći rok od 60 dana vjerovnicima za prijave tražbina, koji je prema tome istekao 23. svibnja 2018.</w:t>
      </w:r>
    </w:p>
    <w:p w:rsidRDefault="00ED1766" w:rsidP="00ED1766" w:rsidR="00ED1766">
      <w:pPr>
        <w:jc w:val="both"/>
      </w:pPr>
      <w:r>
        <w:tab/>
      </w:r>
    </w:p>
    <w:p w:rsidRDefault="00ED1766" w:rsidP="00ED1766" w:rsidR="00ED1766">
      <w:pPr>
        <w:ind w:firstLine="708"/>
        <w:jc w:val="both"/>
      </w:pPr>
      <w:r>
        <w:t xml:space="preserve">Iz prijave tražbine vjerovnika koje je stečajna upraviteljica Nevenka Golubić dostavila ovome sudu proizlazi da je vjerovnik </w:t>
      </w:r>
      <w:r>
        <w:rPr>
          <w:snapToGrid w:val="false"/>
          <w:color w:val="000000"/>
        </w:rPr>
        <w:t xml:space="preserve">TRAKO AGROLUDBREG d.o.o. Dravska 7, Veliki </w:t>
      </w:r>
      <w:proofErr w:type="spellStart"/>
      <w:r>
        <w:rPr>
          <w:snapToGrid w:val="false"/>
          <w:color w:val="000000"/>
        </w:rPr>
        <w:t>Bukovec</w:t>
      </w:r>
      <w:proofErr w:type="spellEnd"/>
      <w:r>
        <w:rPr>
          <w:snapToGrid w:val="false"/>
          <w:color w:val="000000"/>
        </w:rPr>
        <w:t xml:space="preserve"> </w:t>
      </w:r>
      <w:r>
        <w:t xml:space="preserve">podnio prijavu tražbine dana 24. svibnja 2018., a vjerovnik </w:t>
      </w:r>
      <w:r>
        <w:rPr>
          <w:snapToGrid w:val="false"/>
          <w:color w:val="000000"/>
        </w:rPr>
        <w:t xml:space="preserve">Marijan </w:t>
      </w:r>
      <w:proofErr w:type="spellStart"/>
      <w:r>
        <w:rPr>
          <w:snapToGrid w:val="false"/>
          <w:color w:val="000000"/>
        </w:rPr>
        <w:t>Markan</w:t>
      </w:r>
      <w:proofErr w:type="spellEnd"/>
      <w:r>
        <w:rPr>
          <w:snapToGrid w:val="false"/>
          <w:color w:val="000000"/>
        </w:rPr>
        <w:t xml:space="preserve">, Koprivnička 4c, Koprivnički Ivanec je </w:t>
      </w:r>
      <w:r>
        <w:t>podnio prijavu tražbine dana 29. svibnja 2018.</w:t>
      </w:r>
    </w:p>
    <w:p w:rsidRDefault="00ED1766" w:rsidP="00ED1766" w:rsidR="00ED1766">
      <w:pPr>
        <w:ind w:firstLine="708"/>
        <w:jc w:val="both"/>
      </w:pPr>
    </w:p>
    <w:p w:rsidRDefault="00ED1766" w:rsidP="00ED1766" w:rsidR="00ED1766">
      <w:pPr>
        <w:ind w:firstLine="708"/>
        <w:jc w:val="both"/>
      </w:pPr>
      <w:r>
        <w:t>Odredbom čl. 257. st. 6. SZ-a propisano je da će prijavu tražbine podnesenu nakon isteka roka za prijavljivanje sud odbaciti rješenjem.</w:t>
      </w:r>
    </w:p>
    <w:p w:rsidRDefault="00ED1766" w:rsidP="00ED1766" w:rsidR="00ED1766">
      <w:pPr>
        <w:ind w:firstLine="708"/>
        <w:jc w:val="both"/>
      </w:pPr>
    </w:p>
    <w:p w:rsidRDefault="00ED1766" w:rsidP="00ED1766" w:rsidR="00ED1766">
      <w:pPr>
        <w:ind w:firstLine="708"/>
        <w:jc w:val="both"/>
      </w:pPr>
      <w:r>
        <w:lastRenderedPageBreak/>
        <w:t>Prema tome, kako su navedene prijave izvan zakonom propisanog roka za prijavljivanje, valjalo je iste odbaciti kao u izreci, primjenom čl. 257. st. 6. SZ-a.</w:t>
      </w:r>
    </w:p>
    <w:p w:rsidRDefault="00ED1766" w:rsidP="00ED1766" w:rsidR="00ED1766">
      <w:pPr>
        <w:ind w:firstLine="708"/>
        <w:jc w:val="both"/>
      </w:pPr>
    </w:p>
    <w:p w:rsidRDefault="00ED1766" w:rsidP="00ED1766" w:rsidR="00ED1766">
      <w:pPr>
        <w:jc w:val="center"/>
      </w:pPr>
    </w:p>
    <w:p w:rsidRDefault="00ED1766" w:rsidP="00ED1766" w:rsidR="00ED1766">
      <w:pPr>
        <w:jc w:val="center"/>
      </w:pPr>
      <w:r>
        <w:t xml:space="preserve">U Varaždinu 22. kolovoza 2018. </w:t>
      </w:r>
    </w:p>
    <w:p w:rsidRDefault="00ED1766" w:rsidP="00ED1766" w:rsidR="00ED1766">
      <w:pPr>
        <w:jc w:val="center"/>
      </w:pPr>
    </w:p>
    <w:p w:rsidRDefault="00ED1766" w:rsidP="00ED1766" w:rsidR="00ED1766">
      <w:pPr>
        <w:jc w:val="center"/>
      </w:pPr>
    </w:p>
    <w:p w:rsidRDefault="00ED1766" w:rsidP="00ED1766" w:rsidR="00ED1766">
      <w:pPr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>
        <w:rPr>
          <w:b/>
        </w:rPr>
        <w:tab/>
        <w:t xml:space="preserve">            </w:t>
      </w:r>
      <w:r>
        <w:t>Sudac:</w:t>
      </w:r>
    </w:p>
    <w:p w:rsidRDefault="00ED1766" w:rsidP="00ED1766" w:rsidR="00ED1766">
      <w:pPr>
        <w:jc w:val="both"/>
      </w:pPr>
    </w:p>
    <w:p w:rsidRDefault="00ED1766" w:rsidP="00ED1766" w:rsidR="00ED1766">
      <w:pPr>
        <w:jc w:val="both"/>
      </w:pPr>
      <w:r>
        <w:tab/>
      </w:r>
      <w:r>
        <w:tab/>
      </w:r>
      <w:r>
        <w:tab/>
      </w:r>
      <w:r>
        <w:tab/>
        <w:t xml:space="preserve">                     </w:t>
      </w:r>
      <w:r>
        <w:tab/>
        <w:t xml:space="preserve">          </w:t>
      </w:r>
      <w:r>
        <w:tab/>
        <w:t xml:space="preserve">         Marija Levanić-Škerbić, v. r. </w:t>
      </w:r>
    </w:p>
    <w:p w:rsidRDefault="00ED1766" w:rsidP="00ED1766" w:rsidR="00ED1766">
      <w:pPr>
        <w:jc w:val="both"/>
      </w:pPr>
    </w:p>
    <w:p w:rsidRDefault="00ED1766" w:rsidP="00ED1766" w:rsidR="00ED1766">
      <w:pPr>
        <w:jc w:val="both"/>
      </w:pPr>
    </w:p>
    <w:p w:rsidRDefault="00ED1766" w:rsidP="00ED1766" w:rsidR="00ED176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ED1766" w:rsidP="00ED1766" w:rsidR="00ED176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ED1766" w:rsidP="00ED1766" w:rsidR="00ED1766">
      <w:pPr>
        <w:jc w:val="both"/>
      </w:pPr>
    </w:p>
    <w:p w:rsidRDefault="00ED1766" w:rsidP="00ED1766" w:rsidR="00ED1766">
      <w:pPr>
        <w:jc w:val="both"/>
      </w:pPr>
    </w:p>
    <w:p w:rsidRDefault="00ED1766" w:rsidP="00ED1766" w:rsidR="00ED1766">
      <w:pPr>
        <w:jc w:val="both"/>
      </w:pPr>
      <w:r>
        <w:t>Pouka o pravnom lijeku:</w:t>
      </w:r>
    </w:p>
    <w:p w:rsidRDefault="00ED1766" w:rsidP="00ED1766" w:rsidR="00ED1766">
      <w:pPr>
        <w:jc w:val="both"/>
        <w:rPr>
          <w:b/>
        </w:rPr>
      </w:pPr>
      <w:r>
        <w:rPr>
          <w:b/>
        </w:rPr>
        <w:tab/>
      </w:r>
      <w:r>
        <w:t>Protiv ovog rješenja podnositelji prijava imaju pravo žalbe u roku od 8 dana od isteka osmog dana od njegove objave na e-Oglasnoj ploči suda, a žalba se podnosi pisanim putem ovome sudu u 4 primjerka, a o žalbi odlučuje Visoki trgovački sud Republike Hrvatske u Zagrebu.</w:t>
      </w:r>
    </w:p>
    <w:p w:rsidRDefault="00ED1766" w:rsidP="00ED1766" w:rsidR="00ED1766">
      <w:pPr>
        <w:jc w:val="both"/>
        <w:rPr>
          <w:b/>
        </w:rPr>
      </w:pPr>
    </w:p>
    <w:p w:rsidRDefault="00ED1766" w:rsidP="00ED1766" w:rsidR="00ED1766">
      <w:pPr>
        <w:jc w:val="both"/>
        <w:rPr>
          <w:b/>
        </w:rPr>
      </w:pPr>
    </w:p>
    <w:p w:rsidRDefault="00ED1766" w:rsidP="00ED1766" w:rsidR="00ED1766">
      <w:pPr>
        <w:jc w:val="both"/>
      </w:pPr>
      <w:r>
        <w:t>DNA:</w:t>
      </w:r>
      <w:r>
        <w:rPr>
          <w:b/>
        </w:rPr>
        <w:t xml:space="preserve"> </w:t>
      </w:r>
    </w:p>
    <w:p w:rsidRDefault="00ED1766" w:rsidP="00ED1766" w:rsidR="00ED1766">
      <w:pPr>
        <w:numPr>
          <w:ilvl w:val="0"/>
          <w:numId w:val="48"/>
        </w:numPr>
        <w:jc w:val="both"/>
      </w:pPr>
      <w:r>
        <w:t>e-Oglasna ploča suda</w:t>
      </w:r>
    </w:p>
    <w:p w:rsidRDefault="00ED1766" w:rsidP="00ED1766" w:rsidR="00ED1766">
      <w:pPr>
        <w:ind w:left="660"/>
        <w:jc w:val="both"/>
      </w:pPr>
    </w:p>
    <w:p w:rsidRDefault="00AE649C" w:rsidP="00ED1766" w:rsidR="00AE649C" w:rsidRPr="00ED1766"/>
    <w:sectPr w:rsidSect="0032366B" w:rsidR="00AE649C" w:rsidRPr="00ED176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99C1F79"/>
    <w:multiLevelType w:val="hybridMultilevel"/>
    <w:tmpl w:val="B5CE3AF0"/>
    <w:lvl w:tplc="721AC2DA" w:ilvl="0">
      <w:start w:val="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7CD4CA0"/>
    <w:multiLevelType w:val="hybridMultilevel"/>
    <w:tmpl w:val="2C5C4ECE"/>
    <w:lvl w:tplc="9894CBAC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4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1766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D176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D176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904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St-119/2017-36</izvorni_sadrzaj>
    <derivirana_varijabla naziv="DomainObject.Oznaka_1">St-119/2017-36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St-119/2017</izvorni_sadrzaj>
    <derivirana_varijabla naziv="DomainObject.Predmet.OznakaBroj_1">St-119/2017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Povjerenik Tomislav Đuričin
3 REGISTRATORA S PRIJAVAMA 
U ST. PISARNICI DO ISPITNOG ROČIŠTA</izvorni_sadrzaj>
    <derivirana_varijabla naziv="DomainObject.Predmet.PrimjedbaSuca_1">Povjerenik Tomislav Đuričin
3 REGISTRATORA S PRIJAVAMA 
U ST. PISARNICI DO ISPITNOG ROČIŠTA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SIZIM d.o.o. za proizvodnju, trgovinu i usluge zastupanog po punomoćniku Ivana Kostanjevec Rožmarić; Ivan Markan</izvorni_sadrzaj>
    <derivirana_varijabla naziv="DomainObject.Predmet.ProtustrankaFormated_1">  SIZIM d.o.o. za proizvodnju, trgovinu i usluge zastupanog po punomoćniku Ivana Kostanjevec Rožmarić; Ivan Markan</derivirana_varijabla>
  </DomainObject.Predmet.ProtustrankaFormated>
  <DomainObject.Predmet.ProtustrankaFormatedOIB>
    <izvorni_sadrzaj>  SIZIM d.o.o. za proizvodnju, trgovinu i usluge, OIB 78194817020 zastupanog po punomoćniku Ivana Kostanjevec Rožmarić; Ivan Markan</izvorni_sadrzaj>
    <derivirana_varijabla naziv="DomainObject.Predmet.ProtustrankaFormatedOIB_1">  SIZIM d.o.o. za proizvodnju, trgovinu i usluge, OIB 78194817020 zastupanog po punomoćniku Ivana Kostanjevec Rožmarić; Ivan Markan</derivirana_varijabla>
  </DomainObject.Predmet.ProtustrankaFormatedOIB>
  <DomainObject.Predmet.ProtustrankaFormatedWithAdress>
    <izvorni_sadrzaj> SIZIM d.o.o. za proizvodnju, trgovinu i usluge, Veliki Otok 138/b, 48316 Veliki Otok zastupanog po punomoćniku Ivana Kostanjevec Rožmarić; Ivan Markan</izvorni_sadrzaj>
    <derivirana_varijabla naziv="DomainObject.Predmet.ProtustrankaFormatedWithAdress_1"> SIZIM d.o.o. za proizvodnju, trgovinu i usluge, Veliki Otok 138/b, 48316 Veliki Otok zastupanog po punomoćniku Ivana Kostanjevec Rožmarić; Ivan Markan</derivirana_varijabla>
  </DomainObject.Predmet.ProtustrankaFormatedWithAdress>
  <DomainObject.Predmet.ProtustrankaFormatedWithAdressOIB>
    <izvorni_sadrzaj> SIZIM d.o.o. za proizvodnju, trgovinu i usluge, OIB 78194817020, Veliki Otok 138/b, 48316 Veliki Otok zastupanog po punomoćniku Ivana Kostanjevec Rožmarić; Ivan Markan</izvorni_sadrzaj>
    <derivirana_varijabla naziv="DomainObject.Predmet.ProtustrankaFormatedWithAdressOIB_1"> SIZIM d.o.o. za proizvodnju, trgovinu i usluge, OIB 78194817020, Veliki Otok 138/b, 48316 Veliki Otok zastupanog po punomoćniku Ivana Kostanjevec Rožmarić; Ivan Markan</derivirana_varijabla>
  </DomainObject.Predmet.ProtustrankaFormatedWithAdressOIB>
  <DomainObject.Predmet.ProtustrankaWithAdress>
    <izvorni_sadrzaj>SIZIM d.o.o. za proizvodnju, trgovinu i usluge Veliki Otok 138/b, 48316 Veliki Otok</izvorni_sadrzaj>
    <derivirana_varijabla naziv="DomainObject.Predmet.ProtustrankaWithAdress_1">SIZIM d.o.o. za proizvodnju, trgovinu i usluge Veliki Otok 138/b, 48316 Veliki Otok</derivirana_varijabla>
  </DomainObject.Predmet.ProtustrankaWithAdress>
  <DomainObject.Predmet.ProtustrankaWithAdressOIB>
    <izvorni_sadrzaj>SIZIM d.o.o. za proizvodnju, trgovinu i usluge, OIB 78194817020, Veliki Otok 138/b, 48316 Veliki Otok</izvorni_sadrzaj>
    <derivirana_varijabla naziv="DomainObject.Predmet.ProtustrankaWithAdressOIB_1">SIZIM d.o.o. za proizvodnju, trgovinu i usluge, OIB 78194817020, Veliki Otok 138/b, 48316 Veliki Otok</derivirana_varijabla>
  </DomainObject.Predmet.ProtustrankaWithAdressOIB>
  <DomainObject.Predmet.ProtustrankaNazivFormated>
    <izvorni_sadrzaj>SIZIM d.o.o. za proizvodnju, trgovinu i usluge</izvorni_sadrzaj>
    <derivirana_varijabla naziv="DomainObject.Predmet.ProtustrankaNazivFormated_1">SIZIM d.o.o. za proizvodnju, trgovinu i usluge</derivirana_varijabla>
  </DomainObject.Predmet.ProtustrankaNazivFormated>
  <DomainObject.Predmet.ProtustrankaNazivFormatedOIB>
    <izvorni_sadrzaj>SIZIM d.o.o. za proizvodnju, trgovinu i usluge, OIB 78194817020</izvorni_sadrzaj>
    <derivirana_varijabla naziv="DomainObject.Predmet.ProtustrankaNazivFormatedOIB_1">SIZIM d.o.o. za proizvodnju, trgovinu i usluge, OIB 78194817020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4893776.94</izvorni_sadrzaj>
    <derivirana_varijabla naziv="DomainObject.Predmet.TrenutnaVrijednost_1">4893776.94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SIZIM d.o.o. za proizvodnju, trgovinu i usluge zastupanog po punomoćniku Ivana Kostanjevec Rožmarić; Ivan Markan</item>
    </izvorni_sadrzaj>
    <derivirana_varijabla naziv="DomainObject.Predmet.ProtuStrankaListFormated_1">
      <item>SIZIM d.o.o. za proizvodnju, trgovinu i usluge zastupanog po punomoćniku Ivana Kostanjevec Rožmarić; Ivan Markan</item>
    </derivirana_varijabla>
  </DomainObject.Predmet.ProtuStrankaListFormated>
  <DomainObject.Predmet.ProtuStrankaListFormatedOIB>
    <izvorni_sadrzaj>
      <item>SIZIM d.o.o. za proizvodnju, trgovinu i usluge, OIB 78194817020 zastupanog po punomoćniku Ivana Kostanjevec Rožmarić; Ivan Markan</item>
    </izvorni_sadrzaj>
    <derivirana_varijabla naziv="DomainObject.Predmet.ProtuStrankaListFormatedOIB_1">
      <item>SIZIM d.o.o. za proizvodnju, trgovinu i usluge, OIB 78194817020 zastupanog po punomoćniku Ivana Kostanjevec Rožmarić; Ivan Markan</item>
    </derivirana_varijabla>
  </DomainObject.Predmet.ProtuStrankaListFormatedOIB>
  <DomainObject.Predmet.ProtuStrankaListFormatedWithAdress>
    <izvorni_sadrzaj>
      <item>SIZIM d.o.o. za proizvodnju, trgovinu i usluge, Veliki Otok 138/b, 48316 Veliki Otok zastupanog po punomoćniku Ivana Kostanjevec Rožmarić; Ivan Markan</item>
    </izvorni_sadrzaj>
    <derivirana_varijabla naziv="DomainObject.Predmet.ProtuStrankaListFormatedWithAdress_1">
      <item>SIZIM d.o.o. za proizvodnju, trgovinu i usluge, Veliki Otok 138/b, 48316 Veliki Otok zastupanog po punomoćniku Ivana Kostanjevec Rožmarić; Ivan Markan</item>
    </derivirana_varijabla>
  </DomainObject.Predmet.ProtuStrankaListFormatedWithAdress>
  <DomainObject.Predmet.ProtuStrankaListFormatedWithAdressOIB>
    <izvorni_sadrzaj>
      <item>SIZIM d.o.o. za proizvodnju, trgovinu i usluge, OIB 78194817020, Veliki Otok 138/b, 48316 Veliki Otok zastupanog po punomoćniku Ivana Kostanjevec Rožmarić; Ivan Markan</item>
    </izvorni_sadrzaj>
    <derivirana_varijabla naziv="DomainObject.Predmet.ProtuStrankaListFormatedWithAdressOIB_1">
      <item>SIZIM d.o.o. za proizvodnju, trgovinu i usluge, OIB 78194817020, Veliki Otok 138/b, 48316 Veliki Otok zastupanog po punomoćniku Ivana Kostanjevec Rožmarić; Ivan Markan</item>
    </derivirana_varijabla>
  </DomainObject.Predmet.ProtuStrankaListFormatedWithAdressOIB>
  <DomainObject.Predmet.ProtuStrankaListNazivFormated>
    <izvorni_sadrzaj>
      <item>SIZIM d.o.o. za proizvodnju, trgovinu i usluge</item>
    </izvorni_sadrzaj>
    <derivirana_varijabla naziv="DomainObject.Predmet.ProtuStrankaListNazivFormated_1">
      <item>SIZIM d.o.o. za proizvodnju, trgovinu i usluge</item>
    </derivirana_varijabla>
  </DomainObject.Predmet.ProtuStrankaListNazivFormated>
  <DomainObject.Predmet.ProtuStrankaListNazivFormatedOIB>
    <izvorni_sadrzaj>
      <item>SIZIM d.o.o. za proizvodnju, trgovinu i usluge, OIB 78194817020</item>
    </izvorni_sadrzaj>
    <derivirana_varijabla naziv="DomainObject.Predmet.ProtuStrankaListNazivFormatedOIB_1">
      <item>SIZIM d.o.o. za proizvodnju, trgovinu i usluge, OIB 78194817020</item>
    </derivirana_varijabla>
  </DomainObject.Predmet.ProtuStrankaListNazivFormatedOIB>
  <DomainObject.Predmet.OstaliListFormated>
    <izvorni_sadrzaj>
      <item>Sudski registar TS u Varaždinu</item>
      <item>e-oglasna ploča</item>
      <item>Ivan Markan punomoćnik sudionika u postupku SIZIM d.o.o. za proizvodnju, trgovinu i usluge</item>
      <item>Županijsko državno odvjetništvo u Varaždinu</item>
      <item>Ivana Kostanjevec Rožmarić punomoćnik sudionika u postupku SIZIM d.o.o. za proizvodnju, trgovinu i usluge</item>
      <item>Porezna uprava, Područni ured sjeverna Hrvatska, Ispostava Koprivnica</item>
      <item>OWENS I HOUŠKA, odvjetničko društvo d.o.o.</item>
      <item>Odvjetnici Alen Sorić &amp; Aleksandra Tomeković Dunda</item>
      <item>Vlatka Pižeta</item>
    </izvorni_sadrzaj>
    <derivirana_varijabla naziv="DomainObject.Predmet.OstaliListFormated_1">
      <item>Sudski registar TS u Varaždinu</item>
      <item>e-oglasna ploča</item>
      <item>Ivan Markan punomoćnik sudionika u postupku SIZIM d.o.o. za proizvodnju, trgovinu i usluge</item>
      <item>Županijsko državno odvjetništvo u Varaždinu</item>
      <item>Ivana Kostanjevec Rožmarić punomoćnik sudionika u postupku SIZIM d.o.o. za proizvodnju, trgovinu i usluge</item>
      <item>Porezna uprava, Područni ured sjeverna Hrvatska, Ispostava Koprivnica</item>
      <item>OWENS I HOUŠKA, odvjetničko društvo d.o.o.</item>
      <item>Odvjetnici Alen Sorić &amp; Aleksandra Tomeković Dunda</item>
      <item>Vlatka Pižeta</item>
    </derivirana_varijabla>
  </DomainObject.Predmet.OstaliListFormated>
  <DomainObject.Predmet.OstaliListFormatedOIB>
    <izvorni_sadrzaj>
      <item>Sudski registar TS u Varaždinu</item>
      <item>e-oglasna ploča</item>
      <item>Ivan Markan, OIB 35057660553 punomoćnik sudionika u postupku SIZIM d.o.o. za proizvodnju, trgovinu i usluge</item>
      <item>Županijsko državno odvjetništvo u Varaždinu</item>
      <item>Ivana Kostanjevec Rožmarić punomoćnik sudionika u postupku SIZIM d.o.o. za proizvodnju, trgovinu i usluge</item>
      <item>Porezna uprava, Područni ured sjeverna Hrvatska, Ispostava Koprivnica</item>
      <item>OWENS I HOUŠKA, odvjetničko društvo d.o.o., OIB 04123051557</item>
      <item>Odvjetnici Alen Sorić &amp; Aleksandra Tomeković Dunda</item>
      <item>Vlatka Pižeta, OIB 17376642655</item>
    </izvorni_sadrzaj>
    <derivirana_varijabla naziv="DomainObject.Predmet.OstaliListFormatedOIB_1">
      <item>Sudski registar TS u Varaždinu</item>
      <item>e-oglasna ploča</item>
      <item>Ivan Markan, OIB 35057660553 punomoćnik sudionika u postupku SIZIM d.o.o. za proizvodnju, trgovinu i usluge</item>
      <item>Županijsko državno odvjetništvo u Varaždinu</item>
      <item>Ivana Kostanjevec Rožmarić punomoćnik sudionika u postupku SIZIM d.o.o. za proizvodnju, trgovinu i usluge</item>
      <item>Porezna uprava, Područni ured sjeverna Hrvatska, Ispostava Koprivnica</item>
      <item>OWENS I HOUŠKA, odvjetničko društvo d.o.o., OIB 04123051557</item>
      <item>Odvjetnici Alen Sorić &amp; Aleksandra Tomeković Dunda</item>
      <item>Vlatka Pižeta, OIB 17376642655</item>
    </derivirana_varijabla>
  </DomainObject.Predmet.OstaliListFormatedOIB>
  <DomainObject.Predmet.OstaliListFormatedWithAdress>
    <izvorni_sadrzaj>
      <item>Sudski registar TS u Varaždinu, Ul. braće Radić 2, 42000 Varaždin</item>
      <item>e-oglasna ploča</item>
      <item>Ivan Markan, Starogradska Ulica 22 A, 48000 Koprivnica punomoćnik sudionika u postupku SIZIM d.o.o. za proizvodnju, trgovinu i usluge</item>
      <item>Županijsko državno odvjetništvo u Varaždinu, Ul. braće Radić 2, 42000 Varaždin</item>
      <item>Ivana Kostanjevec Rožmarić, Hallerova aleja 4, 42000 Varaždin punomoćnik sudionika u postupku SIZIM d.o.o. za proizvodnju, trgovinu i usluge</item>
      <item>Porezna uprava, Područni ured sjeverna Hrvatska, Ispostava Koprivnica, Hrvatske državnosti 7, 48000 Koprivnica</item>
      <item>OWENS I HOUŠKA, odvjetničko društvo d.o.o., Praška 10, 10000 Zagreb</item>
      <item>Odvjetnici Alen Sorić &amp; Aleksandra Tomeković Dunda, Božidara Adžije 22/2, 10000 Zagreb</item>
      <item>Vlatka Pižeta, Zinke Kunc 34, 42000 Varaždin</item>
    </izvorni_sadrzaj>
    <derivirana_varijabla naziv="DomainObject.Predmet.OstaliListFormatedWithAdress_1">
      <item>Sudski registar TS u Varaždinu, Ul. braće Radić 2, 42000 Varaždin</item>
      <item>e-oglasna ploča</item>
      <item>Ivan Markan, Starogradska Ulica 22 A, 48000 Koprivnica punomoćnik sudionika u postupku SIZIM d.o.o. za proizvodnju, trgovinu i usluge</item>
      <item>Županijsko državno odvjetništvo u Varaždinu, Ul. braće Radić 2, 42000 Varaždin</item>
      <item>Ivana Kostanjevec Rožmarić, Hallerova aleja 4, 42000 Varaždin punomoćnik sudionika u postupku SIZIM d.o.o. za proizvodnju, trgovinu i usluge</item>
      <item>Porezna uprava, Područni ured sjeverna Hrvatska, Ispostava Koprivnica, Hrvatske državnosti 7, 48000 Koprivnica</item>
      <item>OWENS I HOUŠKA, odvjetničko društvo d.o.o., Praška 10, 10000 Zagreb</item>
      <item>Odvjetnici Alen Sorić &amp; Aleksandra Tomeković Dunda, Božidara Adžije 22/2, 10000 Zagreb</item>
      <item>Vlatka Pižeta, Zinke Kunc 34, 42000 Varaždin</item>
    </derivirana_varijabla>
  </DomainObject.Predmet.OstaliListFormatedWithAdress>
  <DomainObject.Predmet.OstaliListFormatedWithAdressOIB>
    <izvorni_sadrzaj>
      <item>Sudski registar TS u Varaždinu, Ul. braće Radić 2, 42000 Varaždin</item>
      <item>e-oglasna ploča</item>
      <item>Ivan Markan, OIB 35057660553, Starogradska Ulica 22 A, 48000 Koprivnica punomoćnik sudionika u postupku SIZIM d.o.o. za proizvodnju, trgovinu i usluge</item>
      <item>Županijsko državno odvjetništvo u Varaždinu, Ul. braće Radić 2, 42000 Varaždin</item>
      <item>Ivana Kostanjevec Rožmarić, Hallerova aleja 4, 42000 Varaždin punomoćnik sudionika u postupku SIZIM d.o.o. za proizvodnju, trgovinu i usluge</item>
      <item>Porezna uprava, Područni ured sjeverna Hrvatska, Ispostava Koprivnica, Hrvatske državnosti 7, 48000 Koprivnica</item>
      <item>OWENS I HOUŠKA, odvjetničko društvo d.o.o., OIB 04123051557, Praška 10, 10000 Zagreb</item>
      <item>Odvjetnici Alen Sorić &amp; Aleksandra Tomeković Dunda, Božidara Adžije 22/2, 10000 Zagreb</item>
      <item>Vlatka Pižeta, OIB 17376642655, Zinke Kunc 34, 42000 Varaždin</item>
    </izvorni_sadrzaj>
    <derivirana_varijabla naziv="DomainObject.Predmet.OstaliListFormatedWithAdressOIB_1">
      <item>Sudski registar TS u Varaždinu, Ul. braće Radić 2, 42000 Varaždin</item>
      <item>e-oglasna ploča</item>
      <item>Ivan Markan, OIB 35057660553, Starogradska Ulica 22 A, 48000 Koprivnica punomoćnik sudionika u postupku SIZIM d.o.o. za proizvodnju, trgovinu i usluge</item>
      <item>Županijsko državno odvjetništvo u Varaždinu, Ul. braće Radić 2, 42000 Varaždin</item>
      <item>Ivana Kostanjevec Rožmarić, Hallerova aleja 4, 42000 Varaždin punomoćnik sudionika u postupku SIZIM d.o.o. za proizvodnju, trgovinu i usluge</item>
      <item>Porezna uprava, Područni ured sjeverna Hrvatska, Ispostava Koprivnica, Hrvatske državnosti 7, 48000 Koprivnica</item>
      <item>OWENS I HOUŠKA, odvjetničko društvo d.o.o., OIB 04123051557, Praška 10, 10000 Zagreb</item>
      <item>Odvjetnici Alen Sorić &amp; Aleksandra Tomeković Dunda, Božidara Adžije 22/2, 10000 Zagreb</item>
      <item>Vlatka Pižeta, OIB 17376642655, Zinke Kunc 34, 42000 Varaždin</item>
    </derivirana_varijabla>
  </DomainObject.Predmet.OstaliListFormatedWithAdressOIB>
  <DomainObject.Predmet.OstaliListNazivFormated>
    <izvorni_sadrzaj>
      <item>Sudski registar TS u Varaždinu</item>
      <item>e-oglasna ploča</item>
      <item>Ivan Markan</item>
      <item>Županijsko državno odvjetništvo u Varaždinu</item>
      <item>Ivana Kostanjevec Rožmarić</item>
      <item>Porezna uprava, Područni ured sjeverna Hrvatska, Ispostava Koprivnica</item>
      <item>OWENS I HOUŠKA, odvjetničko društvo d.o.o.</item>
      <item>Odvjetnici Alen Sorić &amp; Aleksandra Tomeković Dunda</item>
      <item>Vlatka Pižeta</item>
    </izvorni_sadrzaj>
    <derivirana_varijabla naziv="DomainObject.Predmet.OstaliListNazivFormated_1">
      <item>Sudski registar TS u Varaždinu</item>
      <item>e-oglasna ploča</item>
      <item>Ivan Markan</item>
      <item>Županijsko državno odvjetništvo u Varaždinu</item>
      <item>Ivana Kostanjevec Rožmarić</item>
      <item>Porezna uprava, Područni ured sjeverna Hrvatska, Ispostava Koprivnica</item>
      <item>OWENS I HOUŠKA, odvjetničko društvo d.o.o.</item>
      <item>Odvjetnici Alen Sorić &amp; Aleksandra Tomeković Dunda</item>
      <item>Vlatka Pižeta</item>
    </derivirana_varijabla>
  </DomainObject.Predmet.OstaliListNazivFormated>
  <DomainObject.Predmet.OstaliListNazivFormatedOIB>
    <izvorni_sadrzaj>
      <item>Sudski registar TS u Varaždinu</item>
      <item>e-oglasna ploča</item>
      <item>Ivan Markan, OIB 35057660553</item>
      <item>Županijsko državno odvjetništvo u Varaždinu</item>
      <item>Ivana Kostanjevec Rožmarić</item>
      <item>Porezna uprava, Područni ured sjeverna Hrvatska, Ispostava Koprivnica</item>
      <item>OWENS I HOUŠKA, odvjetničko društvo d.o.o., OIB 04123051557</item>
      <item>Odvjetnici Alen Sorić &amp; Aleksandra Tomeković Dunda</item>
      <item>Vlatka Pižeta, OIB 17376642655</item>
    </izvorni_sadrzaj>
    <derivirana_varijabla naziv="DomainObject.Predmet.OstaliListNazivFormatedOIB_1">
      <item>Sudski registar TS u Varaždinu</item>
      <item>e-oglasna ploča</item>
      <item>Ivan Markan, OIB 35057660553</item>
      <item>Županijsko državno odvjetništvo u Varaždinu</item>
      <item>Ivana Kostanjevec Rožmarić</item>
      <item>Porezna uprava, Područni ured sjeverna Hrvatska, Ispostava Koprivnica</item>
      <item>OWENS I HOUŠKA, odvjetničko društvo d.o.o., OIB 04123051557</item>
      <item>Odvjetnici Alen Sorić &amp; Aleksandra Tomeković Dunda</item>
      <item>Vlatka Pižeta, OIB 17376642655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>St-119/2017-36</izvorni_sadrzaj>
    <derivirana_varijabla naziv="DomainObject.PoslovniBrojDokumenta_1">St-119/2017-36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SIZIM d.o.o. za proizvodnju, trgovinu i usluge</izvorni_sadrzaj>
    <derivirana_varijabla naziv="DomainObject.Predmet.ProtustrankaIDrugi_1">SIZIM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SIZIM d.o.o. za proizvodnju, trgovinu i usluge, OIB 78194817020, Veliki Otok 138/b, 48316 Veliki Otok</izvorni_sadrzaj>
    <derivirana_varijabla naziv="DomainObject.Predmet.ProtustrankaIDrugiAdressOIB_1">SIZIM d.o.o. za proizvodnju, trgovinu i usluge, OIB 78194817020, Veliki Otok 138/b, 48316 Veliki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SIZIM d.o.o. za proizvodnju, trgovinu i usluge</item>
      <item>Sudski registar TS u Varaždinu</item>
      <item>e-oglasna ploča</item>
      <item>Ivan Markan</item>
      <item>Županijsko državno odvjetništvo u Varaždinu</item>
      <item>Ivana Kostanjevec Rožmarić</item>
      <item>Porezna uprava, Područni ured sjeverna Hrvatska, Ispostava Koprivnica</item>
      <item>OWENS I HOUŠKA, odvjetničko društvo d.o.o.</item>
      <item>Odvjetnici Alen Sorić &amp; Aleksandra Tomeković Dunda</item>
      <item>Vlatka Pižeta</item>
    </izvorni_sadrzaj>
    <derivirana_varijabla naziv="DomainObject.Predmet.SudioniciListNaziv_1">
      <item>Financijska agencija</item>
      <item>SIZIM d.o.o. za proizvodnju, trgovinu i usluge</item>
      <item>Sudski registar TS u Varaždinu</item>
      <item>e-oglasna ploča</item>
      <item>Ivan Markan</item>
      <item>Županijsko državno odvjetništvo u Varaždinu</item>
      <item>Ivana Kostanjevec Rožmarić</item>
      <item>Porezna uprava, Područni ured sjeverna Hrvatska, Ispostava Koprivnica</item>
      <item>OWENS I HOUŠKA, odvjetničko društvo d.o.o.</item>
      <item>Odvjetnici Alen Sorić &amp; Aleksandra Tomeković Dunda</item>
      <item>Vlatka Pižeta</item>
    </derivirana_varijabla>
  </DomainObject.Predmet.SudioniciListNaziv>
  <DomainObject.Predmet.SudioniciListAdressOIB>
    <izvorni_sadrzaj>
      <item>Financijska agencija, OIB 85821130368, Ulica grada Vukovara 70,10000 Zagreb</item>
      <item>SIZIM d.o.o. za proizvodnju, trgovinu i usluge, OIB 78194817020, Veliki Otok 138/b,48316 Veliki Otok</item>
      <item>Sudski registar TS u Varaždinu, Ul. braće Radić 2,42000 Varaždin</item>
      <item>e-oglasna ploča</item>
      <item>Ivan Markan, OIB 35057660553, Starogradska Ulica 22 A,48000 Koprivnica</item>
      <item>Županijsko državno odvjetništvo u Varaždinu, Ul. braće Radić 2,42000 Varaždin</item>
      <item>Ivana Kostanjevec Rožmarić, Hallerova aleja 4,42000 Varaždin</item>
      <item>Porezna uprava, Područni ured sjeverna Hrvatska, Ispostava Koprivnica, Hrvatske državnosti 7,48000 Koprivnica</item>
      <item>OWENS I HOUŠKA, odvjetničko društvo d.o.o., OIB 04123051557, Praška 10,10000 Zagreb</item>
      <item>Odvjetnici Alen Sorić &amp; Aleksandra Tomeković Dunda, Božidara Adžije 22/2,10000 Zagreb</item>
      <item>Vlatka Pižeta, OIB 17376642655, Zinke Kunc 34,42000 Varaždin</item>
    </izvorni_sadrzaj>
    <derivirana_varijabla naziv="DomainObject.Predmet.SudioniciListAdressOIB_1">
      <item>Financijska agencija, OIB 85821130368, Ulica grada Vukovara 70,10000 Zagreb</item>
      <item>SIZIM d.o.o. za proizvodnju, trgovinu i usluge, OIB 78194817020, Veliki Otok 138/b,48316 Veliki Otok</item>
      <item>Sudski registar TS u Varaždinu, Ul. braće Radić 2,42000 Varaždin</item>
      <item>e-oglasna ploča</item>
      <item>Ivan Markan, OIB 35057660553, Starogradska Ulica 22 A,48000 Koprivnica</item>
      <item>Županijsko državno odvjetništvo u Varaždinu, Ul. braće Radić 2,42000 Varaždin</item>
      <item>Ivana Kostanjevec Rožmarić, Hallerova aleja 4,42000 Varaždin</item>
      <item>Porezna uprava, Područni ured sjeverna Hrvatska, Ispostava Koprivnica, Hrvatske državnosti 7,48000 Koprivnica</item>
      <item>OWENS I HOUŠKA, odvjetničko društvo d.o.o., OIB 04123051557, Praška 10,10000 Zagreb</item>
      <item>Odvjetnici Alen Sorić &amp; Aleksandra Tomeković Dunda, Božidara Adžije 22/2,10000 Zagreb</item>
      <item>Vlatka Pižeta, OIB 17376642655, Zinke Kunc 34,42000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174805-3AB9-4148-9266-A0A01F8CC6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1918</properties:Characters>
  <properties:Lines>72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2018-08-23T07:13:00Z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St-119/2017-36 / Odluka - Rješenje - odbačena prijava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