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152D6" w:rsidP="00537C35" w:rsidRDefault="007152D6" w14:paraId="893d36b" w14:textId="893d36b">
      <w:pPr>
        <w:jc w:val="both"/>
        <w15:collapsed w:val="false"/>
      </w:pPr>
      <w:bookmarkStart w:name="_GoBack" w:id="0"/>
      <w:bookmarkEnd w:id="0"/>
      <w:r>
        <w:t xml:space="preserve">   </w:t>
      </w:r>
    </w:p>
    <w:p w:rsidR="007152D6" w:rsidP="00537C35" w:rsidRDefault="007152D6">
      <w:pPr>
        <w:jc w:val="both"/>
      </w:pPr>
      <w:r>
        <w:t xml:space="preserve"> </w:t>
      </w:r>
      <w:r w:rsidR="005716EC">
        <w:t xml:space="preserve">          </w:t>
      </w:r>
      <w:r w:rsidR="005716EC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52D6" w:rsidP="00537C35" w:rsidRDefault="007152D6">
      <w:pPr>
        <w:jc w:val="both"/>
      </w:pPr>
      <w:r>
        <w:t>REPUBLIKA HRVATSKA</w:t>
      </w:r>
    </w:p>
    <w:p w:rsidR="007152D6" w:rsidP="00537C35" w:rsidRDefault="007152D6">
      <w:pPr>
        <w:jc w:val="both"/>
      </w:pPr>
      <w:r>
        <w:t>Trgovački sud u Zagrebu</w:t>
      </w:r>
    </w:p>
    <w:p w:rsidR="007152D6" w:rsidP="00537C35" w:rsidRDefault="007152D6">
      <w:pPr>
        <w:jc w:val="both"/>
      </w:pPr>
      <w:r>
        <w:t>Zagreb, Amruševa 2/II</w:t>
      </w:r>
    </w:p>
    <w:p w:rsidR="007152D6" w:rsidP="00537C35" w:rsidRDefault="007152D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152D6" w:rsidP="00537C35" w:rsidRDefault="007152D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St-830/2019</w:t>
      </w:r>
    </w:p>
    <w:p w:rsidR="007152D6" w:rsidP="00537C35" w:rsidRDefault="007152D6">
      <w:pPr>
        <w:jc w:val="both"/>
      </w:pPr>
    </w:p>
    <w:p w:rsidR="007152D6" w:rsidP="00537C35" w:rsidRDefault="007152D6">
      <w:pPr>
        <w:ind w:left="2124" w:firstLine="708"/>
        <w:jc w:val="both"/>
      </w:pPr>
      <w:r>
        <w:t>R E P U B L I K A   H R V A T S K A</w:t>
      </w:r>
    </w:p>
    <w:p w:rsidR="007152D6" w:rsidP="00537C35" w:rsidRDefault="007152D6">
      <w:pPr>
        <w:jc w:val="both"/>
      </w:pPr>
    </w:p>
    <w:p w:rsidR="007152D6" w:rsidP="00537C35" w:rsidRDefault="007152D6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Z A K LJ U Č A K</w:t>
      </w:r>
    </w:p>
    <w:p w:rsidR="007152D6" w:rsidP="00537C35" w:rsidRDefault="007152D6">
      <w:pPr>
        <w:jc w:val="both"/>
      </w:pPr>
    </w:p>
    <w:p w:rsidR="007152D6" w:rsidP="00537C35" w:rsidRDefault="007152D6">
      <w:pPr>
        <w:ind w:firstLine="708"/>
        <w:jc w:val="both"/>
      </w:pPr>
      <w:r>
        <w:t>Trgovački sud u Zagrebu, sudac Danijela Uzelac Ljubić, u predstečajnom postupku u povodu prijedloga dužnika ZONA VERDE j.d.o.o., OIB 16075013973, Zagreb, Sinkovićeva 4, 17. rujna 2019.</w:t>
      </w:r>
    </w:p>
    <w:p w:rsidR="007152D6" w:rsidP="00537C35" w:rsidRDefault="007152D6">
      <w:pPr>
        <w:jc w:val="both"/>
      </w:pPr>
    </w:p>
    <w:p w:rsidR="007152D6" w:rsidP="00537C35" w:rsidRDefault="007152D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z a k lj u č i o  j e</w:t>
      </w:r>
    </w:p>
    <w:p w:rsidR="007152D6" w:rsidP="00537C35" w:rsidRDefault="007152D6">
      <w:pPr>
        <w:jc w:val="both"/>
      </w:pPr>
    </w:p>
    <w:p w:rsidR="00B13D3C" w:rsidP="00537C35" w:rsidRDefault="00D03114">
      <w:pPr>
        <w:jc w:val="both"/>
      </w:pPr>
      <w:r>
        <w:tab/>
        <w:t xml:space="preserve">Nalaže se vjerovniku BKS </w:t>
      </w:r>
      <w:r w:rsidR="00BD0580">
        <w:t xml:space="preserve">BANK AG </w:t>
      </w:r>
      <w:r>
        <w:t>u roku od tri dana od</w:t>
      </w:r>
      <w:r w:rsidR="00BD0580">
        <w:t xml:space="preserve"> dana primitka ovog zaključka očitovati je u obrascu </w:t>
      </w:r>
      <w:r w:rsidR="00537C35">
        <w:t xml:space="preserve"> 3. </w:t>
      </w:r>
      <w:r w:rsidR="00B13D3C">
        <w:t>podnio i prijavu tražbine u ukupnom iznosu od 497.017,58 kn  i obavijest o ra</w:t>
      </w:r>
      <w:r w:rsidR="00D51363">
        <w:t>z</w:t>
      </w:r>
      <w:r w:rsidR="00B13D3C">
        <w:t>lučnom pravu u odn</w:t>
      </w:r>
      <w:r w:rsidR="00D51363">
        <w:t>osu</w:t>
      </w:r>
      <w:r w:rsidR="00B13D3C">
        <w:t xml:space="preserve"> na navedenu tražbinu ili je podnio samo </w:t>
      </w:r>
      <w:r w:rsidR="00D51363">
        <w:t>obavijest o razlučnom pravu na nekretnini.</w:t>
      </w:r>
    </w:p>
    <w:p w:rsidR="007152D6" w:rsidP="00537C35" w:rsidRDefault="007152D6">
      <w:pPr>
        <w:jc w:val="both"/>
      </w:pPr>
    </w:p>
    <w:p w:rsidR="007152D6" w:rsidP="00537C35" w:rsidRDefault="007152D6">
      <w:pPr>
        <w:jc w:val="both"/>
      </w:pPr>
      <w:r>
        <w:t xml:space="preserve">                                                             U Zagrebu 17. rujna 2019.</w:t>
      </w:r>
    </w:p>
    <w:p w:rsidR="007152D6" w:rsidP="00C134AC" w:rsidRDefault="00C5797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7152D6">
        <w:t xml:space="preserve"> Sudac</w:t>
      </w:r>
    </w:p>
    <w:p w:rsidR="007152D6" w:rsidP="00C134AC" w:rsidRDefault="00C57974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52D6">
        <w:t>Danijela Uzelac Ljubić, v.r.</w:t>
      </w:r>
    </w:p>
    <w:p w:rsidR="007152D6" w:rsidP="00537C35" w:rsidRDefault="007152D6">
      <w:pPr>
        <w:jc w:val="both"/>
      </w:pPr>
    </w:p>
    <w:p w:rsidR="007152D6" w:rsidP="00537C35" w:rsidRDefault="007152D6">
      <w:pPr>
        <w:jc w:val="both"/>
      </w:pPr>
      <w:r>
        <w:t>Uputa o pravnom lijeku: Protiv zaključka nije dopušten pravni lijek (čl. 19. st. 7. SZ).</w:t>
      </w:r>
    </w:p>
    <w:p w:rsidR="007152D6" w:rsidP="00537C35" w:rsidRDefault="007152D6">
      <w:pPr>
        <w:jc w:val="both"/>
      </w:pPr>
    </w:p>
    <w:p w:rsidR="007152D6" w:rsidP="007F3BEA" w:rsidRDefault="007152D6">
      <w:pPr>
        <w:jc w:val="right"/>
      </w:pPr>
      <w:r>
        <w:t xml:space="preserve">                                                                                                                     Za točnost otpravka:</w:t>
      </w:r>
    </w:p>
    <w:p w:rsidR="007152D6" w:rsidP="007F3BEA" w:rsidRDefault="007152D6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Katarina Franjić</w:t>
      </w:r>
    </w:p>
    <w:p w:rsidR="007152D6" w:rsidP="00537C35" w:rsidRDefault="007152D6">
      <w:pPr>
        <w:jc w:val="both"/>
      </w:pPr>
    </w:p>
    <w:p w:rsidR="0052407F" w:rsidP="00537C35" w:rsidRDefault="0052407F">
      <w:pPr>
        <w:jc w:val="both"/>
      </w:pPr>
    </w:p>
    <w:sectPr w:rsidR="00524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CF"/>
    <w:rsid w:val="001A10CF"/>
    <w:rsid w:val="0052407F"/>
    <w:rsid w:val="00537C35"/>
    <w:rsid w:val="005716EC"/>
    <w:rsid w:val="006874AE"/>
    <w:rsid w:val="007152D6"/>
    <w:rsid w:val="007F3BEA"/>
    <w:rsid w:val="009B60F0"/>
    <w:rsid w:val="009F6CCB"/>
    <w:rsid w:val="00B13D3C"/>
    <w:rsid w:val="00BD0580"/>
    <w:rsid w:val="00C134AC"/>
    <w:rsid w:val="00C57974"/>
    <w:rsid w:val="00CF61B6"/>
    <w:rsid w:val="00D03114"/>
    <w:rsid w:val="00D5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716E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716E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9B60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60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60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60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60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1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16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St-830/2019</izvorni_sadrzaj>
    <derivirana_varijabla naziv="DomainObject.Predmet.OznakaBroj_1">St-830/2019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VERDE jednostavno društvo s ograničenom odgovornošću za usluge, turistička agencija</izvorni_sadrzaj>
    <derivirana_varijabla naziv="DomainObject.Predmet.ProtustrankaFormated_1">  ZONA VERDE jednostavno društvo s ograničenom odgovornošću za usluge, turistička agencija</derivirana_varijabla>
  </DomainObject.Predmet.ProtustrankaFormated>
  <DomainObject.Predmet.ProtustrankaFormatedOIB>
    <izvorni_sadrzaj>  ZONA VERDE jednostavno društvo s ograničenom odgovornošću za usluge, turistička agencija, OIB 16075013973</izvorni_sadrzaj>
    <derivirana_varijabla naziv="DomainObject.Predmet.ProtustrankaFormatedOIB_1">  ZONA VERDE jednostavno društvo s ograničenom odgovornošću za usluge, turistička agencija, OIB 16075013973</derivirana_varijabla>
  </DomainObject.Predmet.ProtustrankaFormatedOIB>
  <DomainObject.Predmet.ProtustrankaFormatedWithAdress>
    <izvorni_sadrzaj> ZONA VERDE jednostavno društvo s ograničenom odgovornošću za usluge, turistička agencija, Sinkovićeva 4, 10000 Zagreb</izvorni_sadrzaj>
    <derivirana_varijabla naziv="DomainObject.Predmet.ProtustrankaFormatedWithAdress_1"> ZONA VERDE jednostavno društvo s ograničenom odgovornošću za usluge, turistička agencija, Sinkovićeva 4, 10000 Zagreb</derivirana_varijabla>
  </DomainObject.Predmet.ProtustrankaFormatedWithAdress>
  <DomainObject.Predmet.ProtustrankaFormatedWithAdressOIB>
    <izvorni_sadrzaj> ZONA VERDE jednostavno društvo s ograničenom odgovornošću za usluge, turistička agencija, OIB 16075013973, Sinkovićeva 4, 10000 Zagreb</izvorni_sadrzaj>
    <derivirana_varijabla naziv="DomainObject.Predmet.ProtustrankaFormatedWithAdressOIB_1"> ZONA VERDE jednostavno društvo s ograničenom odgovornošću za usluge, turistička agencija, OIB 16075013973, Sinkovićeva 4, 10000 Zagreb</derivirana_varijabla>
  </DomainObject.Predmet.ProtustrankaFormatedWithAdressOIB>
  <DomainObject.Predmet.ProtustrankaWithAdress>
    <izvorni_sadrzaj>ZONA VERDE jednostavno društvo s ograničenom odgovornošću za usluge, turistička agencija Sinkovićeva 4, 10000 Zagreb</izvorni_sadrzaj>
    <derivirana_varijabla naziv="DomainObject.Predmet.ProtustrankaWithAdress_1">ZONA VERDE jednostavno društvo s ograničenom odgovornošću za usluge, turistička agencija Sinkovićeva 4, 10000 Zagreb</derivirana_varijabla>
  </DomainObject.Predmet.ProtustrankaWithAdress>
  <DomainObject.Predmet.ProtustrankaWithAdressOIB>
    <izvorni_sadrzaj>ZONA VERDE jednostavno društvo s ograničenom odgovornošću za usluge, turistička agencija, OIB 16075013973, Sinkovićeva 4, 10000 Zagreb</izvorni_sadrzaj>
    <derivirana_varijabla naziv="DomainObject.Predmet.ProtustrankaWithAdressOIB_1">ZONA VERDE jednostavno društvo s ograničenom odgovornošću za usluge, turistička agencija, OIB 16075013973, Sinkovićeva 4, 10000 Zagreb</derivirana_varijabla>
  </DomainObject.Predmet.ProtustrankaWithAdressOIB>
  <DomainObject.Predmet.ProtustrankaNazivFormated>
    <izvorni_sadrzaj>ZONA VERDE jednostavno društvo s ograničenom odgovornošću za usluge, turistička agencija</izvorni_sadrzaj>
    <derivirana_varijabla naziv="DomainObject.Predmet.ProtustrankaNazivFormated_1">ZONA VERDE jednostavno društvo s ograničenom odgovornošću za usluge, turistička agencija</derivirana_varijabla>
  </DomainObject.Predmet.ProtustrankaNazivFormated>
  <DomainObject.Predmet.ProtustrankaNazivFormatedOIB>
    <izvorni_sadrzaj>ZONA VERDE jednostavno društvo s ograničenom odgovornošću za usluge, turistička agencija, OIB 16075013973</izvorni_sadrzaj>
    <derivirana_varijabla naziv="DomainObject.Predmet.ProtustrankaNazivFormatedOIB_1">ZONA VERDE jednostavno društvo s ograničenom odgovornošću za usluge, turistička agencija, OIB 16075013973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ZONA VERDE jednostavno društvo s ograničenom odgovornošću za usluge, turistička agencija</izvorni_sadrzaj>
    <derivirana_varijabla naziv="DomainObject.Predmet.StrankaFormated_1">  ZONA VERDE jednostavno društvo s ograničenom odgovornošću za usluge, turistička agencija</derivirana_varijabla>
  </DomainObject.Predmet.StrankaFormated>
  <DomainObject.Predmet.StrankaFormatedOIB>
    <izvorni_sadrzaj>  ZONA VERDE jednostavno društvo s ograničenom odgovornošću za usluge, turistička agencija, OIB 16075013973</izvorni_sadrzaj>
    <derivirana_varijabla naziv="DomainObject.Predmet.StrankaFormatedOIB_1">  ZONA VERDE jednostavno društvo s ograničenom odgovornošću za usluge, turistička agencija, OIB 16075013973</derivirana_varijabla>
  </DomainObject.Predmet.StrankaFormatedOIB>
  <DomainObject.Predmet.StrankaFormatedWithAdress>
    <izvorni_sadrzaj> ZONA VERDE jednostavno društvo s ograničenom odgovornošću za usluge, turistička agencija, Sinkovićeva 4, 10000 Zagreb</izvorni_sadrzaj>
    <derivirana_varijabla naziv="DomainObject.Predmet.StrankaFormatedWithAdress_1"> ZONA VERDE jednostavno društvo s ograničenom odgovornošću za usluge, turistička agencija, Sinkovićeva 4, 10000 Zagreb</derivirana_varijabla>
  </DomainObject.Predmet.StrankaFormatedWithAdress>
  <DomainObject.Predmet.StrankaFormatedWithAdressOIB>
    <izvorni_sadrzaj> ZONA VERDE jednostavno društvo s ograničenom odgovornošću za usluge, turistička agencija, OIB 16075013973, Sinkovićeva 4, 10000 Zagreb</izvorni_sadrzaj>
    <derivirana_varijabla naziv="DomainObject.Predmet.StrankaFormatedWithAdressOIB_1"> ZONA VERDE jednostavno društvo s ograničenom odgovornošću za usluge, turistička agencija, OIB 16075013973, Sinkovićeva 4, 10000 Zagreb</derivirana_varijabla>
  </DomainObject.Predmet.StrankaFormatedWithAdressOIB>
  <DomainObject.Predmet.StrankaWithAdress>
    <izvorni_sadrzaj>ZONA VERDE jednostavno društvo s ograničenom odgovornošću za usluge, turistička agencija Sinkovićeva 4,10000 Zagreb</izvorni_sadrzaj>
    <derivirana_varijabla naziv="DomainObject.Predmet.StrankaWithAdress_1">ZONA VERDE jednostavno društvo s ograničenom odgovornošću za usluge, turistička agencija Sinkovićeva 4,10000 Zagreb</derivirana_varijabla>
  </DomainObject.Predmet.StrankaWithAdress>
  <DomainObject.Predmet.StrankaWithAdressOIB>
    <izvorni_sadrzaj>ZONA VERDE jednostavno društvo s ograničenom odgovornošću za usluge, turistička agencija, OIB 16075013973, Sinkovićeva 4,10000 Zagreb</izvorni_sadrzaj>
    <derivirana_varijabla naziv="DomainObject.Predmet.StrankaWithAdressOIB_1">ZONA VERDE jednostavno društvo s ograničenom odgovornošću za usluge, turistička agencija, OIB 16075013973, Sinkovićeva 4,10000 Zagreb</derivirana_varijabla>
  </DomainObject.Predmet.StrankaWithAdressOIB>
  <DomainObject.Predmet.StrankaNazivFormated>
    <izvorni_sadrzaj>ZONA VERDE jednostavno društvo s ograničenom odgovornošću za usluge, turistička agencija</izvorni_sadrzaj>
    <derivirana_varijabla naziv="DomainObject.Predmet.StrankaNazivFormated_1">ZONA VERDE jednostavno društvo s ograničenom odgovornošću za usluge, turistička agencija</derivirana_varijabla>
  </DomainObject.Predmet.StrankaNazivFormated>
  <DomainObject.Predmet.StrankaNazivFormatedOIB>
    <izvorni_sadrzaj>ZONA VERDE jednostavno društvo s ograničenom odgovornošću za usluge, turistička agencija, OIB 16075013973</izvorni_sadrzaj>
    <derivirana_varijabla naziv="DomainObject.Predmet.StrankaNazivFormatedOIB_1">ZONA VERDE jednostavno društvo s ograničenom odgovornošću za usluge, turistička agencija, OIB 16075013973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ZONA VERDE jednostavno društvo s ograničenom odgovornošću za usluge, turistička agencija</item>
    </izvorni_sadrzaj>
    <derivirana_varijabla naziv="DomainObject.Predmet.StrankaListFormated_1">
      <item>ZONA VERDE jednostavno društvo s ograničenom odgovornošću za usluge, turistička agencija</item>
    </derivirana_varijabla>
  </DomainObject.Predmet.StrankaListFormated>
  <DomainObject.Predmet.StrankaListFormatedOIB>
    <izvorni_sadrzaj>
      <item>ZONA VERDE jednostavno društvo s ograničenom odgovornošću za usluge, turistička agencija, OIB 16075013973</item>
    </izvorni_sadrzaj>
    <derivirana_varijabla naziv="DomainObject.Predmet.StrankaListFormatedOIB_1">
      <item>ZONA VERDE jednostavno društvo s ograničenom odgovornošću za usluge, turistička agencija, OIB 16075013973</item>
    </derivirana_varijabla>
  </DomainObject.Predmet.StrankaListFormatedOIB>
  <DomainObject.Predmet.StrankaListFormatedWithAdress>
    <izvorni_sadrzaj>
      <item>ZONA VERDE jednostavno društvo s ograničenom odgovornošću za usluge, turistička agencija, Sinkovićeva 4, 10000 Zagreb</item>
    </izvorni_sadrzaj>
    <derivirana_varijabla naziv="DomainObject.Predmet.StrankaListFormatedWithAdress_1">
      <item>ZONA VERDE jednostavno društvo s ograničenom odgovornošću za usluge, turistička agencija, Sinkovićeva 4, 10000 Zagreb</item>
    </derivirana_varijabla>
  </DomainObject.Predmet.StrankaListFormatedWithAdress>
  <DomainObject.Predmet.StrankaListFormatedWithAdressOIB>
    <izvorni_sadrzaj>
      <item>ZONA VERDE jednostavno društvo s ograničenom odgovornošću za usluge, turistička agencija, OIB 16075013973, Sinkovićeva 4, 10000 Zagreb</item>
    </izvorni_sadrzaj>
    <derivirana_varijabla naziv="DomainObject.Predmet.StrankaListFormatedWithAdressOIB_1">
      <item>ZONA VERDE jednostavno društvo s ograničenom odgovornošću za usluge, turistička agencija, OIB 16075013973, Sinkovićeva 4, 10000 Zagreb</item>
    </derivirana_varijabla>
  </DomainObject.Predmet.StrankaListFormatedWithAdressOIB>
  <DomainObject.Predmet.StrankaListNazivFormated>
    <izvorni_sadrzaj>
      <item>ZONA VERDE jednostavno društvo s ograničenom odgovornošću za usluge, turistička agencija</item>
    </izvorni_sadrzaj>
    <derivirana_varijabla naziv="DomainObject.Predmet.StrankaListNazivFormated_1">
      <item>ZONA VERDE jednostavno društvo s ograničenom odgovornošću za usluge, turistička agencija</item>
    </derivirana_varijabla>
  </DomainObject.Predmet.StrankaListNazivFormated>
  <DomainObject.Predmet.StrankaListNazivFormatedOIB>
    <izvorni_sadrzaj>
      <item>ZONA VERDE jednostavno društvo s ograničenom odgovornošću za usluge, turistička agencija, OIB 16075013973</item>
    </izvorni_sadrzaj>
    <derivirana_varijabla naziv="DomainObject.Predmet.StrankaListNazivFormatedOIB_1">
      <item>ZONA VERDE jednostavno društvo s ograničenom odgovornošću za usluge, turistička agencija, OIB 16075013973</item>
    </derivirana_varijabla>
  </DomainObject.Predmet.StrankaListNazivFormatedOIB>
  <DomainObject.Predmet.ProtuStrankaListFormated>
    <izvorni_sadrzaj>
      <item>ZONA VERDE jednostavno društvo s ograničenom odgovornošću za usluge, turistička agencija</item>
    </izvorni_sadrzaj>
    <derivirana_varijabla naziv="DomainObject.Predmet.ProtuStrankaListFormated_1">
      <item>ZONA VERDE jednostavno društvo s ograničenom odgovornošću za usluge, turistička agencija</item>
    </derivirana_varijabla>
  </DomainObject.Predmet.ProtuStrankaListFormated>
  <DomainObject.Predmet.ProtuStrankaListFormatedOIB>
    <izvorni_sadrzaj>
      <item>ZONA VERDE jednostavno društvo s ograničenom odgovornošću za usluge, turistička agencija, OIB 16075013973</item>
    </izvorni_sadrzaj>
    <derivirana_varijabla naziv="DomainObject.Predmet.ProtuStrankaListFormatedOIB_1">
      <item>ZONA VERDE jednostavno društvo s ograničenom odgovornošću za usluge, turistička agencija, OIB 16075013973</item>
    </derivirana_varijabla>
  </DomainObject.Predmet.ProtuStrankaListFormatedOIB>
  <DomainObject.Predmet.ProtuStrankaListFormatedWithAdress>
    <izvorni_sadrzaj>
      <item>ZONA VERDE jednostavno društvo s ograničenom odgovornošću za usluge, turistička agencija, Sinkovićeva 4, 10000 Zagreb</item>
    </izvorni_sadrzaj>
    <derivirana_varijabla naziv="DomainObject.Predmet.ProtuStrankaListFormatedWithAdress_1">
      <item>ZONA VERDE jednostavno društvo s ograničenom odgovornošću za usluge, turistička agencija, Sinkovićeva 4, 10000 Zagreb</item>
    </derivirana_varijabla>
  </DomainObject.Predmet.ProtuStrankaListFormatedWithAdress>
  <DomainObject.Predmet.ProtuStrankaListFormatedWithAdressOIB>
    <izvorni_sadrzaj>
      <item>ZONA VERDE jednostavno društvo s ograničenom odgovornošću za usluge, turistička agencija, OIB 16075013973, Sinkovićeva 4, 10000 Zagreb</item>
    </izvorni_sadrzaj>
    <derivirana_varijabla naziv="DomainObject.Predmet.ProtuStrankaListFormatedWithAdressOIB_1">
      <item>ZONA VERDE jednostavno društvo s ograničenom odgovornošću za usluge, turistička agencija, OIB 16075013973, Sinkovićeva 4, 10000 Zagreb</item>
    </derivirana_varijabla>
  </DomainObject.Predmet.ProtuStrankaListFormatedWithAdressOIB>
  <DomainObject.Predmet.ProtuStrankaListNazivFormated>
    <izvorni_sadrzaj>
      <item>ZONA VERDE jednostavno društvo s ograničenom odgovornošću za usluge, turistička agencija</item>
    </izvorni_sadrzaj>
    <derivirana_varijabla naziv="DomainObject.Predmet.ProtuStrankaListNazivFormated_1">
      <item>ZONA VERDE jednostavno društvo s ograničenom odgovornošću za usluge, turistička agencija</item>
    </derivirana_varijabla>
  </DomainObject.Predmet.ProtuStrankaListNazivFormated>
  <DomainObject.Predmet.ProtuStrankaListNazivFormatedOIB>
    <izvorni_sadrzaj>
      <item>ZONA VERDE jednostavno društvo s ograničenom odgovornošću za usluge, turistička agencija, OIB 16075013973</item>
    </izvorni_sadrzaj>
    <derivirana_varijabla naziv="DomainObject.Predmet.ProtuStrankaListNazivFormatedOIB_1">
      <item>ZONA VERDE jednostavno društvo s ograničenom odgovornošću za usluge, turistička agencija, OIB 16075013973</item>
    </derivirana_varijabla>
  </DomainObject.Predmet.ProtuStrankaListNazivFormatedOIB>
  <DomainObject.Predmet.OstaliListFormated>
    <izvorni_sadrzaj>
      <item>Igor Grgičević</item>
    </izvorni_sadrzaj>
    <derivirana_varijabla naziv="DomainObject.Predmet.OstaliListFormated_1">
      <item>Igor Grgičević</item>
    </derivirana_varijabla>
  </DomainObject.Predmet.OstaliListFormated>
  <DomainObject.Predmet.OstaliListFormatedOIB>
    <izvorni_sadrzaj>
      <item>Igor Grgičević, OIB 30899535624</item>
    </izvorni_sadrzaj>
    <derivirana_varijabla naziv="DomainObject.Predmet.OstaliListFormatedOIB_1">
      <item>Igor Grgičević, OIB 30899535624</item>
    </derivirana_varijabla>
  </DomainObject.Predmet.OstaliListFormatedOIB>
  <DomainObject.Predmet.OstaliListFormatedWithAdress>
    <izvorni_sadrzaj>
      <item>Igor Grgičević, Sinkovićeva 4, 10000 Zagreb</item>
    </izvorni_sadrzaj>
    <derivirana_varijabla naziv="DomainObject.Predmet.OstaliListFormatedWithAdress_1">
      <item>Igor Grgičević, Sinkovićeva 4, 10000 Zagreb</item>
    </derivirana_varijabla>
  </DomainObject.Predmet.OstaliListFormatedWithAdress>
  <DomainObject.Predmet.OstaliListFormatedWithAdressOIB>
    <izvorni_sadrzaj>
      <item>Igor Grgičević, OIB 30899535624, Sinkovićeva 4, 10000 Zagreb</item>
    </izvorni_sadrzaj>
    <derivirana_varijabla naziv="DomainObject.Predmet.OstaliListFormatedWithAdressOIB_1">
      <item>Igor Grgičević, OIB 30899535624, Sinkovićeva 4, 10000 Zagreb</item>
    </derivirana_varijabla>
  </DomainObject.Predmet.OstaliListFormatedWithAdressOIB>
  <DomainObject.Predmet.OstaliListNazivFormated>
    <izvorni_sadrzaj>
      <item>Igor Grgičević</item>
    </izvorni_sadrzaj>
    <derivirana_varijabla naziv="DomainObject.Predmet.OstaliListNazivFormated_1">
      <item>Igor Grgičević</item>
    </derivirana_varijabla>
  </DomainObject.Predmet.OstaliListNazivFormated>
  <DomainObject.Predmet.OstaliListNazivFormatedOIB>
    <izvorni_sadrzaj>
      <item>Igor Grgičević, OIB 30899535624</item>
    </izvorni_sadrzaj>
    <derivirana_varijabla naziv="DomainObject.Predmet.OstaliListNazivFormatedOIB_1">
      <item>Igor Grgičević, OIB 30899535624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ZONA VERDE jednostavno društvo s ograničenom odgovornošću za usluge, turistička agencija</izvorni_sadrzaj>
    <derivirana_varijabla naziv="DomainObject.Predmet.StrankaIDrugi_1">ZONA VERDE jednostavno društvo s ograničenom odgovornošću za usluge, turistička agencija</derivirana_varijabla>
  </DomainObject.Predmet.StrankaIDrugi>
  <DomainObject.Predmet.ProtustrankaIDrugi>
    <izvorni_sadrzaj>ZONA VERDE jednostavno društvo s ograničenom odgovornošću za usluge, turistička agencija</izvorni_sadrzaj>
    <derivirana_varijabla naziv="DomainObject.Predmet.ProtustrankaIDrugi_1">ZONA VERDE jednostavno društvo s ograničenom odgovornošću za usluge, turistička agencija</derivirana_varijabla>
  </DomainObject.Predmet.ProtustrankaIDrugi>
  <DomainObject.Predmet.StrankaIDrugiAdressOIB>
    <izvorni_sadrzaj>ZONA VERDE jednostavno društvo s ograničenom odgovornošću za usluge, turistička agencija, OIB 16075013973, Sinkovićeva 4, 10000 Zagreb</izvorni_sadrzaj>
    <derivirana_varijabla naziv="DomainObject.Predmet.StrankaIDrugiAdressOIB_1">ZONA VERDE jednostavno društvo s ograničenom odgovornošću za usluge, turistička agencija, OIB 16075013973, Sinkovićeva 4, 10000 Zagreb</derivirana_varijabla>
  </DomainObject.Predmet.StrankaIDrugiAdressOIB>
  <DomainObject.Predmet.ProtustrankaIDrugiAdressOIB>
    <izvorni_sadrzaj>ZONA VERDE jednostavno društvo s ograničenom odgovornošću za usluge, turistička agencija, OIB 16075013973, Sinkovićeva 4, 10000 Zagreb</izvorni_sadrzaj>
    <derivirana_varijabla naziv="DomainObject.Predmet.ProtustrankaIDrugiAdressOIB_1">ZONA VERDE jednostavno društvo s ograničenom odgovornošću za usluge, turistička agencija, OIB 16075013973, Sinkovićeva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VERDE jednostavno društvo s ograničenom odgovornošću za usluge, turistička agencija</item>
      <item>ZONA VERDE jednostavno društvo s ograničenom odgovornošću za usluge, turistička agencija</item>
      <item>Igor Grgičević</item>
    </izvorni_sadrzaj>
    <derivirana_varijabla naziv="DomainObject.Predmet.SudioniciListNaziv_1">
      <item>ZONA VERDE jednostavno društvo s ograničenom odgovornošću za usluge, turistička agencija</item>
      <item>ZONA VERDE jednostavno društvo s ograničenom odgovornošću za usluge, turistička agencija</item>
      <item>Igor Grgičević</item>
    </derivirana_varijabla>
  </DomainObject.Predmet.SudioniciListNaziv>
  <DomainObject.Predmet.SudioniciListAdressOIB>
    <izvorni_sadrzaj>
      <item>ZONA VERDE jednostavno društvo s ograničenom odgovornošću za usluge, turistička agencija, OIB 16075013973, Sinkovićeva 4,10000 Zagreb</item>
      <item>ZONA VERDE jednostavno društvo s ograničenom odgovornošću za usluge, turistička agencija, OIB 16075013973, Sinkovićeva 4,10000 Zagreb</item>
      <item>Igor Grgičević, OIB 30899535624, Sinkovićeva 4,10000 Zagreb</item>
    </izvorni_sadrzaj>
    <derivirana_varijabla naziv="DomainObject.Predmet.SudioniciListAdressOIB_1">
      <item>ZONA VERDE jednostavno društvo s ograničenom odgovornošću za usluge, turistička agencija, OIB 16075013973, Sinkovićeva 4,10000 Zagreb</item>
      <item>ZONA VERDE jednostavno društvo s ograničenom odgovornošću za usluge, turistička agencija, OIB 16075013973, Sinkovićeva 4,10000 Zagreb</item>
      <item>Igor Grgičević, OIB 30899535624, Sinkovićeva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16075013973</item>
      <item>, OIB 16075013973</item>
      <item>, OIB 30899535624</item>
    </izvorni_sadrzaj>
    <derivirana_varijabla naziv="DomainObject.Predmet.SudioniciListNazivOIB_1">
      <item>, OIB 16075013973</item>
      <item>, OIB 16075013973</item>
      <item>, OIB 30899535624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2019.</izvorni_sadrzaj>
    <derivirana_varijabla naziv="DomainObject.PredzadnjaOdlukaIzPredmeta.DatumDonosenjaOdluke_1">17. rujna 2019.</derivirana_varijabla>
  </DomainObject.PredzadnjaOdlukaIzPredmeta.DatumDonosenjaOdluke>
  <DomainObject.PredzadnjaOdlukaIzPredmeta.Oznaka>
    <izvorni_sadrzaj>St-830/2019-14</izvorni_sadrzaj>
    <derivirana_varijabla naziv="DomainObject.PredzadnjaOdlukaIzPredmeta.Oznaka_1">St-830/2019-14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153</properties:Words>
  <properties:Characters>665</properties:Characters>
  <properties:Lines>32</properties:Lines>
  <properties:Paragraphs>15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2019-09-17T09:38:00Z</dcterms:created>
  <dc:creator>Danijela Uzelac</dc:creator>
  <dc:description/>
  <cp:keywords/>
  <cp:lastModifiedBy>Katarina Franjić</cp:lastModifiedBy>
  <dcterms:modified xmlns:xsi="http://www.w3.org/2001/XMLSchema-instance" xsi:type="dcterms:W3CDTF">2019-09-17T11:09:00Z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(st-830-19.7. zaključak razlučnim.docx)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