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ns6="http://schemas.openxmlformats.org/schemaLibrary/2006/main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8471D" w:rsidR="009C1DB7" w:rsidP="00D1017A" w:rsidRDefault="009C1DB7" w14:paraId="2068195" w14:textId="2068195">
      <w:pPr>
        <w:jc w:val="right"/>
        <w15:collapsed w:val="false"/>
      </w:pPr>
      <w:bookmarkStart w:name="_GoBack" w:id="0"/>
      <w:bookmarkEnd w:id="0"/>
      <w:r w:rsidRPr="0038471D">
        <w:tab/>
      </w:r>
      <w:r w:rsidRPr="0038471D">
        <w:tab/>
      </w:r>
      <w:r w:rsidRPr="0038471D">
        <w:tab/>
      </w:r>
      <w:r w:rsidRPr="0038471D">
        <w:tab/>
      </w:r>
    </w:p>
    <w:p w:rsidRPr="0038471D" w:rsidR="00934D58" w:rsidP="00934D58" w:rsidRDefault="00934D58">
      <w:pPr>
        <w:jc w:val="center"/>
      </w:pPr>
      <w:r w:rsidRPr="0038471D">
        <w:t>Z A P I S N I K</w:t>
      </w:r>
    </w:p>
    <w:p w:rsidRPr="0038471D" w:rsidR="00934D58" w:rsidP="00934D58" w:rsidRDefault="00934D58">
      <w:pPr>
        <w:jc w:val="both"/>
      </w:pPr>
    </w:p>
    <w:p w:rsidRPr="0038471D" w:rsidR="00D42DE7" w:rsidP="00D42DE7" w:rsidRDefault="00072EF7">
      <w:pPr>
        <w:jc w:val="both"/>
      </w:pPr>
      <w:r w:rsidRPr="0038471D">
        <w:t>sa ročišta održanog pred</w:t>
      </w:r>
      <w:r w:rsidRPr="0038471D" w:rsidR="00D42DE7">
        <w:t xml:space="preserve"> Trgovačk</w:t>
      </w:r>
      <w:r w:rsidRPr="0038471D">
        <w:t>im</w:t>
      </w:r>
      <w:r w:rsidRPr="0038471D" w:rsidR="00D42DE7">
        <w:t xml:space="preserve"> sud</w:t>
      </w:r>
      <w:r w:rsidRPr="0038471D">
        <w:t>om</w:t>
      </w:r>
      <w:r w:rsidRPr="0038471D" w:rsidR="00D42DE7">
        <w:t xml:space="preserve"> u Zadru, </w:t>
      </w:r>
      <w:r w:rsidRPr="0038471D" w:rsidR="0038471D">
        <w:t>19. kolovoza</w:t>
      </w:r>
      <w:r w:rsidRPr="0038471D" w:rsidR="00D77840">
        <w:t xml:space="preserve"> </w:t>
      </w:r>
      <w:r w:rsidRPr="0038471D" w:rsidR="00C20EB5">
        <w:t>2019</w:t>
      </w:r>
      <w:r w:rsidRPr="0038471D" w:rsidR="004B33CA">
        <w:t>.,</w:t>
      </w:r>
      <w:r w:rsidRPr="0038471D" w:rsidR="00D42DE7">
        <w:t xml:space="preserve"> povodom prijedloga za otvaranje stečajnog postupka nad dužnikom</w:t>
      </w:r>
      <w:r w:rsidRPr="0038471D" w:rsidR="00317A30">
        <w:t xml:space="preserve"> </w:t>
      </w:r>
      <w:r w:rsidR="001907BD">
        <w:t>DOM RAŽINE j.d.o.o., Pirovac, Zagrebačka 34, OIB: 52958704857</w:t>
      </w:r>
      <w:r w:rsidRPr="0038471D" w:rsidR="002411BD">
        <w:t>,</w:t>
      </w:r>
      <w:r w:rsidRPr="0038471D" w:rsidR="0051226C">
        <w:t xml:space="preserve"> </w:t>
      </w:r>
      <w:r w:rsidRPr="0038471D" w:rsidR="00D42DE7">
        <w:t xml:space="preserve">radi </w:t>
      </w:r>
      <w:r w:rsidRPr="0038471D" w:rsidR="00E762B9">
        <w:t xml:space="preserve">očitovanja o prijedlogu </w:t>
      </w:r>
      <w:r w:rsidRPr="0038471D" w:rsidR="00D42DE7">
        <w:t xml:space="preserve">za otvaranje stečajnog postupka i rasprave o pretpostavkama za otvaranje stečajnog postupka </w:t>
      </w:r>
    </w:p>
    <w:p w:rsidRPr="0038471D" w:rsidR="00934D58" w:rsidP="00934D58" w:rsidRDefault="00934D58">
      <w:pPr>
        <w:jc w:val="both"/>
      </w:pPr>
    </w:p>
    <w:p w:rsidRPr="0038471D" w:rsidR="006525A1" w:rsidP="006525A1" w:rsidRDefault="006525A1">
      <w:pPr>
        <w:jc w:val="both"/>
      </w:pPr>
      <w:r w:rsidRPr="0038471D">
        <w:t xml:space="preserve">Nazočni od suda: </w:t>
      </w:r>
    </w:p>
    <w:p w:rsidRPr="0038471D" w:rsidR="006525A1" w:rsidP="006525A1" w:rsidRDefault="00850F5F">
      <w:pPr>
        <w:jc w:val="both"/>
      </w:pPr>
      <w:r w:rsidRPr="0038471D">
        <w:t>Ana Markač, sutkinja</w:t>
      </w:r>
    </w:p>
    <w:p w:rsidRPr="0038471D" w:rsidR="006525A1" w:rsidP="006525A1" w:rsidRDefault="0038471D">
      <w:pPr>
        <w:jc w:val="both"/>
      </w:pPr>
      <w:r w:rsidRPr="0038471D">
        <w:t>Martina Kalmeta</w:t>
      </w:r>
      <w:r w:rsidRPr="0038471D" w:rsidR="006525A1">
        <w:t>, zapisničar</w:t>
      </w:r>
    </w:p>
    <w:p w:rsidRPr="0038471D" w:rsidR="006525A1" w:rsidP="006525A1" w:rsidRDefault="006525A1">
      <w:pPr>
        <w:jc w:val="both"/>
      </w:pPr>
    </w:p>
    <w:p w:rsidRPr="0038471D" w:rsidR="0095475A" w:rsidP="002930D3" w:rsidRDefault="006525A1">
      <w:pPr>
        <w:jc w:val="both"/>
      </w:pPr>
      <w:r w:rsidRPr="0038471D">
        <w:t xml:space="preserve">Početak u </w:t>
      </w:r>
      <w:r w:rsidRPr="0038471D" w:rsidR="0038471D">
        <w:t>8,</w:t>
      </w:r>
      <w:r w:rsidR="001907BD">
        <w:t>4</w:t>
      </w:r>
      <w:r w:rsidR="00BF7200">
        <w:t>0</w:t>
      </w:r>
      <w:r w:rsidRPr="0038471D">
        <w:t xml:space="preserve"> sati</w:t>
      </w:r>
      <w:r w:rsidRPr="0038471D" w:rsidR="00A966E9">
        <w:t>.</w:t>
      </w:r>
    </w:p>
    <w:p w:rsidRPr="0038471D" w:rsidR="0095475A" w:rsidP="0095475A" w:rsidRDefault="0095475A">
      <w:pPr>
        <w:jc w:val="both"/>
      </w:pPr>
    </w:p>
    <w:p w:rsidRPr="0038471D" w:rsidR="00110B7D" w:rsidP="00110B7D" w:rsidRDefault="00110B7D">
      <w:pPr>
        <w:jc w:val="both"/>
      </w:pPr>
      <w:r w:rsidRPr="0038471D">
        <w:t>Utvrđuje se da su na ročište pristupili:</w:t>
      </w:r>
    </w:p>
    <w:p w:rsidRPr="0038471D" w:rsidR="000C5F91" w:rsidP="00123B79" w:rsidRDefault="0029216F">
      <w:r w:rsidRPr="0038471D">
        <w:tab/>
        <w:t xml:space="preserve">                                 </w:t>
      </w:r>
      <w:r w:rsidRPr="0038471D" w:rsidR="00123B79">
        <w:tab/>
      </w:r>
      <w:r w:rsidRPr="0038471D" w:rsidR="00123B79">
        <w:tab/>
        <w:t xml:space="preserve">      </w:t>
      </w:r>
    </w:p>
    <w:p w:rsidRPr="0038471D" w:rsidR="0038471D" w:rsidP="0038471D" w:rsidRDefault="0038471D">
      <w:pPr>
        <w:jc w:val="both"/>
      </w:pPr>
      <w:r w:rsidRPr="0038471D">
        <w:t>Za stečajnog dužnika: nitko, uredno pozvan</w:t>
      </w:r>
    </w:p>
    <w:p w:rsidR="0038471D" w:rsidP="0038471D" w:rsidRDefault="0038471D">
      <w:pPr>
        <w:jc w:val="both"/>
      </w:pPr>
    </w:p>
    <w:p w:rsidR="000F50F5" w:rsidP="0038471D" w:rsidRDefault="000F50F5">
      <w:pPr>
        <w:jc w:val="both"/>
      </w:pPr>
    </w:p>
    <w:p w:rsidR="000F50F5" w:rsidP="0038471D" w:rsidRDefault="000F50F5">
      <w:pPr>
        <w:jc w:val="both"/>
      </w:pPr>
      <w:r>
        <w:t xml:space="preserve">Konstatira se da je neposredno prije održavanja ročišta sud telefonski kontaktirao punomoćnik </w:t>
      </w:r>
      <w:proofErr w:type="spellStart"/>
      <w:r>
        <w:t>zz</w:t>
      </w:r>
      <w:proofErr w:type="spellEnd"/>
      <w:r>
        <w:t xml:space="preserve"> dužnika Mario Poljak, odvjetnik iz Zagreba te zatražio odgodu današnjeg ročišta iz razloga jer da je tek prije 2 dana zaprimio potpisanu punomoć od strane direktora stečajnog dužnika no kao punomoćnik istog da neće uspjeti pristupiti na zakazano današnje ročište, a direktor stečajnog dužnika također da nije u mogućnosti pristupiti na zakazano ročište jer da isti ima zdravstvenih problema zbog čega je zamolio odgoditi današnje ročište.</w:t>
      </w:r>
    </w:p>
    <w:p w:rsidRPr="0038471D" w:rsidR="000F50F5" w:rsidP="0038471D" w:rsidRDefault="000F50F5">
      <w:pPr>
        <w:jc w:val="both"/>
      </w:pPr>
    </w:p>
    <w:p w:rsidRPr="0038471D" w:rsidR="000F50F5" w:rsidP="000F50F5" w:rsidRDefault="000F50F5">
      <w:pPr>
        <w:jc w:val="both"/>
      </w:pPr>
      <w:r w:rsidRPr="0038471D">
        <w:t xml:space="preserve">Sud donosi </w:t>
      </w:r>
    </w:p>
    <w:p w:rsidRPr="0038471D" w:rsidR="000F50F5" w:rsidP="000F50F5" w:rsidRDefault="000F50F5">
      <w:pPr>
        <w:jc w:val="both"/>
      </w:pPr>
    </w:p>
    <w:p w:rsidRPr="0038471D" w:rsidR="000F50F5" w:rsidP="000F50F5" w:rsidRDefault="000F50F5">
      <w:pPr>
        <w:jc w:val="center"/>
      </w:pPr>
      <w:r w:rsidRPr="0038471D">
        <w:t xml:space="preserve">r j e š e n j e </w:t>
      </w:r>
    </w:p>
    <w:p w:rsidRPr="0038471D" w:rsidR="000F50F5" w:rsidP="000F50F5" w:rsidRDefault="000F50F5">
      <w:pPr>
        <w:jc w:val="center"/>
      </w:pPr>
    </w:p>
    <w:p w:rsidRPr="0038471D" w:rsidR="000F50F5" w:rsidP="000F50F5" w:rsidRDefault="000F50F5">
      <w:pPr>
        <w:jc w:val="both"/>
      </w:pPr>
      <w:r w:rsidRPr="0038471D">
        <w:t>Današnje ročište se odgađa</w:t>
      </w:r>
      <w:r>
        <w:t>, a</w:t>
      </w:r>
      <w:r w:rsidRPr="0038471D">
        <w:t xml:space="preserve"> slijedeće se određuje za dan </w:t>
      </w:r>
      <w:r>
        <w:t>3. rujna 2019</w:t>
      </w:r>
      <w:r w:rsidRPr="0038471D">
        <w:t>. u 8,</w:t>
      </w:r>
      <w:r>
        <w:t>15</w:t>
      </w:r>
      <w:r w:rsidRPr="0038471D">
        <w:t xml:space="preserve"> sati, sudnica 14/I, na koje ročište </w:t>
      </w:r>
      <w:r>
        <w:t>se poziva</w:t>
      </w:r>
      <w:r w:rsidRPr="0038471D">
        <w:t xml:space="preserve"> dužnik putem punomoćnika, </w:t>
      </w:r>
      <w:proofErr w:type="spellStart"/>
      <w:r w:rsidRPr="0038471D">
        <w:t>zz</w:t>
      </w:r>
      <w:proofErr w:type="spellEnd"/>
      <w:r w:rsidRPr="0038471D">
        <w:t xml:space="preserve"> dužnika i predlagatelj dostavom ovog ročišnog zapisnika</w:t>
      </w:r>
      <w:r>
        <w:t>, a koji ročišni zapisnik će se objaviti i na mrežnoj stranici e-Oglasna ploča sudova</w:t>
      </w:r>
      <w:r w:rsidRPr="0038471D">
        <w:t>.</w:t>
      </w:r>
    </w:p>
    <w:p w:rsidRPr="0038471D" w:rsidR="000F50F5" w:rsidP="000F50F5" w:rsidRDefault="000F50F5">
      <w:pPr>
        <w:jc w:val="both"/>
      </w:pPr>
    </w:p>
    <w:p w:rsidRPr="0038471D" w:rsidR="000F50F5" w:rsidP="000F50F5" w:rsidRDefault="000F50F5">
      <w:pPr>
        <w:jc w:val="center"/>
      </w:pPr>
      <w:r w:rsidRPr="0038471D">
        <w:t xml:space="preserve">Dovršeno u </w:t>
      </w:r>
      <w:r>
        <w:t>8,</w:t>
      </w:r>
      <w:r w:rsidR="00E5383B">
        <w:t>44</w:t>
      </w:r>
      <w:r w:rsidRPr="0038471D">
        <w:t xml:space="preserve"> sati</w:t>
      </w:r>
    </w:p>
    <w:p w:rsidRPr="0038471D" w:rsidR="000F50F5" w:rsidP="000F50F5" w:rsidRDefault="000F50F5">
      <w:pPr>
        <w:jc w:val="both"/>
      </w:pPr>
    </w:p>
    <w:p w:rsidRPr="0038471D" w:rsidR="000F50F5" w:rsidP="000F50F5" w:rsidRDefault="000F50F5">
      <w:pPr>
        <w:jc w:val="both"/>
      </w:pPr>
    </w:p>
    <w:p w:rsidRPr="0038471D" w:rsidR="000F50F5" w:rsidP="000F50F5" w:rsidRDefault="000F50F5">
      <w:pPr>
        <w:ind w:left="2832" w:firstLine="708"/>
      </w:pPr>
      <w:r w:rsidRPr="0038471D">
        <w:t xml:space="preserve">       Sutkinja</w:t>
      </w:r>
    </w:p>
    <w:p w:rsidRPr="0038471D" w:rsidR="000F50F5" w:rsidP="000F50F5" w:rsidRDefault="000F50F5">
      <w:pPr>
        <w:ind w:left="2832" w:firstLine="708"/>
      </w:pPr>
    </w:p>
    <w:p w:rsidRPr="0038471D" w:rsidR="000F50F5" w:rsidP="000F50F5" w:rsidRDefault="000F50F5">
      <w:pPr>
        <w:ind w:left="2832" w:firstLine="708"/>
      </w:pPr>
    </w:p>
    <w:p w:rsidRPr="0038471D" w:rsidR="000F50F5" w:rsidP="000F50F5" w:rsidRDefault="000F50F5">
      <w:pPr>
        <w:ind w:left="2832" w:firstLine="708"/>
      </w:pPr>
    </w:p>
    <w:p w:rsidRPr="0038471D" w:rsidR="000F50F5" w:rsidP="000F50F5" w:rsidRDefault="000F50F5">
      <w:pPr>
        <w:ind w:left="2832" w:firstLine="708"/>
      </w:pPr>
      <w:r w:rsidRPr="0038471D">
        <w:t xml:space="preserve">      Zapisničar</w:t>
      </w:r>
      <w:r w:rsidRPr="0038471D">
        <w:tab/>
      </w:r>
      <w:r w:rsidRPr="0038471D">
        <w:tab/>
        <w:t xml:space="preserve">  </w:t>
      </w:r>
    </w:p>
    <w:p w:rsidRPr="0038471D" w:rsidR="0038471D" w:rsidP="0038471D" w:rsidRDefault="0038471D">
      <w:pPr>
        <w:jc w:val="both"/>
      </w:pPr>
    </w:p>
    <w:p w:rsidRPr="0038471D" w:rsidR="0038471D" w:rsidP="0038471D" w:rsidRDefault="0038471D">
      <w:pPr>
        <w:jc w:val="both"/>
      </w:pPr>
    </w:p>
    <w:p w:rsidRPr="0038471D" w:rsidR="0038471D" w:rsidP="0038471D" w:rsidRDefault="0038471D">
      <w:pPr>
        <w:jc w:val="both"/>
      </w:pPr>
    </w:p>
    <w:p w:rsidRPr="0038471D" w:rsidR="0038471D" w:rsidP="004F16DA" w:rsidRDefault="0038471D">
      <w:pPr>
        <w:jc w:val="both"/>
      </w:pPr>
    </w:p>
    <w:p w:rsidRPr="0038471D" w:rsidR="0038471D" w:rsidP="004F16DA" w:rsidRDefault="0038471D">
      <w:pPr>
        <w:jc w:val="both"/>
      </w:pPr>
    </w:p>
    <w:p w:rsidRPr="0038471D" w:rsidR="0038471D" w:rsidP="004F16DA" w:rsidRDefault="0038471D">
      <w:pPr>
        <w:jc w:val="both"/>
      </w:pPr>
    </w:p>
    <w:p w:rsidRPr="0038471D" w:rsidR="0038471D" w:rsidP="004F16DA" w:rsidRDefault="0038471D">
      <w:pPr>
        <w:jc w:val="both"/>
      </w:pPr>
    </w:p>
    <w:sectPr w:rsidRPr="0038471D" w:rsidR="0038471D" w:rsidSect="002D27FE">
      <w:headerReference w:type="even" r:id="rId10"/>
      <w:headerReference w:type="default" r:id="rId11"/>
      <w:headerReference w:type="first" r:id="rId12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ns6="http://schemas.openxmlformats.org/schemaLibrary/2006/main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59A5" w:rsidRDefault="001259A5">
      <w:r>
        <w:separator/>
      </w:r>
    </w:p>
  </w:endnote>
  <w:endnote w:type="continuationSeparator" w:id="0">
    <w:p w:rsidR="001259A5" w:rsidRDefault="001259A5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ns6="http://schemas.openxmlformats.org/schemaLibrary/2006/main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ns6="http://schemas.openxmlformats.org/schemaLibrary/2006/main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59A5" w:rsidRDefault="001259A5">
      <w:r>
        <w:separator/>
      </w:r>
    </w:p>
  </w:footnote>
  <w:footnote w:type="continuationSeparator" w:id="0">
    <w:p w:rsidR="001259A5" w:rsidRDefault="001259A5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ns6="http://schemas.openxmlformats.org/schemaLibrary/2006/main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259A5" w:rsidRDefault="001259A5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ns6="http://schemas.openxmlformats.org/schemaLibrary/2006/main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570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17A30" w:rsidP="00317A30" w:rsidRDefault="00384512">
    <w:pPr>
      <w:pStyle w:val="Zaglavlje"/>
      <w:jc w:val="right"/>
    </w:pPr>
    <w:r>
      <w:t>Poslovni broj: 2 St-</w:t>
    </w:r>
    <w:r w:rsidR="00BF7200">
      <w:t>19</w:t>
    </w:r>
    <w:r w:rsidR="001907BD">
      <w:t>7</w:t>
    </w:r>
    <w:r w:rsidR="0059730A">
      <w:t>/2019</w:t>
    </w:r>
    <w:r w:rsidR="00AB5F5E">
      <w:t>-</w:t>
    </w:r>
    <w:r w:rsidR="001907BD">
      <w:t>8</w:t>
    </w:r>
  </w:p>
  <w:p w:rsidR="004F16DA" w:rsidP="004F16DA" w:rsidRDefault="004F16DA">
    <w:pPr>
      <w:pStyle w:val="Zaglavlje"/>
      <w:jc w:val="right"/>
    </w:pPr>
  </w:p>
  <w:p w:rsidRPr="006D5295" w:rsidR="001259A5" w:rsidRDefault="001259A5">
    <w:pPr>
      <w:pStyle w:val="Zaglavlje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ns6="http://schemas.openxmlformats.org/schemaLibrary/2006/main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50F5F" w:rsidP="00850F5F" w:rsidRDefault="00850F5F">
    <w:pPr>
      <w:pStyle w:val="Zaglavlje"/>
      <w:jc w:val="right"/>
    </w:pPr>
    <w:r>
      <w:t>P</w:t>
    </w:r>
    <w:r w:rsidR="001B1552">
      <w:t>oslovni broj: 2 St-</w:t>
    </w:r>
    <w:r w:rsidR="001907BD">
      <w:t>197</w:t>
    </w:r>
    <w:r w:rsidR="00D14C59">
      <w:t>/201</w:t>
    </w:r>
    <w:r w:rsidR="0059730A">
      <w:t>9</w:t>
    </w:r>
    <w:r w:rsidR="00123B79">
      <w:t>-</w:t>
    </w:r>
    <w:r w:rsidR="001907BD">
      <w:t>8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ns6="http://schemas.openxmlformats.org/schemaLibrary/2006/main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ilvl="0" w:tplc="F7BEE15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2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0625F5E"/>
    <w:multiLevelType w:val="hybridMultilevel"/>
    <w:tmpl w:val="3348CA9A"/>
    <w:lvl w:ilvl="0" w:tplc="097ACE4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4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ns6="http://schemas.openxmlformats.org/schemaLibrary/2006/main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2641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1561"/>
    <w:rsid w:val="000023A8"/>
    <w:rsid w:val="0000732E"/>
    <w:rsid w:val="000115DE"/>
    <w:rsid w:val="00011B11"/>
    <w:rsid w:val="000165CE"/>
    <w:rsid w:val="0001700C"/>
    <w:rsid w:val="000219F5"/>
    <w:rsid w:val="00022569"/>
    <w:rsid w:val="00026206"/>
    <w:rsid w:val="000339F9"/>
    <w:rsid w:val="000372CF"/>
    <w:rsid w:val="0004160B"/>
    <w:rsid w:val="000440B6"/>
    <w:rsid w:val="000451F4"/>
    <w:rsid w:val="00046BB1"/>
    <w:rsid w:val="0006551C"/>
    <w:rsid w:val="00071F97"/>
    <w:rsid w:val="00072EF7"/>
    <w:rsid w:val="000766B4"/>
    <w:rsid w:val="000A0E6E"/>
    <w:rsid w:val="000A3F9F"/>
    <w:rsid w:val="000B4247"/>
    <w:rsid w:val="000B5A05"/>
    <w:rsid w:val="000C0BF3"/>
    <w:rsid w:val="000C5F91"/>
    <w:rsid w:val="000C7478"/>
    <w:rsid w:val="000D1E7C"/>
    <w:rsid w:val="000E634C"/>
    <w:rsid w:val="000E65FF"/>
    <w:rsid w:val="000F1206"/>
    <w:rsid w:val="000F2B4D"/>
    <w:rsid w:val="000F3383"/>
    <w:rsid w:val="000F50F5"/>
    <w:rsid w:val="00110B7D"/>
    <w:rsid w:val="0012176C"/>
    <w:rsid w:val="00123B79"/>
    <w:rsid w:val="001259A5"/>
    <w:rsid w:val="001406A0"/>
    <w:rsid w:val="00141D60"/>
    <w:rsid w:val="00143894"/>
    <w:rsid w:val="00144166"/>
    <w:rsid w:val="00145838"/>
    <w:rsid w:val="00146934"/>
    <w:rsid w:val="0015140C"/>
    <w:rsid w:val="00151FA4"/>
    <w:rsid w:val="001552C3"/>
    <w:rsid w:val="001633D2"/>
    <w:rsid w:val="001732E3"/>
    <w:rsid w:val="00177E2A"/>
    <w:rsid w:val="00180B0A"/>
    <w:rsid w:val="001903C2"/>
    <w:rsid w:val="001907BD"/>
    <w:rsid w:val="001921CB"/>
    <w:rsid w:val="0019373B"/>
    <w:rsid w:val="00197417"/>
    <w:rsid w:val="001A60E6"/>
    <w:rsid w:val="001A7AA7"/>
    <w:rsid w:val="001B09F9"/>
    <w:rsid w:val="001B1552"/>
    <w:rsid w:val="001B1E53"/>
    <w:rsid w:val="001C084E"/>
    <w:rsid w:val="001C0E1D"/>
    <w:rsid w:val="001C134F"/>
    <w:rsid w:val="001D3BFD"/>
    <w:rsid w:val="001D64ED"/>
    <w:rsid w:val="001E3FCE"/>
    <w:rsid w:val="001E5F50"/>
    <w:rsid w:val="001F79AB"/>
    <w:rsid w:val="0020196C"/>
    <w:rsid w:val="002123B6"/>
    <w:rsid w:val="0021696C"/>
    <w:rsid w:val="0023783A"/>
    <w:rsid w:val="002411BD"/>
    <w:rsid w:val="00242C9A"/>
    <w:rsid w:val="00246714"/>
    <w:rsid w:val="00253BEE"/>
    <w:rsid w:val="002561F2"/>
    <w:rsid w:val="002579CA"/>
    <w:rsid w:val="002610A1"/>
    <w:rsid w:val="00274B29"/>
    <w:rsid w:val="0027738E"/>
    <w:rsid w:val="00277A6F"/>
    <w:rsid w:val="00281BA7"/>
    <w:rsid w:val="0028708A"/>
    <w:rsid w:val="0029216F"/>
    <w:rsid w:val="002930D3"/>
    <w:rsid w:val="002944C0"/>
    <w:rsid w:val="002974E4"/>
    <w:rsid w:val="002A0150"/>
    <w:rsid w:val="002A19F0"/>
    <w:rsid w:val="002A4979"/>
    <w:rsid w:val="002A5A4E"/>
    <w:rsid w:val="002B4C20"/>
    <w:rsid w:val="002D212A"/>
    <w:rsid w:val="002D27FE"/>
    <w:rsid w:val="002E16F1"/>
    <w:rsid w:val="002E5E38"/>
    <w:rsid w:val="002E6D90"/>
    <w:rsid w:val="00303238"/>
    <w:rsid w:val="00305225"/>
    <w:rsid w:val="00317811"/>
    <w:rsid w:val="00317A30"/>
    <w:rsid w:val="0032512E"/>
    <w:rsid w:val="003323E7"/>
    <w:rsid w:val="00334E06"/>
    <w:rsid w:val="003415A8"/>
    <w:rsid w:val="00342794"/>
    <w:rsid w:val="00346B12"/>
    <w:rsid w:val="00346D5E"/>
    <w:rsid w:val="003635BD"/>
    <w:rsid w:val="0037389C"/>
    <w:rsid w:val="00373C01"/>
    <w:rsid w:val="00384512"/>
    <w:rsid w:val="0038471D"/>
    <w:rsid w:val="00394F21"/>
    <w:rsid w:val="0039603A"/>
    <w:rsid w:val="003A1F19"/>
    <w:rsid w:val="003B2663"/>
    <w:rsid w:val="003B2A1C"/>
    <w:rsid w:val="003B3270"/>
    <w:rsid w:val="003B66E1"/>
    <w:rsid w:val="003C0B04"/>
    <w:rsid w:val="003C2701"/>
    <w:rsid w:val="003C29A0"/>
    <w:rsid w:val="003C39C0"/>
    <w:rsid w:val="003C6D29"/>
    <w:rsid w:val="003D53E7"/>
    <w:rsid w:val="003D7E7A"/>
    <w:rsid w:val="003F1C13"/>
    <w:rsid w:val="003F2D68"/>
    <w:rsid w:val="003F6101"/>
    <w:rsid w:val="003F6389"/>
    <w:rsid w:val="0040725A"/>
    <w:rsid w:val="00413A80"/>
    <w:rsid w:val="00416550"/>
    <w:rsid w:val="0041694A"/>
    <w:rsid w:val="00417BDC"/>
    <w:rsid w:val="00417DC7"/>
    <w:rsid w:val="00422542"/>
    <w:rsid w:val="00422D35"/>
    <w:rsid w:val="00425B15"/>
    <w:rsid w:val="004353EF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A77F3"/>
    <w:rsid w:val="004B33CA"/>
    <w:rsid w:val="004B4D5A"/>
    <w:rsid w:val="004C47D9"/>
    <w:rsid w:val="004D5D97"/>
    <w:rsid w:val="004E2232"/>
    <w:rsid w:val="004E3771"/>
    <w:rsid w:val="004E4D4E"/>
    <w:rsid w:val="004F16DA"/>
    <w:rsid w:val="004F1F7C"/>
    <w:rsid w:val="004F7CC1"/>
    <w:rsid w:val="00500940"/>
    <w:rsid w:val="0050552F"/>
    <w:rsid w:val="0051226C"/>
    <w:rsid w:val="00520F31"/>
    <w:rsid w:val="00531E82"/>
    <w:rsid w:val="0053278A"/>
    <w:rsid w:val="0054164A"/>
    <w:rsid w:val="00557333"/>
    <w:rsid w:val="00561296"/>
    <w:rsid w:val="005642FF"/>
    <w:rsid w:val="00573626"/>
    <w:rsid w:val="005829D8"/>
    <w:rsid w:val="0058680F"/>
    <w:rsid w:val="00596C94"/>
    <w:rsid w:val="0059730A"/>
    <w:rsid w:val="005C685A"/>
    <w:rsid w:val="005D5C1A"/>
    <w:rsid w:val="005E3615"/>
    <w:rsid w:val="005E50EF"/>
    <w:rsid w:val="005F7BAA"/>
    <w:rsid w:val="00602BE0"/>
    <w:rsid w:val="00603B04"/>
    <w:rsid w:val="006114E4"/>
    <w:rsid w:val="00624EA3"/>
    <w:rsid w:val="006320A0"/>
    <w:rsid w:val="00635208"/>
    <w:rsid w:val="00640530"/>
    <w:rsid w:val="00641B8C"/>
    <w:rsid w:val="0064242F"/>
    <w:rsid w:val="006473D3"/>
    <w:rsid w:val="006525A1"/>
    <w:rsid w:val="0065277E"/>
    <w:rsid w:val="00653B92"/>
    <w:rsid w:val="00655D78"/>
    <w:rsid w:val="00664336"/>
    <w:rsid w:val="00672C53"/>
    <w:rsid w:val="00672D51"/>
    <w:rsid w:val="00673B4D"/>
    <w:rsid w:val="00675449"/>
    <w:rsid w:val="00675E73"/>
    <w:rsid w:val="00676277"/>
    <w:rsid w:val="00692A3D"/>
    <w:rsid w:val="0069501A"/>
    <w:rsid w:val="006975F5"/>
    <w:rsid w:val="006B4042"/>
    <w:rsid w:val="006B5307"/>
    <w:rsid w:val="006B73E8"/>
    <w:rsid w:val="006D5295"/>
    <w:rsid w:val="006E570D"/>
    <w:rsid w:val="006F1E65"/>
    <w:rsid w:val="007030AF"/>
    <w:rsid w:val="00710BB2"/>
    <w:rsid w:val="0072157D"/>
    <w:rsid w:val="00722F11"/>
    <w:rsid w:val="0073287F"/>
    <w:rsid w:val="00735D59"/>
    <w:rsid w:val="0074301F"/>
    <w:rsid w:val="0075128E"/>
    <w:rsid w:val="007532D7"/>
    <w:rsid w:val="00754017"/>
    <w:rsid w:val="0076055C"/>
    <w:rsid w:val="007674A4"/>
    <w:rsid w:val="00771B75"/>
    <w:rsid w:val="00773882"/>
    <w:rsid w:val="007756EB"/>
    <w:rsid w:val="007776DC"/>
    <w:rsid w:val="00785377"/>
    <w:rsid w:val="0079521D"/>
    <w:rsid w:val="007A0585"/>
    <w:rsid w:val="007A3B60"/>
    <w:rsid w:val="007C0742"/>
    <w:rsid w:val="007C0B55"/>
    <w:rsid w:val="007F080D"/>
    <w:rsid w:val="00805BFE"/>
    <w:rsid w:val="0081324D"/>
    <w:rsid w:val="00816C78"/>
    <w:rsid w:val="00843B07"/>
    <w:rsid w:val="008447FA"/>
    <w:rsid w:val="00846EA2"/>
    <w:rsid w:val="00850F5F"/>
    <w:rsid w:val="00852CE9"/>
    <w:rsid w:val="00856DFD"/>
    <w:rsid w:val="00866AAF"/>
    <w:rsid w:val="00890A5B"/>
    <w:rsid w:val="00890B1D"/>
    <w:rsid w:val="0089180E"/>
    <w:rsid w:val="00892C55"/>
    <w:rsid w:val="0089425F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E21"/>
    <w:rsid w:val="008F3018"/>
    <w:rsid w:val="00904C8A"/>
    <w:rsid w:val="00905A12"/>
    <w:rsid w:val="00911D1B"/>
    <w:rsid w:val="00920B72"/>
    <w:rsid w:val="00924001"/>
    <w:rsid w:val="00925138"/>
    <w:rsid w:val="00925182"/>
    <w:rsid w:val="00931AC5"/>
    <w:rsid w:val="0093332A"/>
    <w:rsid w:val="00934D58"/>
    <w:rsid w:val="0094035A"/>
    <w:rsid w:val="00942EC0"/>
    <w:rsid w:val="00946A60"/>
    <w:rsid w:val="00952A06"/>
    <w:rsid w:val="0095475A"/>
    <w:rsid w:val="00955DAD"/>
    <w:rsid w:val="00961C70"/>
    <w:rsid w:val="009677DE"/>
    <w:rsid w:val="009769C3"/>
    <w:rsid w:val="00977E6F"/>
    <w:rsid w:val="00993E67"/>
    <w:rsid w:val="009A423F"/>
    <w:rsid w:val="009A460F"/>
    <w:rsid w:val="009A4ADE"/>
    <w:rsid w:val="009B0F84"/>
    <w:rsid w:val="009C1DB7"/>
    <w:rsid w:val="009C3880"/>
    <w:rsid w:val="009C7BAB"/>
    <w:rsid w:val="009E55F7"/>
    <w:rsid w:val="009E56CC"/>
    <w:rsid w:val="009E755B"/>
    <w:rsid w:val="009F1B28"/>
    <w:rsid w:val="009F541D"/>
    <w:rsid w:val="00A03F94"/>
    <w:rsid w:val="00A1036D"/>
    <w:rsid w:val="00A20A31"/>
    <w:rsid w:val="00A25442"/>
    <w:rsid w:val="00A345E8"/>
    <w:rsid w:val="00A37848"/>
    <w:rsid w:val="00A4726D"/>
    <w:rsid w:val="00A61F77"/>
    <w:rsid w:val="00A66CC4"/>
    <w:rsid w:val="00A722BE"/>
    <w:rsid w:val="00A7523A"/>
    <w:rsid w:val="00A771E7"/>
    <w:rsid w:val="00A77A2B"/>
    <w:rsid w:val="00A803E9"/>
    <w:rsid w:val="00A966E9"/>
    <w:rsid w:val="00AA0EBA"/>
    <w:rsid w:val="00AA1A94"/>
    <w:rsid w:val="00AB396A"/>
    <w:rsid w:val="00AB49CC"/>
    <w:rsid w:val="00AB5DDB"/>
    <w:rsid w:val="00AB5F5E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B00C5F"/>
    <w:rsid w:val="00B1119E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80760"/>
    <w:rsid w:val="00B83AD2"/>
    <w:rsid w:val="00B8603B"/>
    <w:rsid w:val="00B900C5"/>
    <w:rsid w:val="00B90740"/>
    <w:rsid w:val="00BA2574"/>
    <w:rsid w:val="00BB3288"/>
    <w:rsid w:val="00BB6DE5"/>
    <w:rsid w:val="00BC2B90"/>
    <w:rsid w:val="00BC66D2"/>
    <w:rsid w:val="00BD3029"/>
    <w:rsid w:val="00BE0C9A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BF7200"/>
    <w:rsid w:val="00C049A7"/>
    <w:rsid w:val="00C07402"/>
    <w:rsid w:val="00C11822"/>
    <w:rsid w:val="00C20EB5"/>
    <w:rsid w:val="00C24E03"/>
    <w:rsid w:val="00C37FE5"/>
    <w:rsid w:val="00C42D57"/>
    <w:rsid w:val="00C436BA"/>
    <w:rsid w:val="00C51F6B"/>
    <w:rsid w:val="00C56BD3"/>
    <w:rsid w:val="00C66E36"/>
    <w:rsid w:val="00C72CA7"/>
    <w:rsid w:val="00C72EF3"/>
    <w:rsid w:val="00C74552"/>
    <w:rsid w:val="00C85D7A"/>
    <w:rsid w:val="00C90A36"/>
    <w:rsid w:val="00C945FD"/>
    <w:rsid w:val="00C96200"/>
    <w:rsid w:val="00C96ACE"/>
    <w:rsid w:val="00CA60FE"/>
    <w:rsid w:val="00CB199C"/>
    <w:rsid w:val="00CB1C12"/>
    <w:rsid w:val="00CB1D58"/>
    <w:rsid w:val="00CB5B8C"/>
    <w:rsid w:val="00CC03BC"/>
    <w:rsid w:val="00CC0931"/>
    <w:rsid w:val="00CC3B8C"/>
    <w:rsid w:val="00CC7791"/>
    <w:rsid w:val="00CD17D1"/>
    <w:rsid w:val="00CD2103"/>
    <w:rsid w:val="00CE0B86"/>
    <w:rsid w:val="00CF79AD"/>
    <w:rsid w:val="00D0450A"/>
    <w:rsid w:val="00D1017A"/>
    <w:rsid w:val="00D12AFE"/>
    <w:rsid w:val="00D14C59"/>
    <w:rsid w:val="00D1714E"/>
    <w:rsid w:val="00D221FA"/>
    <w:rsid w:val="00D25694"/>
    <w:rsid w:val="00D344D4"/>
    <w:rsid w:val="00D37A2F"/>
    <w:rsid w:val="00D42DE7"/>
    <w:rsid w:val="00D47998"/>
    <w:rsid w:val="00D47C17"/>
    <w:rsid w:val="00D50393"/>
    <w:rsid w:val="00D532E8"/>
    <w:rsid w:val="00D53F1D"/>
    <w:rsid w:val="00D61BBE"/>
    <w:rsid w:val="00D64140"/>
    <w:rsid w:val="00D66287"/>
    <w:rsid w:val="00D7355B"/>
    <w:rsid w:val="00D7666B"/>
    <w:rsid w:val="00D77840"/>
    <w:rsid w:val="00D953E2"/>
    <w:rsid w:val="00D96335"/>
    <w:rsid w:val="00DA0A63"/>
    <w:rsid w:val="00DA3F33"/>
    <w:rsid w:val="00DB1579"/>
    <w:rsid w:val="00DB4EBD"/>
    <w:rsid w:val="00DB62A4"/>
    <w:rsid w:val="00DC2EB9"/>
    <w:rsid w:val="00DD3629"/>
    <w:rsid w:val="00DD5100"/>
    <w:rsid w:val="00DF2FBC"/>
    <w:rsid w:val="00DF5A33"/>
    <w:rsid w:val="00DF6553"/>
    <w:rsid w:val="00E1081D"/>
    <w:rsid w:val="00E15C3B"/>
    <w:rsid w:val="00E25EE6"/>
    <w:rsid w:val="00E30638"/>
    <w:rsid w:val="00E33AF9"/>
    <w:rsid w:val="00E35C67"/>
    <w:rsid w:val="00E5383B"/>
    <w:rsid w:val="00E60681"/>
    <w:rsid w:val="00E62936"/>
    <w:rsid w:val="00E73A5D"/>
    <w:rsid w:val="00E75A62"/>
    <w:rsid w:val="00E762B9"/>
    <w:rsid w:val="00E911EE"/>
    <w:rsid w:val="00E92187"/>
    <w:rsid w:val="00E96A45"/>
    <w:rsid w:val="00EA6AC4"/>
    <w:rsid w:val="00EC16B7"/>
    <w:rsid w:val="00EC65A5"/>
    <w:rsid w:val="00ED18B4"/>
    <w:rsid w:val="00EE0084"/>
    <w:rsid w:val="00EE0CC0"/>
    <w:rsid w:val="00EE71D0"/>
    <w:rsid w:val="00EF1D4F"/>
    <w:rsid w:val="00F14939"/>
    <w:rsid w:val="00F20435"/>
    <w:rsid w:val="00F24CF8"/>
    <w:rsid w:val="00F27EF3"/>
    <w:rsid w:val="00F30A89"/>
    <w:rsid w:val="00F34C6C"/>
    <w:rsid w:val="00F43FDA"/>
    <w:rsid w:val="00F46AA2"/>
    <w:rsid w:val="00F46E9D"/>
    <w:rsid w:val="00F521E2"/>
    <w:rsid w:val="00F554C6"/>
    <w:rsid w:val="00F56F9F"/>
    <w:rsid w:val="00F652F0"/>
    <w:rsid w:val="00F675EC"/>
    <w:rsid w:val="00F708B7"/>
    <w:rsid w:val="00F70B0E"/>
    <w:rsid w:val="00F70C73"/>
    <w:rsid w:val="00F77BEE"/>
    <w:rsid w:val="00F817B2"/>
    <w:rsid w:val="00F849F4"/>
    <w:rsid w:val="00F90168"/>
    <w:rsid w:val="00F91146"/>
    <w:rsid w:val="00F92392"/>
    <w:rsid w:val="00F9545A"/>
    <w:rsid w:val="00FB1789"/>
    <w:rsid w:val="00FB6FFE"/>
    <w:rsid w:val="00FC493A"/>
    <w:rsid w:val="00FC54BA"/>
    <w:rsid w:val="00FC5F59"/>
    <w:rsid w:val="00FD215B"/>
    <w:rsid w:val="00FE31C6"/>
    <w:rsid w:val="00FE355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641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ns6="http://schemas.openxmlformats.org/schemaLibrary/2006/main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A0A12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35C67"/>
    <w:rPr>
      <w:sz w:val="24"/>
    </w:rPr>
  </w:style>
  <w:style w:type="character" w:styleId="Tekstrezerviranogmjesta">
    <w:name w:val="Placeholder Text"/>
    <w:basedOn w:val="Zadanifontodlomka"/>
    <w:uiPriority w:val="99"/>
    <w:semiHidden/>
    <w:rsid w:val="006E570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E570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E570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E570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E570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E57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57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57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57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57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ns6="http://schemas.openxmlformats.org/schemaLibrary/2006/main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560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62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466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6580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2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944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406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ns6="http://schemas.openxmlformats.org/schemaLibrary/2006/main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19. kolovoza 2019.</izvorni_sadrzaj>
    <derivirana_varijabla naziv="DomainObject.StvarniPocetakDatum_1">19. kolovoza 2019.</derivirana_varijabla>
  </DomainObject.StvarniPocetakDatum>
  <DomainObject.StvarniZavrsetakDatum>
    <izvorni_sadrzaj>19. kolovoza 2019.</izvorni_sadrzaj>
    <derivirana_varijabla naziv="DomainObject.StvarniZavrsetakDatum_1">19. kolovoza 2019.</derivirana_varijabla>
  </DomainObject.StvarniZavrsetakDatum>
  <DomainObject.PlaniraniZavrsetakDatum>
    <izvorni_sadrzaj>19. kolovoza 2019.</izvorni_sadrzaj>
    <derivirana_varijabla naziv="DomainObject.PlaniraniZavrsetakDatum_1">19. kolovoza 2019.</derivirana_varijabla>
  </DomainObject.PlaniraniZavrsetakDatum>
  <DomainObject.PlaniraniPocetakDatum>
    <izvorni_sadrzaj>19. kolovoza 2019.</izvorni_sadrzaj>
    <derivirana_varijabla naziv="DomainObject.PlaniraniPocetakDatum_1">19. kolovoza 2019.</derivirana_varijabla>
  </DomainObject.PlaniraniPocetakDatum>
  <DomainObject.StvarniPocetakVrijeme>
    <izvorni_sadrzaj>08:40</izvorni_sadrzaj>
    <derivirana_varijabla naziv="DomainObject.StvarniPocetakVrijeme_1">08:40</derivirana_varijabla>
  </DomainObject.StvarniPocetakVrijeme>
  <DomainObject.StvarniZavrsetakVrijeme>
    <izvorni_sadrzaj>08:44</izvorni_sadrzaj>
    <derivirana_varijabla naziv="DomainObject.StvarniZavrsetakVrijeme_1">08:44</derivirana_varijabla>
  </DomainObject.StvarniZavrsetakVrijeme>
  <DomainObject.PlaniraniZavrsetakVrijeme>
    <izvorni_sadrzaj>08:45</izvorni_sadrzaj>
    <derivirana_varijabla naziv="DomainObject.PlaniraniZavrsetakVrijeme_1">08:45</derivirana_varijabla>
  </DomainObject.PlaniraniZavrsetakVrijeme>
  <DomainObject.PlaniraniPocetakVrijeme>
    <izvorni_sadrzaj>08:40</izvorni_sadrzaj>
    <derivirana_varijabla naziv="DomainObject.PlaniraniPocetakVrijeme_1">08:40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kolovoza 2019.</izvorni_sadrzaj>
    <derivirana_varijabla naziv="DomainObject.Zapisnik.DatumKreiranja_1">19. kolovoza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St-197/2019-7</izvorni_sadrzaj>
    <derivirana_varijabla naziv="DomainObject.Zapisnik.Oznaka_1">St-197/2019-7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2019.</izvorni_sadrzaj>
    <derivirana_varijabla naziv="DomainObject.Predmet.DatumOsnivanja_1">22.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St-197/2019</izvorni_sadrzaj>
    <derivirana_varijabla naziv="DomainObject.Predmet.OznakaBroj_1">St-197/2019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RAŽINE jednostavno društvo s ograničenom odgovornošću za smještaj i usluge</izvorni_sadrzaj>
    <derivirana_varijabla naziv="DomainObject.Predmet.ProtustrankaFormated_1">  DOM RAŽINE jednostavno društvo s ograničenom odgovornošću za smještaj i usluge</derivirana_varijabla>
  </DomainObject.Predmet.ProtustrankaFormated>
  <DomainObject.Predmet.ProtustrankaFormatedOIB>
    <izvorni_sadrzaj>  DOM RAŽINE jednostavno društvo s ograničenom odgovornošću za smještaj i usluge, OIB 52958704857</izvorni_sadrzaj>
    <derivirana_varijabla naziv="DomainObject.Predmet.ProtustrankaFormatedOIB_1">  DOM RAŽINE jednostavno društvo s ograničenom odgovornošću za smještaj i usluge, OIB 52958704857</derivirana_varijabla>
  </DomainObject.Predmet.ProtustrankaFormatedOIB>
  <DomainObject.Predmet.ProtustrankaFormatedWithAdress>
    <izvorni_sadrzaj> DOM RAŽINE jednostavno društvo s ograničenom odgovornošću za smještaj i usluge, Zagrebačka 34, 22213 Pirovac</izvorni_sadrzaj>
    <derivirana_varijabla naziv="DomainObject.Predmet.ProtustrankaFormatedWithAdress_1"> DOM RAŽINE jednostavno društvo s ograničenom odgovornošću za smještaj i usluge, Zagrebačka 34, 22213 Pirovac</derivirana_varijabla>
  </DomainObject.Predmet.ProtustrankaFormatedWithAdress>
  <DomainObject.Predmet.ProtustrankaFormatedWithAdressOIB>
    <izvorni_sadrzaj> DOM RAŽINE jednostavno društvo s ograničenom odgovornošću za smještaj i usluge, OIB 52958704857, Zagrebačka 34, 22213 Pirovac</izvorni_sadrzaj>
    <derivirana_varijabla naziv="DomainObject.Predmet.ProtustrankaFormatedWithAdressOIB_1"> DOM RAŽINE jednostavno društvo s ograničenom odgovornošću za smještaj i usluge, OIB 52958704857, Zagrebačka 34, 22213 Pirovac</derivirana_varijabla>
  </DomainObject.Predmet.ProtustrankaFormatedWithAdressOIB>
  <DomainObject.Predmet.ProtustrankaWithAdress>
    <izvorni_sadrzaj>DOM RAŽINE jednostavno društvo s ograničenom odgovornošću za smještaj i usluge Zagrebačka 34, 22213 Pirovac</izvorni_sadrzaj>
    <derivirana_varijabla naziv="DomainObject.Predmet.ProtustrankaWithAdress_1">DOM RAŽINE jednostavno društvo s ograničenom odgovornošću za smještaj i usluge Zagrebačka 34, 22213 Pirovac</derivirana_varijabla>
  </DomainObject.Predmet.ProtustrankaWithAdress>
  <DomainObject.Predmet.ProtustrankaWithAdressOIB>
    <izvorni_sadrzaj>DOM RAŽINE jednostavno društvo s ograničenom odgovornošću za smještaj i usluge, OIB 52958704857, Zagrebačka 34, 22213 Pirovac</izvorni_sadrzaj>
    <derivirana_varijabla naziv="DomainObject.Predmet.ProtustrankaWithAdressOIB_1">DOM RAŽINE jednostavno društvo s ograničenom odgovornošću za smještaj i usluge, OIB 52958704857, Zagrebačka 34, 22213 Pirovac</derivirana_varijabla>
  </DomainObject.Predmet.ProtustrankaWithAdressOIB>
  <DomainObject.Predmet.ProtustrankaNazivFormated>
    <izvorni_sadrzaj>DOM RAŽINE jednostavno društvo s ograničenom odgovornošću za smještaj i usluge</izvorni_sadrzaj>
    <derivirana_varijabla naziv="DomainObject.Predmet.ProtustrankaNazivFormated_1">DOM RAŽINE jednostavno društvo s ograničenom odgovornošću za smještaj i usluge</derivirana_varijabla>
  </DomainObject.Predmet.ProtustrankaNazivFormated>
  <DomainObject.Predmet.ProtustrankaNazivFormatedOIB>
    <izvorni_sadrzaj>DOM RAŽINE jednostavno društvo s ograničenom odgovornošću za smještaj i usluge, OIB 52958704857</izvorni_sadrzaj>
    <derivirana_varijabla naziv="DomainObject.Predmet.ProtustrankaNazivFormatedOIB_1">DOM RAŽINE jednostavno društvo s ograničenom odgovornošću za smještaj i usluge, OIB 52958704857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DOM RAŽINE jednostavno društvo s ograničenom odgovornošću za smještaj i usluge</item>
    </izvorni_sadrzaj>
    <derivirana_varijabla naziv="DomainObject.Predmet.ProtuStrankaListFormated_1">
      <item>DOM RAŽINE jednostavno društvo s ograničenom odgovornošću za smještaj i usluge</item>
    </derivirana_varijabla>
  </DomainObject.Predmet.ProtuStrankaListFormated>
  <DomainObject.Predmet.ProtuStrankaListFormatedOIB>
    <izvorni_sadrzaj>
      <item>DOM RAŽINE jednostavno društvo s ograničenom odgovornošću za smještaj i usluge, OIB 52958704857</item>
    </izvorni_sadrzaj>
    <derivirana_varijabla naziv="DomainObject.Predmet.ProtuStrankaListFormatedOIB_1">
      <item>DOM RAŽINE jednostavno društvo s ograničenom odgovornošću za smještaj i usluge, OIB 52958704857</item>
    </derivirana_varijabla>
  </DomainObject.Predmet.ProtuStrankaListFormatedOIB>
  <DomainObject.Predmet.ProtuStrankaListFormatedWithAdress>
    <izvorni_sadrzaj>
      <item>DOM RAŽINE jednostavno društvo s ograničenom odgovornošću za smještaj i usluge, Zagrebačka 34, 22213 Pirovac</item>
    </izvorni_sadrzaj>
    <derivirana_varijabla naziv="DomainObject.Predmet.ProtuStrankaListFormatedWithAdress_1">
      <item>DOM RAŽINE jednostavno društvo s ograničenom odgovornošću za smještaj i usluge, Zagrebačka 34, 22213 Pirovac</item>
    </derivirana_varijabla>
  </DomainObject.Predmet.ProtuStrankaListFormatedWithAdress>
  <DomainObject.Predmet.ProtuStrankaListFormatedWithAdressOIB>
    <izvorni_sadrzaj>
      <item>DOM RAŽINE jednostavno društvo s ograničenom odgovornošću za smještaj i usluge, OIB 52958704857, Zagrebačka 34, 22213 Pirovac</item>
    </izvorni_sadrzaj>
    <derivirana_varijabla naziv="DomainObject.Predmet.ProtuStrankaListFormatedWithAdressOIB_1">
      <item>DOM RAŽINE jednostavno društvo s ograničenom odgovornošću za smještaj i usluge, OIB 52958704857, Zagrebačka 34, 22213 Pirovac</item>
    </derivirana_varijabla>
  </DomainObject.Predmet.ProtuStrankaListFormatedWithAdressOIB>
  <DomainObject.Predmet.ProtuStrankaListNazivFormated>
    <izvorni_sadrzaj>
      <item>DOM RAŽINE jednostavno društvo s ograničenom odgovornošću za smještaj i usluge</item>
    </izvorni_sadrzaj>
    <derivirana_varijabla naziv="DomainObject.Predmet.ProtuStrankaListNazivFormated_1">
      <item>DOM RAŽINE jednostavno društvo s ograničenom odgovornošću za smještaj i usluge</item>
    </derivirana_varijabla>
  </DomainObject.Predmet.ProtuStrankaListNazivFormated>
  <DomainObject.Predmet.ProtuStrankaListNazivFormatedOIB>
    <izvorni_sadrzaj>
      <item>DOM RAŽINE jednostavno društvo s ograničenom odgovornošću za smještaj i usluge, OIB 52958704857</item>
    </izvorni_sadrzaj>
    <derivirana_varijabla naziv="DomainObject.Predmet.ProtuStrankaListNazivFormatedOIB_1">
      <item>DOM RAŽINE jednostavno društvo s ograničenom odgovornošću za smještaj i usluge, OIB 52958704857</item>
    </derivirana_varijabla>
  </DomainObject.Predmet.ProtuStrankaListNazivFormatedOIB>
  <DomainObject.Predmet.OstaliListFormated>
    <izvorni_sadrzaj>
      <item>Franjo Mihek</item>
    </izvorni_sadrzaj>
    <derivirana_varijabla naziv="DomainObject.Predmet.OstaliListFormated_1">
      <item>Franjo Mihek</item>
    </derivirana_varijabla>
  </DomainObject.Predmet.OstaliListFormated>
  <DomainObject.Predmet.OstaliListFormatedOIB>
    <izvorni_sadrzaj>
      <item>Franjo Mihek, OIB 70068003982</item>
    </izvorni_sadrzaj>
    <derivirana_varijabla naziv="DomainObject.Predmet.OstaliListFormatedOIB_1">
      <item>Franjo Mihek, OIB 70068003982</item>
    </derivirana_varijabla>
  </DomainObject.Predmet.OstaliListFormatedOIB>
  <DomainObject.Predmet.OstaliListFormatedWithAdress>
    <izvorni_sadrzaj>
      <item>Franjo Mihek, Peskovec 38, 10340 Peskovec</item>
    </izvorni_sadrzaj>
    <derivirana_varijabla naziv="DomainObject.Predmet.OstaliListFormatedWithAdress_1">
      <item>Franjo Mihek, Peskovec 38, 10340 Peskovec</item>
    </derivirana_varijabla>
  </DomainObject.Predmet.OstaliListFormatedWithAdress>
  <DomainObject.Predmet.OstaliListFormatedWithAdressOIB>
    <izvorni_sadrzaj>
      <item>Franjo Mihek, OIB 70068003982, Peskovec 38, 10340 Peskovec</item>
    </izvorni_sadrzaj>
    <derivirana_varijabla naziv="DomainObject.Predmet.OstaliListFormatedWithAdressOIB_1">
      <item>Franjo Mihek, OIB 70068003982, Peskovec 38, 10340 Peskovec</item>
    </derivirana_varijabla>
  </DomainObject.Predmet.OstaliListFormatedWithAdressOIB>
  <DomainObject.Predmet.OstaliListNazivFormated>
    <izvorni_sadrzaj>
      <item>Franjo Mihek</item>
    </izvorni_sadrzaj>
    <derivirana_varijabla naziv="DomainObject.Predmet.OstaliListNazivFormated_1">
      <item>Franjo Mihek</item>
    </derivirana_varijabla>
  </DomainObject.Predmet.OstaliListNazivFormated>
  <DomainObject.Predmet.OstaliListNazivFormatedOIB>
    <izvorni_sadrzaj>
      <item>Franjo Mihek, OIB 70068003982</item>
    </izvorni_sadrzaj>
    <derivirana_varijabla naziv="DomainObject.Predmet.OstaliListNazivFormatedOIB_1">
      <item>Franjo Mihek, OIB 70068003982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kolovoza 2019.</izvorni_sadrzaj>
    <derivirana_varijabla naziv="DomainObject.Datum_1">19. kolovoza 2019.</derivirana_varijabla>
  </DomainObject.Datum>
  <DomainObject.PoslovniBrojDokumenta>
    <izvorni_sadrzaj>St-197/2019-7</izvorni_sadrzaj>
    <derivirana_varijabla naziv="DomainObject.PoslovniBrojDokumenta_1">St-197/2019-7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DOM RAŽINE jednostavno društvo s ograničenom odgovornošću za smještaj i usluge</izvorni_sadrzaj>
    <derivirana_varijabla naziv="DomainObject.Predmet.ProtustrankaIDrugi_1">DOM RAŽINE jednostavno društvo s ograničenom odgovornošću za smještaj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DOM RAŽINE jednostavno društvo s ograničenom odgovornošću za smještaj i usluge, OIB 52958704857, Zagrebačka 34, 22213 Pirovac</izvorni_sadrzaj>
    <derivirana_varijabla naziv="DomainObject.Predmet.ProtustrankaIDrugiAdressOIB_1">DOM RAŽINE jednostavno društvo s ograničenom odgovornošću za smještaj i usluge, OIB 52958704857, Zagrebačka 34,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DOM RAŽINE jednostavno društvo s ograničenom odgovornošću za smještaj i usluge</item>
      <item>Franjo Mihek</item>
    </izvorni_sadrzaj>
    <derivirana_varijabla naziv="DomainObject.Predmet.SudioniciListNaziv_1">
      <item>FINA - Podružnica Šibenik</item>
      <item>DOM RAŽINE jednostavno društvo s ograničenom odgovornošću za smještaj i usluge</item>
      <item>Franjo Mihek</item>
    </derivirana_varijabla>
  </DomainObject.Predmet.SudioniciListNaziv>
  <DomainObject.Predmet.SudioniciListAdressOIB>
    <izvorni_sadrzaj>
      <item>FINA - Podružnica Šibenik, OIB 85821130368, Perivoj L. Marune 1,22000 Šibenik</item>
      <item>DOM RAŽINE jednostavno društvo s ograničenom odgovornošću za smještaj i usluge, OIB 52958704857, Zagrebačka 34,22213 Pirovac</item>
      <item>Franjo Mihek, OIB 70068003982, Peskovec 38,10340 Peskovec</item>
    </izvorni_sadrzaj>
    <derivirana_varijabla naziv="DomainObject.Predmet.SudioniciListAdressOIB_1">
      <item>FINA - Podružnica Šibenik, OIB 85821130368, Perivoj L. Marune 1,22000 Šibenik</item>
      <item>DOM RAŽINE jednostavno društvo s ograničenom odgovornošću za smještaj i usluge, OIB 52958704857, Zagrebačka 34,22213 Pirovac</item>
      <item>Franjo Mihek, OIB 70068003982, Peskovec 38,10340 Peskovec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52958704857</item>
      <item>, OIB 70068003982</item>
    </izvorni_sadrzaj>
    <derivirana_varijabla naziv="DomainObject.Predmet.SudioniciListNazivOIB_1">
      <item>, OIB 85821130368</item>
      <item>, OIB 52958704857</item>
      <item>, OIB 70068003982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kolovoza 2019.</izvorni_sadrzaj>
    <derivirana_varijabla naziv="DomainObject.Predmet.DatumZadnjeOdrzaneSudskeRadnje_1">19. kolovoza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ns6="http://schemas.openxmlformats.org/schemaLibrary/2006/main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CEE444-D77C-4A83-A680-2353EAEE8A65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220</properties:Words>
  <properties:Characters>1188</properties:Characters>
  <properties:Lines>49</properties:Lines>
  <properties:Paragraphs>15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2019-08-16T09:06:00Z</dcterms:created>
  <dc:creator>Ardena Bajlo</dc:creator>
  <cp:lastModifiedBy>Martina Kalmeta</cp:lastModifiedBy>
  <cp:lastPrinted>2019-08-19T06:50:00Z</cp:lastPrinted>
  <dcterms:modified xmlns:xsi="http://www.w3.org/2001/XMLSchema-instance" xsi:type="dcterms:W3CDTF">2019-08-19T11:33:00Z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St-197/2019-7 / Zapisnik - Ročište radi izjašnjenja o prijedlogu za otvaranje steč.post (St-197-19- DOM RAŽINE j.d.o.o. 19.8.2019.docx)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