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d231" w14:paraId="69dd23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9D5343">
        <w:t>0</w:t>
      </w:r>
      <w:r w:rsidR="006F5CD6">
        <w:t>8</w:t>
      </w:r>
      <w:r w:rsidR="00BB59A2">
        <w:t>6</w:t>
      </w:r>
      <w:r w:rsidR="009D5343">
        <w:t xml:space="preserve">/17-3    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A3081E" w:rsidRPr="00A3081E">
        <w:t>GIS-PROM d.o.o.</w:t>
      </w:r>
      <w:r w:rsidR="00BB59A2">
        <w:t xml:space="preserve"> Zagreb, Remetinečki gaj 22/a, MBS: </w:t>
      </w:r>
      <w:r w:rsidR="00BB59A2" w:rsidRPr="00BB59A2">
        <w:t>080266328</w:t>
      </w:r>
      <w:r w:rsidR="00BB59A2">
        <w:t xml:space="preserve">, OIB: </w:t>
      </w:r>
      <w:r w:rsidR="00BB59A2" w:rsidRPr="00BB59A2">
        <w:t>04663382212</w:t>
      </w:r>
      <w:r w:rsidR="00A3081E">
        <w:t>,</w:t>
      </w:r>
      <w:r w:rsidR="007A0938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A3081E">
        <w:t>GIS-PROM d.o.o. Zagreb, Remetinečki gaj 22/a, MBS: 080266328, OIB: 04663382212</w:t>
      </w:r>
      <w:r w:rsidR="00BA1F93">
        <w:t xml:space="preserve">, </w:t>
      </w:r>
      <w:r>
        <w:t>na temelju neizvršenih osnova za plaćanje iznosi</w:t>
      </w:r>
      <w:r w:rsidR="00554444">
        <w:t xml:space="preserve"> </w:t>
      </w:r>
      <w:r w:rsidR="00A3081E">
        <w:t xml:space="preserve">7.631,43 kn. </w:t>
      </w:r>
      <w:r w:rsidR="00ED0810">
        <w:t xml:space="preserve">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672236">
        <w:t>ju</w:t>
      </w:r>
      <w:r w:rsidR="00950581">
        <w:t xml:space="preserve"> se osob</w:t>
      </w:r>
      <w:r w:rsidR="00672236">
        <w:t>e</w:t>
      </w:r>
      <w:r w:rsidR="00950581">
        <w:t xml:space="preserve"> ovlašten</w:t>
      </w:r>
      <w:r w:rsidR="00672236">
        <w:t>e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672236" w:rsidRPr="00672236">
        <w:t>Zijad Lelić, OIB: 79114164324</w:t>
      </w:r>
      <w:r w:rsidR="004A4F4E">
        <w:br/>
        <w:t>Zagreb, Remetinečki Gaj 22A</w:t>
      </w:r>
      <w:r w:rsidR="00672236" w:rsidRPr="00672236">
        <w:t xml:space="preserve"> i Vedran Kubović, OIB: 62303600435</w:t>
      </w:r>
      <w:r w:rsidR="00672236" w:rsidRPr="00672236">
        <w:br/>
        <w:t xml:space="preserve">Zagreb, Kraljevićeva 12 </w:t>
      </w:r>
      <w:r w:rsidR="00BA1F93">
        <w:t>da</w:t>
      </w:r>
      <w:r w:rsidR="003337FC">
        <w:t xml:space="preserve"> u  roku od 15 (petnaest) dana od dana objave ovog oglasa na mrežnoj stranici e-Oglasna ploča sudova podnes</w:t>
      </w:r>
      <w:r w:rsidR="004A4F4E">
        <w:t>u</w:t>
      </w:r>
      <w:r w:rsidR="003337FC">
        <w:t xml:space="preserve">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BA1F93">
        <w:t>8</w:t>
      </w:r>
      <w:r w:rsidR="004A4F4E">
        <w:t>6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C83139">
        <w:t>1</w:t>
      </w:r>
      <w:r w:rsidR="003337FC">
        <w:t>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F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50D4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6EA8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68C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4F4E"/>
    <w:rsid w:val="004A6F2C"/>
    <w:rsid w:val="004B490A"/>
    <w:rsid w:val="004C3969"/>
    <w:rsid w:val="004C57E1"/>
    <w:rsid w:val="004C5B89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2236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2"/>
    <w:rsid w:val="006C5C98"/>
    <w:rsid w:val="006D3272"/>
    <w:rsid w:val="006E1DAE"/>
    <w:rsid w:val="006E7A45"/>
    <w:rsid w:val="006F5CD6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0938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081E"/>
    <w:rsid w:val="00A3272B"/>
    <w:rsid w:val="00A3598F"/>
    <w:rsid w:val="00A405B5"/>
    <w:rsid w:val="00A42167"/>
    <w:rsid w:val="00A45260"/>
    <w:rsid w:val="00A46436"/>
    <w:rsid w:val="00A507F0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1F93"/>
    <w:rsid w:val="00BA33B6"/>
    <w:rsid w:val="00BA388D"/>
    <w:rsid w:val="00BA524F"/>
    <w:rsid w:val="00BB59A2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3139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6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St-1086/2017</izvorni_sadrzaj>
    <derivirana_varijabla naziv="DomainObject.Predmet.OznakaBroj_1">St-1086/2017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GIS-PROM d.o.o.</izvorni_sadrzaj>
    <derivirana_varijabla naziv="DomainObject.Predmet.ProtustrankaFormated_1">  GIS-PROM d.o.o.</derivirana_varijabla>
  </DomainObject.Predmet.ProtustrankaFormated>
  <DomainObject.Predmet.ProtustrankaFormatedOIB>
    <izvorni_sadrzaj>  GIS-PROM d.o.o., OIB 04663382212</izvorni_sadrzaj>
    <derivirana_varijabla naziv="DomainObject.Predmet.ProtustrankaFormatedOIB_1">  GIS-PROM d.o.o., OIB 04663382212</derivirana_varijabla>
  </DomainObject.Predmet.ProtustrankaFormatedOIB>
  <DomainObject.Predmet.ProtustrankaFormatedWithAdress>
    <izvorni_sadrzaj> GIS-PROM d.o.o., Remetinečki Gaj 22/a, 10000 Zagreb</izvorni_sadrzaj>
    <derivirana_varijabla naziv="DomainObject.Predmet.ProtustrankaFormatedWithAdress_1"> GIS-PROM d.o.o., Remetinečki Gaj 22/a, 10000 Zagreb</derivirana_varijabla>
  </DomainObject.Predmet.ProtustrankaFormatedWithAdress>
  <DomainObject.Predmet.ProtustrankaFormatedWithAdressOIB>
    <izvorni_sadrzaj> GIS-PROM d.o.o., OIB 04663382212, Remetinečki Gaj 22/a, 10000 Zagreb</izvorni_sadrzaj>
    <derivirana_varijabla naziv="DomainObject.Predmet.ProtustrankaFormatedWithAdressOIB_1"> GIS-PROM d.o.o., OIB 04663382212, Remetinečki Gaj 22/a, 10000 Zagreb</derivirana_varijabla>
  </DomainObject.Predmet.ProtustrankaFormatedWithAdressOIB>
  <DomainObject.Predmet.ProtustrankaWithAdress>
    <izvorni_sadrzaj>GIS-PROM d.o.o. Remetinečki Gaj 22/a, 10000 Zagreb</izvorni_sadrzaj>
    <derivirana_varijabla naziv="DomainObject.Predmet.ProtustrankaWithAdress_1">GIS-PROM d.o.o. Remetinečki Gaj 22/a, 10000 Zagreb</derivirana_varijabla>
  </DomainObject.Predmet.ProtustrankaWithAdress>
  <DomainObject.Predmet.ProtustrankaWithAdressOIB>
    <izvorni_sadrzaj>GIS-PROM d.o.o., OIB 04663382212, Remetinečki Gaj 22/a, 10000 Zagreb</izvorni_sadrzaj>
    <derivirana_varijabla naziv="DomainObject.Predmet.ProtustrankaWithAdressOIB_1">GIS-PROM d.o.o., OIB 04663382212, Remetinečki Gaj 22/a, 10000 Zagreb</derivirana_varijabla>
  </DomainObject.Predmet.ProtustrankaWithAdressOIB>
  <DomainObject.Predmet.ProtustrankaNazivFormated>
    <izvorni_sadrzaj>GIS-PROM d.o.o.</izvorni_sadrzaj>
    <derivirana_varijabla naziv="DomainObject.Predmet.ProtustrankaNazivFormated_1">GIS-PROM d.o.o.</derivirana_varijabla>
  </DomainObject.Predmet.ProtustrankaNazivFormated>
  <DomainObject.Predmet.ProtustrankaNazivFormatedOIB>
    <izvorni_sadrzaj>GIS-PROM d.o.o., OIB 04663382212</izvorni_sadrzaj>
    <derivirana_varijabla naziv="DomainObject.Predmet.ProtustrankaNazivFormatedOIB_1">GIS-PROM d.o.o., OIB 04663382212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GIS-PROM d.o.o.</item>
    </izvorni_sadrzaj>
    <derivirana_varijabla naziv="DomainObject.Predmet.ProtuStrankaListFormated_1">
      <item>GIS-PROM d.o.o.</item>
    </derivirana_varijabla>
  </DomainObject.Predmet.ProtuStrankaListFormated>
  <DomainObject.Predmet.ProtuStrankaListFormatedOIB>
    <izvorni_sadrzaj>
      <item>GIS-PROM d.o.o., OIB 04663382212</item>
    </izvorni_sadrzaj>
    <derivirana_varijabla naziv="DomainObject.Predmet.ProtuStrankaListFormatedOIB_1">
      <item>GIS-PROM d.o.o., OIB 04663382212</item>
    </derivirana_varijabla>
  </DomainObject.Predmet.ProtuStrankaListFormatedOIB>
  <DomainObject.Predmet.ProtuStrankaListFormatedWithAdress>
    <izvorni_sadrzaj>
      <item>GIS-PROM d.o.o., Remetinečki Gaj 22/a, 10000 Zagreb</item>
    </izvorni_sadrzaj>
    <derivirana_varijabla naziv="DomainObject.Predmet.ProtuStrankaListFormatedWithAdress_1">
      <item>GIS-PROM d.o.o., Remetinečki Gaj 22/a, 10000 Zagreb</item>
    </derivirana_varijabla>
  </DomainObject.Predmet.ProtuStrankaListFormatedWithAdress>
  <DomainObject.Predmet.ProtuStrankaListFormatedWithAdressOIB>
    <izvorni_sadrzaj>
      <item>GIS-PROM d.o.o., OIB 04663382212, Remetinečki Gaj 22/a, 10000 Zagreb</item>
    </izvorni_sadrzaj>
    <derivirana_varijabla naziv="DomainObject.Predmet.ProtuStrankaListFormatedWithAdressOIB_1">
      <item>GIS-PROM d.o.o., OIB 04663382212, Remetinečki Gaj 22/a, 10000 Zagreb</item>
    </derivirana_varijabla>
  </DomainObject.Predmet.ProtuStrankaListFormatedWithAdressOIB>
  <DomainObject.Predmet.ProtuStrankaListNazivFormated>
    <izvorni_sadrzaj>
      <item>GIS-PROM d.o.o.</item>
    </izvorni_sadrzaj>
    <derivirana_varijabla naziv="DomainObject.Predmet.ProtuStrankaListNazivFormated_1">
      <item>GIS-PROM d.o.o.</item>
    </derivirana_varijabla>
  </DomainObject.Predmet.ProtuStrankaListNazivFormated>
  <DomainObject.Predmet.ProtuStrankaListNazivFormatedOIB>
    <izvorni_sadrzaj>
      <item>GIS-PROM d.o.o., OIB 04663382212</item>
    </izvorni_sadrzaj>
    <derivirana_varijabla naziv="DomainObject.Predmet.ProtuStrankaListNazivFormatedOIB_1">
      <item>GIS-PROM d.o.o., OIB 04663382212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GIS-PROM d.o.o.</izvorni_sadrzaj>
    <derivirana_varijabla naziv="DomainObject.Predmet.ProtustrankaIDrugi_1">GIS-PROM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GIS-PROM d.o.o., OIB 04663382212, Remetinečki Gaj 22/a, 10000 Zagreb</izvorni_sadrzaj>
    <derivirana_varijabla naziv="DomainObject.Predmet.ProtustrankaIDrugiAdressOIB_1">GIS-PROM d.o.o., OIB 04663382212, Remetinečki Gaj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GIS-PROM d.o.o.</item>
      <item>FINA Regionalni centar Zagreb</item>
    </izvorni_sadrzaj>
    <derivirana_varijabla naziv="DomainObject.Predmet.SudioniciListNaziv_1">
      <item>GIS-PROM d.o.o.</item>
      <item>FINA Regionalni centar Zagreb</item>
    </derivirana_varijabla>
  </DomainObject.Predmet.SudioniciListNaziv>
  <DomainObject.Predmet.SudioniciListAdressOIB>
    <izvorni_sadrzaj>
      <item>GIS-PROM d.o.o., OIB 04663382212, Remetinečki Gaj 22/a,10000 Zagreb</item>
      <item>FINA Regionalni centar Zagreb, OIB 85821130368, Trg svibanjskih žrtava 1995. 1,10000 Zagreb</item>
    </izvorni_sadrzaj>
    <derivirana_varijabla naziv="DomainObject.Predmet.SudioniciListAdressOIB_1">
      <item>GIS-PROM d.o.o., OIB 04663382212, Remetinečki Gaj 22/a,10000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04663382212</item>
      <item>, OIB 85821130368</item>
    </izvorni_sadrzaj>
    <derivirana_varijabla naziv="DomainObject.Predmet.SudioniciListNazivOIB_1">
      <item>, OIB 04663382212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949C3-2AA6-4E33-BC87-E286720EB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2162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2017-08-04T06:05:00Z</dcterms:created>
  <dc:creator>Korisnik</dc:creator>
  <cp:lastModifiedBy>Sanja Ban</cp:lastModifiedBy>
  <cp:lastPrinted>2017-08-04T06:05:00Z</cp:lastPrinted>
  <dcterms:modified xmlns:xsi="http://www.w3.org/2001/XMLSchema-instance" xsi:type="dcterms:W3CDTF">2017-08-04T06:05:00Z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