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8adf" w14:paraId="a5f8ad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8D0449">
        <w:rPr>
          <w:bCs/>
        </w:rPr>
        <w:t>374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3703A9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8D0449">
        <w:t>VITIS AGRO d.o.o., Islam Grčki 216, Islam Grčki, OIB: 44771558605</w:t>
      </w:r>
      <w:r w:rsidR="00C947ED">
        <w:t xml:space="preserve">, povodom zahtjeva Financijske agencije, Regionalnog centra Split, Podružnice Zadar, Ivana Danila 4, OIB: 85821130368 od </w:t>
      </w:r>
      <w:r w:rsidR="008D0449">
        <w:t>9</w:t>
      </w:r>
      <w:r w:rsidR="00A57491">
        <w:t xml:space="preserve">. </w:t>
      </w:r>
      <w:r w:rsidR="003703A9">
        <w:t>studenog</w:t>
      </w:r>
      <w:r w:rsidR="00757DF3">
        <w:t xml:space="preserve"> 2018</w:t>
      </w:r>
      <w:r w:rsidR="00C947ED">
        <w:t xml:space="preserve">., </w:t>
      </w:r>
      <w:r w:rsidR="008D0449">
        <w:t>21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8D0449">
        <w:t>VITIS AGRO d.o.o., Islam Grčki 216, Islam Grčki, OIB: 44771558605</w:t>
      </w:r>
      <w:r w:rsidR="00A57491">
        <w:t>,</w:t>
      </w:r>
      <w:r>
        <w:t xml:space="preserve"> na temelju neizvršenih osnova za plaćanje iznosi </w:t>
      </w:r>
      <w:r w:rsidR="008D0449">
        <w:t>20.907,59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8D0449">
        <w:rPr>
          <w:color w:themeTint="D9" w:themeColor="text1" w:val="262626"/>
        </w:rPr>
        <w:t xml:space="preserve">Kristina </w:t>
      </w:r>
      <w:proofErr w:type="spellStart"/>
      <w:r w:rsidR="008D0449">
        <w:rPr>
          <w:color w:themeTint="D9" w:themeColor="text1" w:val="262626"/>
        </w:rPr>
        <w:t>Ivković</w:t>
      </w:r>
      <w:proofErr w:type="spellEnd"/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8D0449">
        <w:t>21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BF7AAB" w:rsidP="006E3223" w:rsidR="00BF7AAB">
      <w:pPr>
        <w:jc w:val="center"/>
      </w:pPr>
    </w:p>
    <w:p w:rsidRDefault="00BF7AAB" w:rsidP="00BF7AAB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 w:rsidR="00E673BA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BF7AAB" w:rsidP="00BF7AAB" w:rsidR="00DE513E">
      <w:r>
        <w:t>Anita Basa</w:t>
      </w:r>
      <w:r>
        <w:tab/>
      </w:r>
      <w:r>
        <w:tab/>
      </w:r>
      <w:r>
        <w:tab/>
      </w:r>
      <w:r w:rsidR="00E673BA">
        <w:tab/>
      </w:r>
      <w:r w:rsidR="00E673BA">
        <w:tab/>
      </w:r>
      <w:r w:rsidR="00FA32AA">
        <w:t xml:space="preserve">         </w:t>
      </w:r>
      <w:r w:rsidR="00E673BA">
        <w:t xml:space="preserve">     </w:t>
      </w:r>
      <w:r>
        <w:t xml:space="preserve">            </w:t>
      </w:r>
      <w:r w:rsidR="006E3223">
        <w:t>Anamarija Kovačić Milković</w:t>
      </w:r>
      <w:r>
        <w:t>, v.r.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8D0449">
      <w:rPr>
        <w:bCs/>
      </w:rPr>
      <w:t>374</w:t>
    </w:r>
    <w:r w:rsidR="00994F76">
      <w:rPr>
        <w:bCs/>
      </w:rPr>
      <w:t>/2018-</w:t>
    </w:r>
    <w:r w:rsidR="003703A9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79BD"/>
    <w:rsid w:val="00B17EFE"/>
    <w:rsid w:val="00B93D8D"/>
    <w:rsid w:val="00B951D5"/>
    <w:rsid w:val="00BD1275"/>
    <w:rsid w:val="00BF7AAB"/>
    <w:rsid w:val="00C049D8"/>
    <w:rsid w:val="00C231A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673BA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St-374/2018</izvorni_sadrzaj>
    <derivirana_varijabla naziv="DomainObject.Predmet.OznakaBroj_1">St-374/2018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VITIS AGRO d.o.o. za poljoprivrednu proizvodnju</izvorni_sadrzaj>
    <derivirana_varijabla naziv="DomainObject.Predmet.ProtustrankaFormated_1">  VITIS AGRO d.o.o. za poljoprivrednu proizvodnju</derivirana_varijabla>
  </DomainObject.Predmet.ProtustrankaFormated>
  <DomainObject.Predmet.ProtustrankaFormatedOIB>
    <izvorni_sadrzaj>  VITIS AGRO d.o.o. za poljoprivrednu proizvodnju, OIB 44771558605</izvorni_sadrzaj>
    <derivirana_varijabla naziv="DomainObject.Predmet.ProtustrankaFormatedOIB_1">  VITIS AGRO d.o.o. za poljoprivrednu proizvodnju, OIB 44771558605</derivirana_varijabla>
  </DomainObject.Predmet.ProtustrankaFormatedOIB>
  <DomainObject.Predmet.ProtustrankaFormatedWithAdress>
    <izvorni_sadrzaj> VITIS AGRO d.o.o. za poljoprivrednu proizvodnju, Islam Grčki 216, 23420 Islam Grčki</izvorni_sadrzaj>
    <derivirana_varijabla naziv="DomainObject.Predmet.ProtustrankaFormatedWithAdress_1"> VITIS AGRO d.o.o. za poljoprivrednu proizvodnju, Islam Grčki 216, 23420 Islam Grčki</derivirana_varijabla>
  </DomainObject.Predmet.ProtustrankaFormatedWithAdress>
  <DomainObject.Predmet.ProtustrankaFormatedWithAdressOIB>
    <izvorni_sadrzaj> VITIS AGRO d.o.o. za poljoprivrednu proizvodnju, OIB 44771558605, Islam Grčki 216, 23420 Islam Grčki</izvorni_sadrzaj>
    <derivirana_varijabla naziv="DomainObject.Predmet.ProtustrankaFormatedWithAdressOIB_1"> VITIS AGRO d.o.o. za poljoprivrednu proizvodnju, OIB 44771558605, Islam Grčki 216, 23420 Islam Grčki</derivirana_varijabla>
  </DomainObject.Predmet.ProtustrankaFormatedWithAdressOIB>
  <DomainObject.Predmet.ProtustrankaWithAdress>
    <izvorni_sadrzaj>VITIS AGRO d.o.o. za poljoprivrednu proizvodnju Islam Grčki 216, 23420 Islam Grčki</izvorni_sadrzaj>
    <derivirana_varijabla naziv="DomainObject.Predmet.ProtustrankaWithAdress_1">VITIS AGRO d.o.o. za poljoprivrednu proizvodnju Islam Grčki 216, 23420 Islam Grčki</derivirana_varijabla>
  </DomainObject.Predmet.ProtustrankaWithAdress>
  <DomainObject.Predmet.ProtustrankaWithAdressOIB>
    <izvorni_sadrzaj>VITIS AGRO d.o.o. za poljoprivrednu proizvodnju, OIB 44771558605, Islam Grčki 216, 23420 Islam Grčki</izvorni_sadrzaj>
    <derivirana_varijabla naziv="DomainObject.Predmet.ProtustrankaWithAdressOIB_1">VITIS AGRO d.o.o. za poljoprivrednu proizvodnju, OIB 44771558605, Islam Grčki 216, 23420 Islam Grčki</derivirana_varijabla>
  </DomainObject.Predmet.ProtustrankaWithAdressOIB>
  <DomainObject.Predmet.ProtustrankaNazivFormated>
    <izvorni_sadrzaj>VITIS AGRO d.o.o. za poljoprivrednu proizvodnju</izvorni_sadrzaj>
    <derivirana_varijabla naziv="DomainObject.Predmet.ProtustrankaNazivFormated_1">VITIS AGRO d.o.o. za poljoprivrednu proizvodnju</derivirana_varijabla>
  </DomainObject.Predmet.ProtustrankaNazivFormated>
  <DomainObject.Predmet.ProtustrankaNazivFormatedOIB>
    <izvorni_sadrzaj>VITIS AGRO d.o.o. za poljoprivrednu proizvodnju, OIB 44771558605</izvorni_sadrzaj>
    <derivirana_varijabla naziv="DomainObject.Predmet.ProtustrankaNazivFormatedOIB_1">VITIS AGRO d.o.o. za poljoprivrednu proizvodnju, OIB 44771558605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VITIS AGRO d.o.o. za poljoprivrednu proizvodnju</item>
    </izvorni_sadrzaj>
    <derivirana_varijabla naziv="DomainObject.Predmet.ProtuStrankaListFormated_1">
      <item>VITIS AGRO d.o.o. za poljoprivrednu proizvodnju</item>
    </derivirana_varijabla>
  </DomainObject.Predmet.ProtuStrankaListFormated>
  <DomainObject.Predmet.ProtuStrankaListFormatedOIB>
    <izvorni_sadrzaj>
      <item>VITIS AGRO d.o.o. za poljoprivrednu proizvodnju, OIB 44771558605</item>
    </izvorni_sadrzaj>
    <derivirana_varijabla naziv="DomainObject.Predmet.ProtuStrankaListFormatedOIB_1">
      <item>VITIS AGRO d.o.o. za poljoprivrednu proizvodnju, OIB 44771558605</item>
    </derivirana_varijabla>
  </DomainObject.Predmet.ProtuStrankaListFormatedOIB>
  <DomainObject.Predmet.ProtuStrankaListFormatedWithAdress>
    <izvorni_sadrzaj>
      <item>VITIS AGRO d.o.o. za poljoprivrednu proizvodnju, Islam Grčki 216, 23420 Islam Grčki</item>
    </izvorni_sadrzaj>
    <derivirana_varijabla naziv="DomainObject.Predmet.ProtuStrankaListFormatedWithAdress_1">
      <item>VITIS AGRO d.o.o. za poljoprivrednu proizvodnju, Islam Grčki 216, 23420 Islam Grčki</item>
    </derivirana_varijabla>
  </DomainObject.Predmet.ProtuStrankaListFormatedWithAdress>
  <DomainObject.Predmet.ProtuStrankaListFormatedWithAdressOIB>
    <izvorni_sadrzaj>
      <item>VITIS AGRO d.o.o. za poljoprivrednu proizvodnju, OIB 44771558605, Islam Grčki 216, 23420 Islam Grčki</item>
    </izvorni_sadrzaj>
    <derivirana_varijabla naziv="DomainObject.Predmet.ProtuStrankaListFormatedWithAdressOIB_1">
      <item>VITIS AGRO d.o.o. za poljoprivrednu proizvodnju, OIB 44771558605, Islam Grčki 216, 23420 Islam Grčki</item>
    </derivirana_varijabla>
  </DomainObject.Predmet.ProtuStrankaListFormatedWithAdressOIB>
  <DomainObject.Predmet.ProtuStrankaListNazivFormated>
    <izvorni_sadrzaj>
      <item>VITIS AGRO d.o.o. za poljoprivrednu proizvodnju</item>
    </izvorni_sadrzaj>
    <derivirana_varijabla naziv="DomainObject.Predmet.ProtuStrankaListNazivFormated_1">
      <item>VITIS AGRO d.o.o. za poljoprivrednu proizvodnju</item>
    </derivirana_varijabla>
  </DomainObject.Predmet.ProtuStrankaListNazivFormated>
  <DomainObject.Predmet.ProtuStrankaListNazivFormatedOIB>
    <izvorni_sadrzaj>
      <item>VITIS AGRO d.o.o. za poljoprivrednu proizvodnju, OIB 44771558605</item>
    </izvorni_sadrzaj>
    <derivirana_varijabla naziv="DomainObject.Predmet.ProtuStrankaListNazivFormatedOIB_1">
      <item>VITIS AGRO d.o.o. za poljoprivrednu proizvodnju, OIB 44771558605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VITIS AGRO d.o.o. za poljoprivrednu proizvodnju</izvorni_sadrzaj>
    <derivirana_varijabla naziv="DomainObject.Predmet.ProtustrankaIDrugi_1">VITIS AGRO d.o.o. za poljoprivrednu proizvodnju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VITIS AGRO d.o.o. za poljoprivrednu proizvodnju, OIB 44771558605, Islam Grčki 216, 23420 Islam Grčki</izvorni_sadrzaj>
    <derivirana_varijabla naziv="DomainObject.Predmet.ProtustrankaIDrugiAdressOIB_1">VITIS AGRO d.o.o. za poljoprivrednu proizvodnju, OIB 44771558605, Islam Grčki 216, 23420 Islam Grčki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VITIS AGRO d.o.o. za poljoprivrednu proizvodnju</item>
    </izvorni_sadrzaj>
    <derivirana_varijabla naziv="DomainObject.Predmet.SudioniciListNaziv_1">
      <item>FINA</item>
      <item>VITIS AGRO d.o.o. za poljoprivrednu proizvodnju</item>
    </derivirana_varijabla>
  </DomainObject.Predmet.SudioniciListNaziv>
  <DomainObject.Predmet.SudioniciListAdressOIB>
    <izvorni_sadrzaj>
      <item>FINA, OIB 85821130368, Ivana Danila 4,23000 Zadar</item>
      <item>VITIS AGRO d.o.o. za poljoprivrednu proizvodnju, OIB 44771558605, Islam Grčki 216,23420 Islam Grčki</item>
    </izvorni_sadrzaj>
    <derivirana_varijabla naziv="DomainObject.Predmet.SudioniciListAdressOIB_1">
      <item>FINA, OIB 85821130368, Ivana Danila 4,23000 Zadar</item>
      <item>VITIS AGRO d.o.o. za poljoprivrednu proizvodnju, OIB 44771558605, Islam Grčki 216,23420 Islam Grčki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44771558605</item>
    </izvorni_sadrzaj>
    <derivirana_varijabla naziv="DomainObject.Predmet.SudioniciListNazivOIB_1">
      <item>, OIB 85821130368</item>
      <item>, OIB 44771558605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399</properties:Words>
  <properties:Characters>2050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2018-11-21T07:45:00Z</dcterms:created>
  <dc:creator>mklismanic</dc:creator>
  <cp:lastModifiedBy>Anita Ivandić</cp:lastModifiedBy>
  <cp:lastPrinted>2018-11-21T07:45:00Z</cp:lastPrinted>
  <dcterms:modified xmlns:xsi="http://www.w3.org/2001/XMLSchema-instance" xsi:type="dcterms:W3CDTF">2018-11-21T09:00:00Z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(St-374,-2018.docx)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