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f911" w14:paraId="799f911" w:rsidRDefault="00F20B80" w:rsidP="00F20B80" w:rsidR="00F20B80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F20B80" w:rsidP="00F20B80" w:rsidR="00F20B80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F20B80" w:rsidP="00F20B80" w:rsidR="00F20B80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F20B80" w:rsidP="00F20B80" w:rsidR="00F20B80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  </w:t>
      </w:r>
      <w:r>
        <w:rPr>
          <w:sz w:val="23"/>
          <w:szCs w:val="23"/>
        </w:rPr>
        <w:t xml:space="preserve">   </w:t>
      </w:r>
      <w:r w:rsidRPr="00ED131D">
        <w:rPr>
          <w:sz w:val="23"/>
          <w:szCs w:val="23"/>
        </w:rPr>
        <w:t>Posl.br.: 2 St-</w:t>
      </w:r>
      <w:r>
        <w:rPr>
          <w:sz w:val="23"/>
          <w:szCs w:val="23"/>
        </w:rPr>
        <w:t>502</w:t>
      </w:r>
      <w:r w:rsidRPr="00ED131D">
        <w:rPr>
          <w:sz w:val="23"/>
          <w:szCs w:val="23"/>
        </w:rPr>
        <w:t>/15-</w:t>
      </w:r>
      <w:r>
        <w:rPr>
          <w:sz w:val="23"/>
          <w:szCs w:val="23"/>
        </w:rPr>
        <w:t>14</w:t>
      </w:r>
    </w:p>
    <w:p w:rsidRDefault="00F20B80" w:rsidP="00F20B80" w:rsidR="00F20B80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F20B80" w:rsidP="00F20B80" w:rsidR="00F20B80" w:rsidRPr="00ED131D">
      <w:pPr>
        <w:jc w:val="both"/>
        <w:rPr>
          <w:sz w:val="23"/>
          <w:szCs w:val="23"/>
        </w:rPr>
      </w:pPr>
    </w:p>
    <w:p w:rsidRDefault="00F20B80" w:rsidP="00F20B80" w:rsidR="00F20B80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F20B80" w:rsidP="00F20B80" w:rsidR="00F20B80" w:rsidRPr="00ED131D">
      <w:pPr>
        <w:rPr>
          <w:sz w:val="23"/>
          <w:szCs w:val="23"/>
        </w:rPr>
      </w:pPr>
    </w:p>
    <w:p w:rsidRDefault="00F20B80" w:rsidP="00F20B80" w:rsidR="00F20B80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F20B80" w:rsidP="00F20B80" w:rsidR="00F20B80" w:rsidRPr="00ED131D">
      <w:pPr>
        <w:rPr>
          <w:sz w:val="23"/>
          <w:szCs w:val="23"/>
        </w:rPr>
      </w:pPr>
    </w:p>
    <w:p w:rsidRDefault="00F20B80" w:rsidP="00F20B80" w:rsidR="00F20B80" w:rsidRPr="00C91F1F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="00281682" w:rsidRPr="00747546">
        <w:rPr>
          <w:sz w:val="23"/>
          <w:szCs w:val="23"/>
        </w:rPr>
        <w:t>Kamen M.-S. d.o.o., Umag, Križine 47 K, OIB: 189317522</w:t>
      </w:r>
      <w:r w:rsidR="00281682">
        <w:rPr>
          <w:sz w:val="23"/>
          <w:szCs w:val="23"/>
        </w:rPr>
        <w:t>71</w:t>
      </w:r>
      <w:r w:rsidRPr="00C91F1F">
        <w:rPr>
          <w:sz w:val="23"/>
          <w:szCs w:val="23"/>
        </w:rPr>
        <w:t xml:space="preserve">, 8. ožujka 2016. </w:t>
      </w:r>
    </w:p>
    <w:p w:rsidRDefault="00F20B80" w:rsidP="00F20B80" w:rsidR="00F20B80" w:rsidRPr="00ED131D">
      <w:pPr>
        <w:jc w:val="both"/>
        <w:rPr>
          <w:sz w:val="23"/>
          <w:szCs w:val="23"/>
        </w:rPr>
      </w:pPr>
    </w:p>
    <w:p w:rsidRDefault="00F20B80" w:rsidP="00F20B80" w:rsidR="00F20B80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F20B80" w:rsidP="00F20B80" w:rsidR="00F20B80" w:rsidRPr="00ED131D">
      <w:pPr>
        <w:jc w:val="center"/>
        <w:rPr>
          <w:sz w:val="23"/>
          <w:szCs w:val="23"/>
        </w:rPr>
      </w:pPr>
    </w:p>
    <w:p w:rsidRDefault="00F20B80" w:rsidP="00F20B80" w:rsidR="00F20B80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dužnikom </w:t>
      </w:r>
      <w:r w:rsidR="00281682" w:rsidRPr="00747546">
        <w:rPr>
          <w:sz w:val="23"/>
          <w:szCs w:val="23"/>
        </w:rPr>
        <w:t>Kamen M.-S. d.o.o., Umag, Križine 47 K, OIB: 189317522</w:t>
      </w:r>
      <w:r w:rsidR="00281682">
        <w:rPr>
          <w:sz w:val="23"/>
          <w:szCs w:val="23"/>
        </w:rPr>
        <w:t>71</w:t>
      </w:r>
      <w:r w:rsidRPr="00ED131D">
        <w:rPr>
          <w:sz w:val="23"/>
          <w:szCs w:val="23"/>
        </w:rPr>
        <w:t>.</w:t>
      </w:r>
    </w:p>
    <w:p w:rsidRDefault="00F20B80" w:rsidP="00F20B80" w:rsidR="00F20B80" w:rsidRPr="00ED131D">
      <w:pPr>
        <w:ind w:firstLine="720"/>
        <w:jc w:val="both"/>
        <w:rPr>
          <w:sz w:val="23"/>
          <w:szCs w:val="23"/>
        </w:rPr>
      </w:pPr>
    </w:p>
    <w:p w:rsidRDefault="00F20B80" w:rsidP="00F20B80" w:rsidR="00F20B80" w:rsidRPr="005F5AEC">
      <w:pPr>
        <w:ind w:firstLine="720"/>
        <w:jc w:val="both"/>
        <w:rPr>
          <w:sz w:val="23"/>
          <w:szCs w:val="23"/>
        </w:rPr>
      </w:pPr>
      <w:r w:rsidRPr="005F5AEC">
        <w:rPr>
          <w:sz w:val="23"/>
          <w:szCs w:val="23"/>
        </w:rPr>
        <w:t>II.</w:t>
      </w:r>
      <w:r w:rsidRPr="005F5AEC">
        <w:rPr>
          <w:sz w:val="23"/>
          <w:szCs w:val="23"/>
        </w:rPr>
        <w:tab/>
        <w:t xml:space="preserve">Za stečajnog upravitelja imenuje se </w:t>
      </w:r>
      <w:r w:rsidR="005F5AEC" w:rsidRPr="005F5AEC">
        <w:rPr>
          <w:sz w:val="23"/>
          <w:szCs w:val="23"/>
        </w:rPr>
        <w:t>Radijana Trobonjača, Opatija, M. Tita 49</w:t>
      </w:r>
      <w:r w:rsidRPr="005F5AEC">
        <w:rPr>
          <w:sz w:val="23"/>
          <w:szCs w:val="23"/>
        </w:rPr>
        <w:t xml:space="preserve">, OIB: </w:t>
      </w:r>
      <w:r w:rsidR="005F5AEC" w:rsidRPr="005F5AEC">
        <w:rPr>
          <w:sz w:val="23"/>
          <w:szCs w:val="23"/>
        </w:rPr>
        <w:t>48908522234.</w:t>
      </w:r>
    </w:p>
    <w:p w:rsidRDefault="00F20B80" w:rsidP="00F20B80" w:rsidR="00F20B80" w:rsidRPr="004523B8">
      <w:pPr>
        <w:ind w:firstLine="720"/>
        <w:jc w:val="both"/>
        <w:rPr>
          <w:bCs w:val="false"/>
          <w:sz w:val="23"/>
          <w:szCs w:val="23"/>
        </w:rPr>
      </w:pPr>
    </w:p>
    <w:p w:rsidRDefault="00F20B80" w:rsidP="00F20B80" w:rsidR="00F20B80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="00281682" w:rsidRPr="00747546">
        <w:rPr>
          <w:sz w:val="23"/>
          <w:szCs w:val="23"/>
        </w:rPr>
        <w:t>Kamen M.-S. d.o.o., Umag, Križine 47 K, OIB: 189317522</w:t>
      </w:r>
      <w:r w:rsidR="00281682">
        <w:rPr>
          <w:sz w:val="23"/>
          <w:szCs w:val="23"/>
        </w:rPr>
        <w:t>71</w:t>
      </w:r>
      <w:r w:rsidRPr="00ED131D">
        <w:rPr>
          <w:sz w:val="23"/>
          <w:szCs w:val="23"/>
        </w:rPr>
        <w:t>.</w:t>
      </w:r>
    </w:p>
    <w:p w:rsidRDefault="00F20B80" w:rsidP="00F20B80" w:rsidR="00F20B80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F20B80" w:rsidP="00F20B80" w:rsidR="00F20B80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F20B80" w:rsidP="00F20B80" w:rsidR="00F20B80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F20B80" w:rsidP="00F20B80" w:rsidR="00F20B80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F20B80" w:rsidP="00F20B80" w:rsidR="00F20B80" w:rsidRPr="00ED131D">
      <w:pPr>
        <w:jc w:val="both"/>
        <w:rPr>
          <w:bCs w:val="false"/>
          <w:sz w:val="23"/>
          <w:szCs w:val="23"/>
        </w:rPr>
      </w:pPr>
    </w:p>
    <w:p w:rsidRDefault="00F20B80" w:rsidP="00F20B80" w:rsidR="00F20B80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F20B80" w:rsidP="00F20B80" w:rsidR="00F20B80" w:rsidRPr="00ED131D">
      <w:pPr>
        <w:rPr>
          <w:bCs w:val="false"/>
          <w:sz w:val="23"/>
          <w:szCs w:val="23"/>
        </w:rPr>
      </w:pPr>
    </w:p>
    <w:p w:rsidRDefault="00F20B80" w:rsidP="00F20B80" w:rsidR="00F20B80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 w:rsidR="00281682">
        <w:rPr>
          <w:sz w:val="23"/>
          <w:szCs w:val="23"/>
        </w:rPr>
        <w:t>502</w:t>
      </w:r>
      <w:r w:rsidRPr="00ED131D">
        <w:rPr>
          <w:sz w:val="23"/>
          <w:szCs w:val="23"/>
        </w:rPr>
        <w:t xml:space="preserve">/15-3 od </w:t>
      </w:r>
      <w:r w:rsidR="00281682">
        <w:rPr>
          <w:sz w:val="23"/>
          <w:szCs w:val="23"/>
        </w:rPr>
        <w:t>25</w:t>
      </w:r>
      <w:r>
        <w:rPr>
          <w:sz w:val="23"/>
          <w:szCs w:val="23"/>
        </w:rPr>
        <w:t>. studenog</w:t>
      </w:r>
      <w:r w:rsidRPr="00ED131D">
        <w:rPr>
          <w:sz w:val="23"/>
          <w:szCs w:val="23"/>
        </w:rPr>
        <w:t xml:space="preserve"> 2015.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društvom </w:t>
      </w:r>
      <w:r w:rsidR="00281682" w:rsidRPr="00747546">
        <w:rPr>
          <w:sz w:val="23"/>
          <w:szCs w:val="23"/>
        </w:rPr>
        <w:t>Kamen M.-S. d.o.o., Umag, Križine 47 K, OIB: 189317522</w:t>
      </w:r>
      <w:r w:rsidR="00281682">
        <w:rPr>
          <w:sz w:val="23"/>
          <w:szCs w:val="23"/>
        </w:rPr>
        <w:t>71</w:t>
      </w:r>
      <w:r>
        <w:rPr>
          <w:sz w:val="23"/>
          <w:szCs w:val="23"/>
        </w:rPr>
        <w:t>.</w:t>
      </w:r>
    </w:p>
    <w:p w:rsidRDefault="00281682" w:rsidP="00281682" w:rsidR="00281682" w:rsidRPr="00ED131D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17. prosinca 2015. g. nije pristupio nitko niti je zakonski zastupnik dužnika dostavio popis imovine. </w:t>
      </w:r>
    </w:p>
    <w:p w:rsidRDefault="00281682" w:rsidP="00281682" w:rsidR="00281682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281682" w:rsidP="00281682" w:rsidR="00281682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St-502</w:t>
      </w:r>
      <w:r w:rsidRPr="00ED131D">
        <w:rPr>
          <w:sz w:val="23"/>
          <w:szCs w:val="23"/>
        </w:rPr>
        <w:t>/15-</w:t>
      </w:r>
      <w:r>
        <w:rPr>
          <w:sz w:val="23"/>
          <w:szCs w:val="23"/>
        </w:rPr>
        <w:t>9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27. siječnja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 </w:t>
      </w:r>
      <w:r w:rsidRPr="00747546">
        <w:rPr>
          <w:sz w:val="23"/>
          <w:szCs w:val="23"/>
        </w:rPr>
        <w:t>Kamen M.-S. d.o.o., Umag, Križine 47 K, OIB: 189317522</w:t>
      </w:r>
      <w:r>
        <w:rPr>
          <w:sz w:val="23"/>
          <w:szCs w:val="23"/>
        </w:rPr>
        <w:t>71</w:t>
      </w:r>
      <w:r w:rsidRPr="00ED131D">
        <w:rPr>
          <w:sz w:val="23"/>
          <w:szCs w:val="23"/>
        </w:rPr>
        <w:t xml:space="preserve">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27. siječnja 2016</w:t>
      </w:r>
      <w:r w:rsidRPr="00ED131D">
        <w:rPr>
          <w:sz w:val="23"/>
          <w:szCs w:val="23"/>
        </w:rPr>
        <w:t xml:space="preserve">. g. </w:t>
      </w:r>
    </w:p>
    <w:p w:rsidRDefault="00281682" w:rsidP="00281682" w:rsidR="00281682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281682" w:rsidP="00281682" w:rsidR="00281682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281682" w:rsidP="00281682" w:rsidR="00281682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F20B80" w:rsidP="00F20B80" w:rsidR="00F20B80" w:rsidRPr="00ED131D">
      <w:pPr>
        <w:jc w:val="center"/>
        <w:rPr>
          <w:sz w:val="23"/>
          <w:szCs w:val="23"/>
        </w:rPr>
      </w:pPr>
    </w:p>
    <w:p w:rsidRDefault="00F20B80" w:rsidP="00F20B80" w:rsidR="00F20B80" w:rsidRPr="00ED131D">
      <w:pPr>
        <w:jc w:val="center"/>
        <w:rPr>
          <w:sz w:val="23"/>
          <w:szCs w:val="23"/>
        </w:rPr>
      </w:pPr>
    </w:p>
    <w:p w:rsidRDefault="00F20B80" w:rsidP="00F20B80" w:rsidR="00F20B80" w:rsidRPr="00ED131D">
      <w:pPr>
        <w:rPr>
          <w:sz w:val="23"/>
          <w:szCs w:val="23"/>
        </w:rPr>
      </w:pPr>
    </w:p>
    <w:p w:rsidRDefault="00F20B80" w:rsidP="00F20B80" w:rsidR="00F20B80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Pazinu, </w:t>
      </w:r>
      <w:r>
        <w:rPr>
          <w:sz w:val="23"/>
          <w:szCs w:val="23"/>
        </w:rPr>
        <w:t>8. ožujka</w:t>
      </w:r>
      <w:r w:rsidRPr="00ED131D">
        <w:rPr>
          <w:sz w:val="23"/>
          <w:szCs w:val="23"/>
        </w:rPr>
        <w:t xml:space="preserve"> 2016.</w:t>
      </w:r>
    </w:p>
    <w:p w:rsidRDefault="00F20B80" w:rsidP="00F20B80" w:rsidR="00F20B80" w:rsidRPr="00ED131D">
      <w:pPr>
        <w:ind w:firstLine="720" w:left="2880"/>
        <w:jc w:val="both"/>
        <w:rPr>
          <w:sz w:val="23"/>
          <w:szCs w:val="23"/>
        </w:rPr>
      </w:pPr>
    </w:p>
    <w:p w:rsidRDefault="00F20B80" w:rsidP="00F20B80" w:rsidR="00F20B80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F20B80" w:rsidP="00F20B80" w:rsidR="00F20B80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   Adrijana Labinjan Skok, v.r.</w:t>
      </w:r>
    </w:p>
    <w:p w:rsidRDefault="00F20B80" w:rsidP="00F20B80" w:rsidR="00F20B80" w:rsidRPr="00ED131D">
      <w:pPr>
        <w:jc w:val="both"/>
        <w:rPr>
          <w:sz w:val="23"/>
          <w:szCs w:val="23"/>
        </w:rPr>
      </w:pPr>
    </w:p>
    <w:p w:rsidRDefault="00F20B80" w:rsidP="00F20B80" w:rsidR="00F20B80">
      <w:pPr>
        <w:jc w:val="both"/>
        <w:rPr>
          <w:sz w:val="23"/>
          <w:szCs w:val="23"/>
        </w:rPr>
      </w:pPr>
    </w:p>
    <w:p w:rsidRDefault="00F20B80" w:rsidP="00F20B80" w:rsidR="00F20B80" w:rsidRPr="00ED131D">
      <w:pPr>
        <w:jc w:val="both"/>
        <w:rPr>
          <w:sz w:val="23"/>
          <w:szCs w:val="23"/>
        </w:rPr>
      </w:pPr>
    </w:p>
    <w:p w:rsidRDefault="00F20B80" w:rsidP="00F20B80" w:rsidR="00F20B80" w:rsidRPr="00ED131D">
      <w:pPr>
        <w:jc w:val="both"/>
        <w:rPr>
          <w:sz w:val="23"/>
          <w:szCs w:val="23"/>
        </w:rPr>
      </w:pPr>
    </w:p>
    <w:p w:rsidRDefault="00F20B80" w:rsidP="00F20B80" w:rsidR="00F20B80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F20B80" w:rsidP="00F20B80" w:rsidR="00F20B8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F20B80" w:rsidP="00F20B80" w:rsidR="00F20B80" w:rsidRPr="00EA6F91">
      <w:pPr>
        <w:jc w:val="both"/>
        <w:rPr>
          <w:sz w:val="23"/>
          <w:szCs w:val="23"/>
        </w:rPr>
      </w:pPr>
    </w:p>
    <w:p w:rsidRDefault="00F20B80" w:rsidP="00F20B80" w:rsidR="00F20B8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F20B80" w:rsidP="00F20B80" w:rsidR="00F20B8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</w:t>
      </w:r>
      <w:r w:rsidR="00281682" w:rsidRPr="00747546">
        <w:rPr>
          <w:sz w:val="23"/>
          <w:szCs w:val="23"/>
        </w:rPr>
        <w:t>Kamen M.-S. d.o.o., Umag, Križine 47 K</w:t>
      </w:r>
    </w:p>
    <w:p w:rsidRDefault="00F20B80" w:rsidP="00F20B80" w:rsidR="00F20B80" w:rsidRPr="004523B8">
      <w:pPr>
        <w:jc w:val="both"/>
        <w:rPr>
          <w:sz w:val="23"/>
          <w:szCs w:val="23"/>
        </w:rPr>
      </w:pPr>
      <w:r>
        <w:rPr>
          <w:sz w:val="23"/>
          <w:szCs w:val="23"/>
        </w:rPr>
        <w:t>- stečajni</w:t>
      </w:r>
      <w:r w:rsidRPr="004523B8">
        <w:rPr>
          <w:sz w:val="23"/>
          <w:szCs w:val="23"/>
        </w:rPr>
        <w:t xml:space="preserve"> upravitelj </w:t>
      </w:r>
      <w:r w:rsidR="005F5AEC" w:rsidRPr="005F5AEC">
        <w:rPr>
          <w:sz w:val="23"/>
          <w:szCs w:val="23"/>
        </w:rPr>
        <w:t>Radijana Trobonjača, Opatija, M. Tita 49</w:t>
      </w:r>
    </w:p>
    <w:p w:rsidRDefault="00F20B80" w:rsidP="00F20B80" w:rsidR="00F20B80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Ispostava </w:t>
      </w:r>
      <w:r w:rsidR="00281682">
        <w:rPr>
          <w:sz w:val="23"/>
          <w:szCs w:val="23"/>
        </w:rPr>
        <w:t>Poreč, Porezno mjesto Umag, Umag, Novigradska ulica 28</w:t>
      </w:r>
    </w:p>
    <w:p w:rsidRDefault="00F20B80" w:rsidP="00F20B80" w:rsidR="00F20B8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</w:t>
      </w:r>
      <w:r w:rsidRPr="00EA6F91">
        <w:rPr>
          <w:sz w:val="23"/>
          <w:szCs w:val="23"/>
        </w:rPr>
        <w:t xml:space="preserve"> </w:t>
      </w:r>
      <w:r w:rsidR="00281682">
        <w:rPr>
          <w:sz w:val="23"/>
          <w:szCs w:val="23"/>
        </w:rPr>
        <w:t>Umag, Umag, E. Pascali 1</w:t>
      </w:r>
    </w:p>
    <w:p w:rsidRDefault="00F20B80" w:rsidP="00F20B80" w:rsidR="00F20B8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F20B80" w:rsidP="00F20B80" w:rsidR="00F20B8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F20B80" w:rsidP="00F20B80" w:rsidR="00F20B8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F20B80" w:rsidP="00F20B80" w:rsidR="00F20B80" w:rsidRPr="00ED131D">
      <w:pPr>
        <w:jc w:val="both"/>
        <w:rPr>
          <w:sz w:val="23"/>
          <w:szCs w:val="23"/>
        </w:rPr>
      </w:pPr>
    </w:p>
    <w:p w:rsidRDefault="00F20B80" w:rsidP="00F20B80" w:rsidR="00F20B80" w:rsidRPr="00ED131D">
      <w:pPr>
        <w:ind w:left="360"/>
        <w:jc w:val="both"/>
        <w:rPr>
          <w:sz w:val="23"/>
          <w:szCs w:val="23"/>
        </w:rPr>
      </w:pPr>
    </w:p>
    <w:p w:rsidRDefault="00F20B80" w:rsidP="00F20B80" w:rsidR="00F20B80" w:rsidRPr="00ED131D">
      <w:pPr>
        <w:jc w:val="both"/>
        <w:rPr>
          <w:sz w:val="23"/>
          <w:szCs w:val="23"/>
        </w:rPr>
      </w:pPr>
    </w:p>
    <w:p w:rsidRDefault="00F20B80" w:rsidP="00F20B80" w:rsidR="00F20B80" w:rsidRPr="00ED131D">
      <w:pPr>
        <w:rPr>
          <w:sz w:val="23"/>
          <w:szCs w:val="23"/>
        </w:rPr>
      </w:pPr>
    </w:p>
    <w:p w:rsidRDefault="00F20B80" w:rsidP="00F20B80" w:rsidR="00F20B80" w:rsidRPr="00ED131D">
      <w:pPr>
        <w:rPr>
          <w:sz w:val="23"/>
          <w:szCs w:val="23"/>
        </w:rPr>
      </w:pPr>
    </w:p>
    <w:p w:rsidRDefault="00F20B80" w:rsidP="00F20B80" w:rsidR="00F20B80" w:rsidRPr="00ED131D">
      <w:pPr>
        <w:rPr>
          <w:sz w:val="23"/>
          <w:szCs w:val="23"/>
        </w:rPr>
      </w:pPr>
    </w:p>
    <w:p w:rsidRDefault="00F20B80" w:rsidP="00F20B80" w:rsidR="00F20B80"/>
    <w:p w:rsidRDefault="00F20B80" w:rsidP="00F20B80" w:rsidR="00F20B80"/>
    <w:p w:rsidRDefault="00514C56" w:rsidR="00500701"/>
    <w:sectPr w:rsidSect="004523B8" w:rsidR="00500701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B80" w:rsidP="00F20B80" w:rsidR="00F20B80">
      <w:r>
        <w:separator/>
      </w:r>
    </w:p>
  </w:endnote>
  <w:endnote w:id="0" w:type="continuationSeparator">
    <w:p w:rsidRDefault="00F20B80" w:rsidP="00F20B80" w:rsidR="00F20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B80" w:rsidP="00F20B80" w:rsidR="00F20B80">
      <w:r>
        <w:separator/>
      </w:r>
    </w:p>
  </w:footnote>
  <w:footnote w:id="0" w:type="continuationSeparator">
    <w:p w:rsidRDefault="00F20B80" w:rsidP="00F20B80" w:rsidR="00F20B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5F5AEC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14C56">
          <w:rPr>
            <w:noProof/>
          </w:rPr>
          <w:t>2</w:t>
        </w:r>
        <w:r>
          <w:fldChar w:fldCharType="end"/>
        </w:r>
        <w:r>
          <w:tab/>
        </w:r>
        <w:r w:rsidR="00F20B80" w:rsidRPr="00ED131D">
          <w:rPr>
            <w:sz w:val="23"/>
            <w:szCs w:val="23"/>
          </w:rPr>
          <w:t>Posl.br.: 2 St-</w:t>
        </w:r>
        <w:r w:rsidR="00F20B80">
          <w:rPr>
            <w:sz w:val="23"/>
            <w:szCs w:val="23"/>
          </w:rPr>
          <w:t>502</w:t>
        </w:r>
        <w:r w:rsidR="00F20B80" w:rsidRPr="00ED131D">
          <w:rPr>
            <w:sz w:val="23"/>
            <w:szCs w:val="23"/>
          </w:rPr>
          <w:t>/15-</w:t>
        </w:r>
        <w:r w:rsidR="00F20B80">
          <w:rPr>
            <w:sz w:val="23"/>
            <w:szCs w:val="23"/>
          </w:rPr>
          <w:t>14</w:t>
        </w:r>
      </w:p>
    </w:sdtContent>
  </w:sdt>
  <w:p w:rsidRDefault="00514C5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AEC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B80"/>
    <w:rsid w:val="00281682"/>
    <w:rsid w:val="00514C56"/>
    <w:rsid w:val="00554328"/>
    <w:rsid w:val="005F5AEC"/>
    <w:rsid w:val="00985388"/>
    <w:rsid w:val="00F2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0B8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0B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B8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0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0B8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0B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0B8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C56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C56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C56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C56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0B8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0B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B8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0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0B8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0B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0B8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C56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C56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C56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C56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St-502/2015</izvorni_sadrzaj>
    <derivirana_varijabla naziv="DomainObject.Predmet.OznakaBroj_1">St-502/2015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M.-S. d.o.o. UMAG</izvorni_sadrzaj>
    <derivirana_varijabla naziv="DomainObject.Predmet.ProtustrankaFormated_1">  Kamen M.-S. d.o.o. UMAG</derivirana_varijabla>
  </DomainObject.Predmet.ProtustrankaFormated>
  <DomainObject.Predmet.ProtustrankaFormatedOIB>
    <izvorni_sadrzaj>  Kamen M.-S. d.o.o. UMAG, OIB 18931752271</izvorni_sadrzaj>
    <derivirana_varijabla naziv="DomainObject.Predmet.ProtustrankaFormatedOIB_1">  Kamen M.-S. d.o.o. UMAG, OIB 18931752271</derivirana_varijabla>
  </DomainObject.Predmet.ProtustrankaFormatedOIB>
  <DomainObject.Predmet.ProtustrankaFormatedWithAdress>
    <izvorni_sadrzaj> Kamen M.-S. d.o.o. UMAG, Križine, Križine 47 K, 52470 Umag</izvorni_sadrzaj>
    <derivirana_varijabla naziv="DomainObject.Predmet.ProtustrankaFormatedWithAdress_1"> Kamen M.-S. d.o.o. UMAG, Križine, Križine 47 K, 52470 Umag</derivirana_varijabla>
  </DomainObject.Predmet.ProtustrankaFormatedWithAdress>
  <DomainObject.Predmet.ProtustrankaFormatedWithAdressOIB>
    <izvorni_sadrzaj> Kamen M.-S. d.o.o. UMAG, OIB 18931752271, Križine, Križine 47 K, 52470 Umag</izvorni_sadrzaj>
    <derivirana_varijabla naziv="DomainObject.Predmet.ProtustrankaFormatedWithAdressOIB_1"> Kamen M.-S. d.o.o. UMAG, OIB 18931752271, Križine, Križine 47 K, 52470 Umag</derivirana_varijabla>
  </DomainObject.Predmet.ProtustrankaFormatedWithAdressOIB>
  <DomainObject.Predmet.ProtustrankaWithAdress>
    <izvorni_sadrzaj>Kamen M.-S. d.o.o. UMAG Križine, Križine 47 K, 52470 Umag</izvorni_sadrzaj>
    <derivirana_varijabla naziv="DomainObject.Predmet.ProtustrankaWithAdress_1">Kamen M.-S. d.o.o. UMAG Križine, Križine 47 K, 52470 Umag</derivirana_varijabla>
  </DomainObject.Predmet.ProtustrankaWithAdress>
  <DomainObject.Predmet.ProtustrankaWithAdressOIB>
    <izvorni_sadrzaj>Kamen M.-S. d.o.o. UMAG, OIB 18931752271, Križine, Križine 47 K, 52470 Umag</izvorni_sadrzaj>
    <derivirana_varijabla naziv="DomainObject.Predmet.ProtustrankaWithAdressOIB_1">Kamen M.-S. d.o.o. UMAG, OIB 18931752271, Križine, Križine 47 K, 52470 Umag</derivirana_varijabla>
  </DomainObject.Predmet.ProtustrankaWithAdressOIB>
  <DomainObject.Predmet.ProtustrankaNazivFormated>
    <izvorni_sadrzaj>Kamen M.-S. d.o.o. UMAG</izvorni_sadrzaj>
    <derivirana_varijabla naziv="DomainObject.Predmet.ProtustrankaNazivFormated_1">Kamen M.-S. d.o.o. UMAG</derivirana_varijabla>
  </DomainObject.Predmet.ProtustrankaNazivFormated>
  <DomainObject.Predmet.ProtustrankaNazivFormatedOIB>
    <izvorni_sadrzaj>Kamen M.-S. d.o.o. UMAG, OIB 18931752271</izvorni_sadrzaj>
    <derivirana_varijabla naziv="DomainObject.Predmet.ProtustrankaNazivFormatedOIB_1">Kamen M.-S. d.o.o. UMAG, OIB 18931752271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25089.35</izvorni_sadrzaj>
    <derivirana_varijabla naziv="DomainObject.Predmet.TrenutnaVrijednost_1">25089.35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Kamen M.-S. d.o.o. UMAG</item>
    </izvorni_sadrzaj>
    <derivirana_varijabla naziv="DomainObject.Predmet.ProtuStrankaListFormated_1">
      <item>Kamen M.-S. d.o.o. UMAG</item>
    </derivirana_varijabla>
  </DomainObject.Predmet.ProtuStrankaListFormated>
  <DomainObject.Predmet.ProtuStrankaListFormatedOIB>
    <izvorni_sadrzaj>
      <item>Kamen M.-S. d.o.o. UMAG, OIB 18931752271</item>
    </izvorni_sadrzaj>
    <derivirana_varijabla naziv="DomainObject.Predmet.ProtuStrankaListFormatedOIB_1">
      <item>Kamen M.-S. d.o.o. UMAG, OIB 18931752271</item>
    </derivirana_varijabla>
  </DomainObject.Predmet.ProtuStrankaListFormatedOIB>
  <DomainObject.Predmet.ProtuStrankaListFormatedWithAdress>
    <izvorni_sadrzaj>
      <item>Kamen M.-S. d.o.o. UMAG, Križine, Križine 47 K, 52470 Umag</item>
    </izvorni_sadrzaj>
    <derivirana_varijabla naziv="DomainObject.Predmet.ProtuStrankaListFormatedWithAdress_1">
      <item>Kamen M.-S. d.o.o. UMAG, Križine, Križine 47 K, 52470 Umag</item>
    </derivirana_varijabla>
  </DomainObject.Predmet.ProtuStrankaListFormatedWithAdress>
  <DomainObject.Predmet.ProtuStrankaListFormatedWithAdressOIB>
    <izvorni_sadrzaj>
      <item>Kamen M.-S. d.o.o. UMAG, OIB 18931752271, Križine, Križine 47 K, 52470 Umag</item>
    </izvorni_sadrzaj>
    <derivirana_varijabla naziv="DomainObject.Predmet.ProtuStrankaListFormatedWithAdressOIB_1">
      <item>Kamen M.-S. d.o.o. UMAG, OIB 18931752271, Križine, Križine 47 K, 52470 Umag</item>
    </derivirana_varijabla>
  </DomainObject.Predmet.ProtuStrankaListFormatedWithAdressOIB>
  <DomainObject.Predmet.ProtuStrankaListNazivFormated>
    <izvorni_sadrzaj>
      <item>Kamen M.-S. d.o.o. UMAG</item>
    </izvorni_sadrzaj>
    <derivirana_varijabla naziv="DomainObject.Predmet.ProtuStrankaListNazivFormated_1">
      <item>Kamen M.-S. d.o.o. UMAG</item>
    </derivirana_varijabla>
  </DomainObject.Predmet.ProtuStrankaListNazivFormated>
  <DomainObject.Predmet.ProtuStrankaListNazivFormatedOIB>
    <izvorni_sadrzaj>
      <item>Kamen M.-S. d.o.o. UMAG, OIB 18931752271</item>
    </izvorni_sadrzaj>
    <derivirana_varijabla naziv="DomainObject.Predmet.ProtuStrankaListNazivFormatedOIB_1">
      <item>Kamen M.-S. d.o.o. UMAG, OIB 18931752271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Kamen M.-S. d.o.o. UMAG</izvorni_sadrzaj>
    <derivirana_varijabla naziv="DomainObject.Predmet.ProtustrankaIDrugi_1">Kamen M.-S.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Kamen M.-S. d.o.o. UMAG, OIB 18931752271, Križine, Križine 47 K, 52470 Umag</izvorni_sadrzaj>
    <derivirana_varijabla naziv="DomainObject.Predmet.ProtustrankaIDrugiAdressOIB_1">Kamen M.-S. d.o.o. UMAG, OIB 18931752271, Križine, Križine 47 K,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Kamen M.-S. d.o.o. UMAG</item>
    </izvorni_sadrzaj>
    <derivirana_varijabla naziv="DomainObject.Predmet.SudioniciListNaziv_1">
      <item>FINANCIJSKA AGENCIJA, RC RIJEKA, PODRUŽNICA PULA, PULA</item>
      <item>Kamen M.-S.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Kamen M.-S. d.o.o. UMAG, OIB 18931752271, Križine, Križine 47 K,52470 Umag</item>
    </izvorni_sadrzaj>
    <derivirana_varijabla naziv="DomainObject.Predmet.SudioniciListAdressOIB_1">
      <item>FINANCIJSKA AGENCIJA, RC RIJEKA, PODRUŽNICA PULA, PULA, OIB 85821130368, Giardini 5,52100 Pula</item>
      <item>Kamen M.-S. d.o.o. UMAG, OIB 18931752271, Križine, Križine 47 K,52470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18931752271</item>
    </izvorni_sadrzaj>
    <derivirana_varijabla naziv="DomainObject.Predmet.SudioniciListNazivOIB_1">
      <item>, OIB 85821130368</item>
      <item>, OIB 18931752271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3412</properties:Characters>
  <properties:Lines>94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2016-03-08T14:10:00Z</dcterms:created>
  <dc:creator>Jasmina Matika</dc:creator>
  <cp:lastModifiedBy>Jasmina Matika</cp:lastModifiedBy>
  <dcterms:modified xmlns:xsi="http://www.w3.org/2001/XMLSchema-instance" xsi:type="dcterms:W3CDTF">2016-03-08T14:20:00Z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