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318c" w14:paraId="5b4318c" w:rsidRDefault="00AE649C" w:rsidP="00FA5B5E" w:rsidR="00AE649C" w:rsidRPr="00B76F3C">
      <w:pPr>
        <w:pStyle w:val="Naslov3"/>
        <w15:collapsed w:val="false"/>
      </w:pPr>
    </w:p>
    <w:p w:rsidRDefault="009149E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149E8" w:rsidP="009149E8" w:rsidR="009149E8" w:rsidRPr="009149E8">
      <w:pPr>
        <w:spacing w:after="0"/>
        <w:jc w:val="right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>Poslovni broj: 3 St-144/2016-8</w:t>
      </w:r>
    </w:p>
    <w:p w:rsidRDefault="009149E8" w:rsidP="009149E8" w:rsidR="009149E8" w:rsidRPr="009149E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149E8" w:rsidP="009149E8" w:rsidR="009149E8" w:rsidRPr="009149E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149E8" w:rsidP="009149E8" w:rsidR="009149E8" w:rsidRPr="009149E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149E8" w:rsidP="009149E8" w:rsidR="009149E8" w:rsidRPr="009149E8">
      <w:pPr>
        <w:spacing w:after="0"/>
        <w:ind w:firstLine="708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>REPUBLIKA HRVATSKA</w:t>
      </w:r>
    </w:p>
    <w:p w:rsidRDefault="009149E8" w:rsidP="009149E8" w:rsidR="009149E8" w:rsidRPr="009149E8">
      <w:pPr>
        <w:spacing w:after="0"/>
        <w:ind w:firstLine="708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>TRGOVAČKI SUD U ZADRU</w:t>
      </w:r>
    </w:p>
    <w:p w:rsidRDefault="009149E8" w:rsidP="009149E8" w:rsidR="009149E8" w:rsidRPr="009149E8">
      <w:pPr>
        <w:spacing w:after="0"/>
        <w:ind w:firstLine="708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>Zadar, Dr. Franje Tuđmana 35.</w:t>
      </w:r>
    </w:p>
    <w:p w:rsidRDefault="009149E8" w:rsidP="009149E8" w:rsidR="009149E8" w:rsidRPr="009149E8">
      <w:pPr>
        <w:spacing w:after="0"/>
        <w:rPr>
          <w:rFonts w:cs="Times New Roman" w:eastAsia="Times New Roman"/>
          <w:lang w:eastAsia="hr-HR"/>
        </w:rPr>
      </w:pPr>
    </w:p>
    <w:p w:rsidRDefault="009149E8" w:rsidP="009149E8" w:rsidR="009149E8" w:rsidRPr="009149E8">
      <w:pPr>
        <w:spacing w:after="0"/>
        <w:rPr>
          <w:rFonts w:cs="Times New Roman" w:eastAsia="Times New Roman"/>
          <w:lang w:eastAsia="hr-HR"/>
        </w:rPr>
      </w:pPr>
    </w:p>
    <w:p w:rsidRDefault="009149E8" w:rsidP="009149E8" w:rsidR="009149E8" w:rsidRPr="009149E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ab/>
        <w:t>R E PU B L I K A   H R V A T S K A</w:t>
      </w:r>
      <w:r w:rsidRPr="009149E8">
        <w:rPr>
          <w:rFonts w:cs="Times New Roman" w:eastAsia="Times New Roman"/>
          <w:lang w:eastAsia="hr-HR"/>
        </w:rPr>
        <w:tab/>
      </w:r>
    </w:p>
    <w:p w:rsidRDefault="009149E8" w:rsidP="009149E8" w:rsidR="009149E8" w:rsidRPr="009149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49E8" w:rsidP="009149E8" w:rsidR="009149E8" w:rsidRPr="009149E8">
      <w:pPr>
        <w:spacing w:after="0"/>
        <w:jc w:val="center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 xml:space="preserve">Z A K LJ U Č A K </w:t>
      </w:r>
    </w:p>
    <w:p w:rsidRDefault="009149E8" w:rsidP="009149E8" w:rsidR="009149E8" w:rsidRPr="009149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49E8" w:rsidP="009149E8" w:rsidR="009149E8" w:rsidRPr="009149E8">
      <w:pPr>
        <w:spacing w:after="0"/>
        <w:jc w:val="both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ab/>
        <w:t xml:space="preserve">Trgovački sud u Zadru, OIB </w:t>
      </w:r>
      <w:r w:rsidRPr="009149E8">
        <w:rPr>
          <w:rFonts w:cs="Times New Roman" w:eastAsia="Times New Roman"/>
          <w:szCs w:val="20"/>
          <w:lang w:eastAsia="hr-HR"/>
        </w:rPr>
        <w:t xml:space="preserve">39670464653, </w:t>
      </w:r>
      <w:r w:rsidRPr="009149E8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BIO PLIN d.o.o., Zadar, Hrvatskih književnika 19 A, OIB: 48247719442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9149E8">
          <w:rPr>
            <w:rFonts w:cs="Times New Roman" w:eastAsia="Times New Roman"/>
            <w:lang w:eastAsia="hr-HR"/>
          </w:rPr>
          <w:t>11. st</w:t>
        </w:r>
      </w:smartTag>
      <w:r w:rsidRPr="009149E8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9149E8" w:rsidP="009149E8" w:rsidR="009149E8" w:rsidRPr="00914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49E8" w:rsidP="009149E8" w:rsidR="009149E8" w:rsidRPr="009149E8">
      <w:pPr>
        <w:spacing w:after="0"/>
        <w:jc w:val="center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 xml:space="preserve">z a k </w:t>
      </w:r>
      <w:proofErr w:type="spellStart"/>
      <w:r w:rsidRPr="009149E8">
        <w:rPr>
          <w:rFonts w:cs="Times New Roman" w:eastAsia="Times New Roman"/>
          <w:lang w:eastAsia="hr-HR"/>
        </w:rPr>
        <w:t>lj</w:t>
      </w:r>
      <w:proofErr w:type="spellEnd"/>
      <w:r w:rsidRPr="009149E8">
        <w:rPr>
          <w:rFonts w:cs="Times New Roman" w:eastAsia="Times New Roman"/>
          <w:lang w:eastAsia="hr-HR"/>
        </w:rPr>
        <w:t xml:space="preserve"> u č i o  j e</w:t>
      </w:r>
    </w:p>
    <w:p w:rsidRDefault="009149E8" w:rsidP="009149E8" w:rsidR="009149E8" w:rsidRPr="00914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49E8" w:rsidP="009149E8" w:rsidR="009149E8" w:rsidRPr="00914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9149E8">
        <w:rPr>
          <w:rFonts w:cs="Times New Roman" w:eastAsia="Times New Roman"/>
          <w:lang w:eastAsia="hr-HR"/>
        </w:rPr>
        <w:t>otpravka</w:t>
      </w:r>
      <w:proofErr w:type="spellEnd"/>
      <w:r w:rsidRPr="009149E8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3.340,02 kn koje je u Očevidniku redoslijeda osnova za plaćanje evidentirano na dan 1. rujna 2015.</w:t>
      </w:r>
    </w:p>
    <w:p w:rsidRDefault="009149E8" w:rsidP="009149E8" w:rsidR="009149E8" w:rsidRPr="009149E8">
      <w:pPr>
        <w:spacing w:after="0"/>
        <w:jc w:val="center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>U Zadru 30. lipnja 2016.</w:t>
      </w:r>
    </w:p>
    <w:p w:rsidRDefault="009149E8" w:rsidP="009149E8" w:rsidR="009149E8" w:rsidRPr="009149E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149E8" w:rsidP="009149E8" w:rsidR="009149E8" w:rsidRPr="009149E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9149E8" w:rsidP="009149E8" w:rsidR="009149E8" w:rsidRPr="009149E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>Tina Grgas</w:t>
      </w:r>
    </w:p>
    <w:p w:rsidRDefault="009149E8" w:rsidP="009149E8" w:rsidR="009149E8" w:rsidRPr="009149E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149E8" w:rsidP="009149E8" w:rsidR="009149E8" w:rsidRPr="009149E8">
      <w:pPr>
        <w:spacing w:after="0"/>
        <w:jc w:val="right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 xml:space="preserve"> </w:t>
      </w:r>
    </w:p>
    <w:p w:rsidRDefault="009149E8" w:rsidP="009149E8" w:rsidR="009149E8" w:rsidRPr="00914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49E8" w:rsidP="009149E8" w:rsidR="009149E8" w:rsidRPr="009149E8">
      <w:pPr>
        <w:spacing w:after="0"/>
        <w:jc w:val="both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>UPUTA O PRAVNOM LIJEKU</w:t>
      </w:r>
    </w:p>
    <w:p w:rsidRDefault="009149E8" w:rsidP="009149E8" w:rsidR="009149E8" w:rsidRPr="009149E8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>Protiv ovog zaključka nije dopuštena žalba.</w:t>
      </w:r>
    </w:p>
    <w:p w:rsidRDefault="009149E8" w:rsidP="009149E8" w:rsidR="009149E8" w:rsidRPr="00914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49E8" w:rsidP="009149E8" w:rsidR="009149E8" w:rsidRPr="00914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49E8" w:rsidP="009149E8" w:rsidR="009149E8" w:rsidRPr="009149E8">
      <w:pPr>
        <w:spacing w:after="0"/>
        <w:jc w:val="both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>DNA:</w:t>
      </w:r>
    </w:p>
    <w:p w:rsidRDefault="009149E8" w:rsidP="009149E8" w:rsidR="009149E8" w:rsidRPr="009149E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>FINA, Regionalni centar Split, Podružnica Zadar</w:t>
      </w:r>
    </w:p>
    <w:p w:rsidRDefault="009149E8" w:rsidP="009149E8" w:rsidR="009149E8" w:rsidRPr="009149E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149E8">
        <w:rPr>
          <w:rFonts w:cs="Times New Roman" w:eastAsia="Times New Roman"/>
          <w:lang w:eastAsia="hr-HR"/>
        </w:rPr>
        <w:t>e-Oglasna ploča</w:t>
      </w:r>
    </w:p>
    <w:p w:rsidRDefault="009149E8" w:rsidP="009149E8" w:rsidR="009149E8" w:rsidRPr="009149E8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9149E8" w:rsidP="009149E8" w:rsidR="009149E8" w:rsidRPr="009149E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9E8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782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St-144/2016-6</izvorni_sadrzaj>
    <derivirana_varijabla naziv="DomainObject.Oznaka_1">St-144/2016-6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PLIN d.o.o. za proizvodnju i poslovne usluge</izvorni_sadrzaj>
    <derivirana_varijabla naziv="DomainObject.Predmet.ProtustrankaFormated_1">  BIO PLIN d.o.o. za proizvodnju i poslovne usluge</derivirana_varijabla>
  </DomainObject.Predmet.ProtustrankaFormated>
  <DomainObject.Predmet.ProtustrankaFormatedOIB>
    <izvorni_sadrzaj>  BIO PLIN d.o.o. za proizvodnju i poslovne usluge, OIB 48247719442</izvorni_sadrzaj>
    <derivirana_varijabla naziv="DomainObject.Predmet.ProtustrankaFormatedOIB_1">  BIO PLIN d.o.o. za proizvodnju i poslovne usluge, OIB 48247719442</derivirana_varijabla>
  </DomainObject.Predmet.ProtustrankaFormatedOIB>
  <DomainObject.Predmet.ProtustrankaFormatedWithAdress>
    <izvorni_sadrzaj> BIO PLIN d.o.o. za proizvodnju i poslovne usluge, Hrvatskih književnika 19A, 23000 Zadar</izvorni_sadrzaj>
    <derivirana_varijabla naziv="DomainObject.Predmet.ProtustrankaFormatedWithAdress_1"> BIO PLIN d.o.o. za proizvodnju i poslovne usluge, Hrvatskih književnika 19A, 23000 Zadar</derivirana_varijabla>
  </DomainObject.Predmet.ProtustrankaFormatedWithAdress>
  <DomainObject.Predmet.ProtustrankaFormatedWithAdressOIB>
    <izvorni_sadrzaj> BIO PLIN d.o.o. za proizvodnju i poslovne usluge, OIB 48247719442, Hrvatskih književnika 19A, 23000 Zadar</izvorni_sadrzaj>
    <derivirana_varijabla naziv="DomainObject.Predmet.ProtustrankaFormatedWithAdressOIB_1"> BIO PLIN d.o.o. za proizvodnju i poslovne usluge, OIB 48247719442, Hrvatskih književnika 19A, 23000 Zadar</derivirana_varijabla>
  </DomainObject.Predmet.ProtustrankaFormatedWithAdressOIB>
  <DomainObject.Predmet.ProtustrankaWithAdress>
    <izvorni_sadrzaj>BIO PLIN d.o.o. za proizvodnju i poslovne usluge Hrvatskih književnika 19A, 23000 Zadar</izvorni_sadrzaj>
    <derivirana_varijabla naziv="DomainObject.Predmet.ProtustrankaWithAdress_1">BIO PLIN d.o.o. za proizvodnju i poslovne usluge Hrvatskih književnika 19A, 23000 Zadar</derivirana_varijabla>
  </DomainObject.Predmet.ProtustrankaWithAdress>
  <DomainObject.Predmet.ProtustrankaWithAdressOIB>
    <izvorni_sadrzaj>BIO PLIN d.o.o. za proizvodnju i poslovne usluge, OIB 48247719442, Hrvatskih književnika 19A, 23000 Zadar</izvorni_sadrzaj>
    <derivirana_varijabla naziv="DomainObject.Predmet.ProtustrankaWithAdressOIB_1">BIO PLIN d.o.o. za proizvodnju i poslovne usluge, OIB 48247719442, Hrvatskih književnika 19A, 23000 Zadar</derivirana_varijabla>
  </DomainObject.Predmet.ProtustrankaWithAdressOIB>
  <DomainObject.Predmet.ProtustrankaNazivFormated>
    <izvorni_sadrzaj>BIO PLIN d.o.o. za proizvodnju i poslovne usluge</izvorni_sadrzaj>
    <derivirana_varijabla naziv="DomainObject.Predmet.ProtustrankaNazivFormated_1">BIO PLIN d.o.o. za proizvodnju i poslovne usluge</derivirana_varijabla>
  </DomainObject.Predmet.ProtustrankaNazivFormated>
  <DomainObject.Predmet.ProtustrankaNazivFormatedOIB>
    <izvorni_sadrzaj>BIO PLIN d.o.o. za proizvodnju i poslovne usluge, OIB 48247719442</izvorni_sadrzaj>
    <derivirana_varijabla naziv="DomainObject.Predmet.ProtustrankaNazivFormatedOIB_1">BIO PLIN d.o.o. za proizvodnju i poslovne usluge, OIB 48247719442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3340.02</izvorni_sadrzaj>
    <derivirana_varijabla naziv="DomainObject.Predmet.TrenutnaVrijednost_1">3340.02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BIO PLIN d.o.o. za proizvodnju i poslovne usluge</item>
    </izvorni_sadrzaj>
    <derivirana_varijabla naziv="DomainObject.Predmet.ProtuStrankaListFormated_1">
      <item>BIO PLIN d.o.o. za proizvodnju i poslovne usluge</item>
    </derivirana_varijabla>
  </DomainObject.Predmet.ProtuStrankaListFormated>
  <DomainObject.Predmet.ProtuStrankaListFormatedOIB>
    <izvorni_sadrzaj>
      <item>BIO PLIN d.o.o. za proizvodnju i poslovne usluge, OIB 48247719442</item>
    </izvorni_sadrzaj>
    <derivirana_varijabla naziv="DomainObject.Predmet.ProtuStrankaListFormatedOIB_1">
      <item>BIO PLIN d.o.o. za proizvodnju i poslovne usluge, OIB 48247719442</item>
    </derivirana_varijabla>
  </DomainObject.Predmet.ProtuStrankaListFormatedOIB>
  <DomainObject.Predmet.ProtuStrankaListFormatedWithAdress>
    <izvorni_sadrzaj>
      <item>BIO PLIN d.o.o. za proizvodnju i poslovne usluge, Hrvatskih književnika 19A, 23000 Zadar</item>
    </izvorni_sadrzaj>
    <derivirana_varijabla naziv="DomainObject.Predmet.ProtuStrankaListFormatedWithAdress_1">
      <item>BIO PLIN d.o.o. za proizvodnju i poslovne usluge, Hrvatskih književnika 19A, 23000 Zadar</item>
    </derivirana_varijabla>
  </DomainObject.Predmet.ProtuStrankaListFormatedWithAdress>
  <DomainObject.Predmet.ProtuStrankaListFormatedWithAdressOIB>
    <izvorni_sadrzaj>
      <item>BIO PLIN d.o.o. za proizvodnju i poslovne usluge, OIB 48247719442, Hrvatskih književnika 19A, 23000 Zadar</item>
    </izvorni_sadrzaj>
    <derivirana_varijabla naziv="DomainObject.Predmet.ProtuStrankaListFormatedWithAdressOIB_1">
      <item>BIO PLIN d.o.o. za proizvodnju i poslovne usluge, OIB 48247719442, Hrvatskih književnika 19A, 23000 Zadar</item>
    </derivirana_varijabla>
  </DomainObject.Predmet.ProtuStrankaListFormatedWithAdressOIB>
  <DomainObject.Predmet.ProtuStrankaListNazivFormated>
    <izvorni_sadrzaj>
      <item>BIO PLIN d.o.o. za proizvodnju i poslovne usluge</item>
    </izvorni_sadrzaj>
    <derivirana_varijabla naziv="DomainObject.Predmet.ProtuStrankaListNazivFormated_1">
      <item>BIO PLIN d.o.o. za proizvodnju i poslovne usluge</item>
    </derivirana_varijabla>
  </DomainObject.Predmet.ProtuStrankaListNazivFormated>
  <DomainObject.Predmet.ProtuStrankaListNazivFormatedOIB>
    <izvorni_sadrzaj>
      <item>BIO PLIN d.o.o. za proizvodnju i poslovne usluge, OIB 48247719442</item>
    </izvorni_sadrzaj>
    <derivirana_varijabla naziv="DomainObject.Predmet.ProtuStrankaListNazivFormatedOIB_1">
      <item>BIO PLIN d.o.o. za proizvodnju i poslovne usluge, OIB 48247719442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St-144/2016-6</izvorni_sadrzaj>
    <derivirana_varijabla naziv="DomainObject.PoslovniBrojDokumenta_1">St-144/2016-6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BIO PLIN d.o.o. za proizvodnju i poslovne usluge</izvorni_sadrzaj>
    <derivirana_varijabla naziv="DomainObject.Predmet.ProtustrankaIDrugi_1">BIO PLIN d.o.o. za proizvodnju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BIO PLIN d.o.o. za proizvodnju i poslovne usluge, OIB 48247719442, Hrvatskih književnika 19A, 23000 Zadar</izvorni_sadrzaj>
    <derivirana_varijabla naziv="DomainObject.Predmet.ProtustrankaIDrugiAdressOIB_1">BIO PLIN d.o.o. za proizvodnju i poslovne usluge, OIB 48247719442, Hrvatskih književnika 19A,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BIO PLIN d.o.o. za proizvodnju i poslovne usluge</item>
    </izvorni_sadrzaj>
    <derivirana_varijabla naziv="DomainObject.Predmet.SudioniciListNaziv_1">
      <item>FINA</item>
      <item>BIO PLIN d.o.o. za proizvodnju i poslovne usluge</item>
    </derivirana_varijabla>
  </DomainObject.Predmet.SudioniciListNaziv>
  <DomainObject.Predmet.SudioniciListAdressOIB>
    <izvorni_sadrzaj>
      <item>FINA, OIB 85821130368</item>
      <item>BIO PLIN d.o.o. za proizvodnju i poslovne usluge, OIB 48247719442, Hrvatskih književnika 19A,23000 Zadar</item>
    </izvorni_sadrzaj>
    <derivirana_varijabla naziv="DomainObject.Predmet.SudioniciListAdressOIB_1">
      <item>FINA, OIB 85821130368</item>
      <item>BIO PLIN d.o.o. za proizvodnju i poslovne usluge, OIB 48247719442, Hrvatskih književnika 19A,23000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E8100F-BFF2-45A5-A227-2840C01DE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841</properties:Characters>
  <properties:Lines>47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2016-07-05T06:09:00Z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