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e6cbc" w14:paraId="30e6cbc" w:rsidRDefault="00B75497" w:rsidP="00B75497" w:rsidR="00B75497">
      <w:pPr>
        <w:pStyle w:val="Naslov1"/>
        <w:jc w:val="right"/>
        <w15:collapsed w:val="false"/>
        <w:rPr>
          <w:b w:val="false"/>
          <w:lang w:val="hr-HR"/>
        </w:rPr>
      </w:pPr>
      <w:bookmarkStart w:name="_GoBack" w:id="0"/>
      <w:bookmarkEnd w:id="0"/>
      <w:r w:rsidRPr="00F971B3">
        <w:rPr>
          <w:b w:val="false"/>
          <w:lang w:val="hr-HR"/>
        </w:rPr>
        <w:t>13 St-</w:t>
      </w:r>
      <w:r w:rsidR="004510A0">
        <w:rPr>
          <w:b w:val="false"/>
          <w:lang w:val="hr-HR"/>
        </w:rPr>
        <w:t>1574</w:t>
      </w:r>
      <w:r w:rsidR="00927232">
        <w:rPr>
          <w:b w:val="false"/>
          <w:lang w:val="hr-HR"/>
        </w:rPr>
        <w:t>/17-5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060D5C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3A2163" w:rsidP="00B75497" w:rsidR="003A2163">
      <w:pPr>
        <w:jc w:val="both"/>
        <w:rPr>
          <w:b/>
          <w:bCs/>
        </w:rPr>
      </w:pPr>
    </w:p>
    <w:p w:rsidRDefault="00854628" w:rsidP="00854628" w:rsidR="00854628">
      <w:pPr>
        <w:ind w:hanging="720" w:left="360"/>
        <w:jc w:val="center"/>
      </w:pPr>
    </w:p>
    <w:p w:rsidRDefault="00854628" w:rsidP="00854628" w:rsidR="00854628">
      <w:pPr>
        <w:ind w:firstLine="708"/>
        <w:jc w:val="both"/>
      </w:pPr>
      <w:r>
        <w:t xml:space="preserve">Trgovački sud u Osijeku, po sucu Jadranki Herman, u stečajnom predmetu povodom zahtjeva Financijske agencije Regionalni centar Osijek, Podružnica Osijek, za pokretanje skraćenog stečajnog postupka nad </w:t>
      </w:r>
      <w:r w:rsidR="00D864C4">
        <w:t xml:space="preserve"> </w:t>
      </w:r>
      <w:r w:rsidR="004510A0">
        <w:t xml:space="preserve"> ROBIČKO d.o.o. za ugostiteljstvo i trgovinu, Darda, Antuna Mihanovića 19, MBS 030110772, OIB 75698501082</w:t>
      </w:r>
      <w:r>
        <w:t xml:space="preserve">, dana </w:t>
      </w:r>
      <w:r w:rsidR="00D864C4">
        <w:t>11. siječnja 2018.</w:t>
      </w:r>
    </w:p>
    <w:p w:rsidRDefault="002037BD" w:rsidP="00B75497" w:rsidR="002037BD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301A4D" w:rsidP="00301A4D" w:rsidR="00301A4D">
      <w:pPr>
        <w:jc w:val="both"/>
      </w:pPr>
    </w:p>
    <w:p w:rsidRDefault="002037BD" w:rsidP="00301A4D" w:rsidR="002037BD">
      <w:pPr>
        <w:jc w:val="both"/>
      </w:pPr>
    </w:p>
    <w:p w:rsidRDefault="00301A4D" w:rsidP="00F80D26" w:rsid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 w:rsidRPr="004510A0">
        <w:rPr>
          <w:bCs/>
        </w:rPr>
        <w:t xml:space="preserve"> </w:t>
      </w:r>
      <w:r w:rsidR="004510A0">
        <w:t xml:space="preserve"> ROBIČKO d.o.o. za ugostiteljstvo i trgovinu, Darda, Antuna Mihanovića 19, MBS 030110772, OIB 75698501082.</w:t>
      </w:r>
    </w:p>
    <w:p w:rsidRDefault="004510A0" w:rsidP="004510A0" w:rsidR="004510A0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2037BD" w:rsidP="00B75497" w:rsidR="002037BD">
      <w:pPr>
        <w:jc w:val="both"/>
      </w:pPr>
    </w:p>
    <w:p w:rsidRDefault="00AC24A8" w:rsidP="00B75497" w:rsidR="00AC24A8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2037BD" w:rsidP="0047501A" w:rsidR="002037BD">
      <w:pPr>
        <w:jc w:val="both"/>
      </w:pPr>
    </w:p>
    <w:p w:rsidRDefault="00FA70D4" w:rsidP="0047501A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83069C">
        <w:t xml:space="preserve"> </w:t>
      </w:r>
      <w:r w:rsidR="004510A0">
        <w:t>15.</w:t>
      </w:r>
      <w:r w:rsidR="00927232">
        <w:t xml:space="preserve"> studenog</w:t>
      </w:r>
      <w:r w:rsidR="00F80D26">
        <w:t xml:space="preserve"> 201</w:t>
      </w:r>
      <w:r w:rsidR="003A2163">
        <w:t>7</w:t>
      </w:r>
      <w:r w:rsidR="00B75497">
        <w:t xml:space="preserve">.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C4191">
        <w:t>7</w:t>
      </w:r>
      <w:r w:rsidR="003A31A7">
        <w:t xml:space="preserve">-01/04 Ur. broj </w:t>
      </w:r>
      <w:r w:rsidR="00FC4191">
        <w:t>04-</w:t>
      </w:r>
      <w:r w:rsidR="003A31A7">
        <w:t>0</w:t>
      </w:r>
      <w:r w:rsidR="00854628">
        <w:t>7</w:t>
      </w:r>
      <w:r w:rsidR="003A31A7">
        <w:t>-1</w:t>
      </w:r>
      <w:r w:rsidR="00FC4191">
        <w:t>7</w:t>
      </w:r>
      <w:r w:rsidR="003A31A7">
        <w:t>-</w:t>
      </w:r>
      <w:r w:rsidR="00927232">
        <w:t>5</w:t>
      </w:r>
      <w:r w:rsidR="004510A0">
        <w:t xml:space="preserve">374 od 14. </w:t>
      </w:r>
      <w:r w:rsidR="00927232">
        <w:t>studenog</w:t>
      </w:r>
      <w:r w:rsidR="00FC4191">
        <w:t xml:space="preserve"> 2017.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>skraćenog stečajnog postupka nad dužnikom</w:t>
      </w:r>
      <w:r w:rsidR="00854628">
        <w:t xml:space="preserve"> </w:t>
      </w:r>
      <w:r w:rsidR="00D864C4">
        <w:t xml:space="preserve"> </w:t>
      </w:r>
      <w:r w:rsidR="004510A0">
        <w:t xml:space="preserve"> ROBIČKO d.o.o. za ugostiteljstvo i trgovinu, Darda, Antuna Mihanovića 19, MBS 030110772, OIB 75698501082. </w:t>
      </w:r>
    </w:p>
    <w:p w:rsidRDefault="00D67A2E" w:rsidP="00B75497" w:rsidR="00D67A2E">
      <w:pPr>
        <w:ind w:firstLine="720"/>
        <w:jc w:val="both"/>
      </w:pPr>
    </w:p>
    <w:p w:rsidRDefault="002D7118" w:rsidP="002037BD" w:rsidR="00D72678">
      <w:pPr>
        <w:ind w:firstLine="720"/>
        <w:jc w:val="both"/>
      </w:pPr>
      <w:r>
        <w:t>Dana</w:t>
      </w:r>
      <w:r w:rsidR="00AC24A8">
        <w:t xml:space="preserve"> 1</w:t>
      </w:r>
      <w:r w:rsidR="00927232">
        <w:t>5</w:t>
      </w:r>
      <w:r w:rsidR="00D864C4">
        <w:t xml:space="preserve">. prosinca </w:t>
      </w:r>
      <w:r w:rsidR="00FC4191">
        <w:t>2017</w:t>
      </w:r>
      <w:r>
        <w:t>.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D864C4">
        <w:t>1</w:t>
      </w:r>
      <w:r w:rsidR="00AC24A8">
        <w:t>574</w:t>
      </w:r>
      <w:r w:rsidR="0093778C">
        <w:t>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2037BD" w:rsidP="002037BD" w:rsidR="002037BD">
      <w:pPr>
        <w:ind w:firstLine="720"/>
        <w:jc w:val="both"/>
      </w:pPr>
    </w:p>
    <w:p w:rsidRDefault="00AC24A8" w:rsidP="002037BD" w:rsidR="00AC24A8">
      <w:pPr>
        <w:ind w:firstLine="720"/>
        <w:jc w:val="both"/>
      </w:pPr>
    </w:p>
    <w:p w:rsidRDefault="0041616A" w:rsidP="003A31A7" w:rsidR="0041616A">
      <w:pPr>
        <w:ind w:firstLine="720"/>
        <w:jc w:val="center"/>
      </w:pPr>
      <w:r>
        <w:lastRenderedPageBreak/>
        <w:t>2</w:t>
      </w:r>
    </w:p>
    <w:p w:rsidRDefault="00AC24A8" w:rsidP="00AC24A8" w:rsidR="00AC24A8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>
        <w:rPr>
          <w:b w:val="false"/>
          <w:lang w:val="hr-HR"/>
        </w:rPr>
        <w:t>1574/17-5</w:t>
      </w:r>
    </w:p>
    <w:p w:rsidRDefault="0047501A" w:rsidP="003A31A7" w:rsidR="0047501A">
      <w:pPr>
        <w:ind w:firstLine="720"/>
        <w:jc w:val="center"/>
        <w:rPr>
          <w:b/>
        </w:rPr>
      </w:pPr>
    </w:p>
    <w:p w:rsidRDefault="0041616A" w:rsidP="0041616A" w:rsidR="0041616A">
      <w:pPr>
        <w:ind w:firstLine="720"/>
        <w:jc w:val="center"/>
      </w:pPr>
    </w:p>
    <w:p w:rsidRDefault="0041616A" w:rsidP="0041616A" w:rsidR="0041616A">
      <w:pPr>
        <w:ind w:firstLine="720"/>
        <w:jc w:val="center"/>
      </w:pPr>
    </w:p>
    <w:p w:rsidRDefault="00D84AEC" w:rsidP="00301A4D" w:rsidR="00D84AEC">
      <w:pPr>
        <w:ind w:firstLine="720"/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93778C">
        <w:t xml:space="preserve"> </w:t>
      </w:r>
      <w:r w:rsidR="00AC24A8">
        <w:t xml:space="preserve">2. siječnja 2018. </w:t>
      </w:r>
      <w:r w:rsidR="006E648B">
        <w:t xml:space="preserve">godine, vjerovnik Republika </w:t>
      </w:r>
      <w:r w:rsidR="00685B11">
        <w:t xml:space="preserve">Hrvatska </w:t>
      </w:r>
      <w:r w:rsidR="0093778C">
        <w:t>za tražbinu Ministarstva</w:t>
      </w:r>
      <w:r w:rsidR="00FC4191">
        <w:t xml:space="preserve"> financija,</w:t>
      </w:r>
      <w:r w:rsidR="00685B11">
        <w:t xml:space="preserve"> Porezna uprava Područni ured Osijek</w:t>
      </w:r>
      <w:r w:rsidR="006E648B">
        <w:t xml:space="preserve"> zastupana po Županijskom</w:t>
      </w:r>
      <w:r w:rsidR="00D67A2E">
        <w:t xml:space="preserve"> državnom odvjetništvu u </w:t>
      </w:r>
      <w:r w:rsidR="0093778C">
        <w:t>Osijeku</w:t>
      </w:r>
      <w:r w:rsidR="006E648B">
        <w:t xml:space="preserve"> podnijela je prijedlog za otvaranjem stečajnog postupka nad dužnikom </w:t>
      </w:r>
      <w:r w:rsidR="00AC24A8">
        <w:t xml:space="preserve"> ROBIČKO d.o.o. za ugostiteljstvo i trgovinu, Darda, Antuna Mihanovića 19, MBS 030110772, OIB 75698501082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  <w:r w:rsidR="0093778C">
        <w:rPr>
          <w:bCs/>
        </w:rPr>
        <w:t xml:space="preserve"> 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9D7378" w:rsidP="00B75497" w:rsidR="009D7378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685B11">
        <w:rPr>
          <w:bCs/>
        </w:rPr>
        <w:t xml:space="preserve"> 11. siječanj 2018.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A96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2471BA">
        <w:t xml:space="preserve">Stečajnog  zakona). </w:t>
      </w:r>
    </w:p>
    <w:p w:rsidRDefault="0047501A" w:rsidP="00B75497" w:rsidR="0047501A">
      <w:pPr>
        <w:pStyle w:val="Tijeloteksta"/>
      </w:pP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75497" w:rsidP="00B75497" w:rsidR="00B75497">
      <w:pPr>
        <w:numPr>
          <w:ilvl w:val="0"/>
          <w:numId w:val="2"/>
        </w:numPr>
        <w:jc w:val="both"/>
      </w:pPr>
      <w:r>
        <w:t>Predla</w:t>
      </w:r>
      <w:r w:rsidR="00F920FE">
        <w:t xml:space="preserve">gatelju – FINA Regionalni centar Osijek </w:t>
      </w:r>
    </w:p>
    <w:p w:rsidRDefault="0093778C" w:rsidP="00B75497" w:rsidR="00707959">
      <w:pPr>
        <w:numPr>
          <w:ilvl w:val="0"/>
          <w:numId w:val="2"/>
        </w:numPr>
        <w:jc w:val="both"/>
      </w:pPr>
      <w:r>
        <w:t>ŽDO Osijek</w:t>
      </w:r>
    </w:p>
    <w:p w:rsidRDefault="00B7064E" w:rsidP="00CD61D3" w:rsidR="0093778C">
      <w:pPr>
        <w:numPr>
          <w:ilvl w:val="0"/>
          <w:numId w:val="2"/>
        </w:numPr>
        <w:jc w:val="both"/>
      </w:pPr>
      <w:r>
        <w:t>Dužniku</w:t>
      </w:r>
      <w:r w:rsidR="00F920FE">
        <w:t xml:space="preserve"> </w:t>
      </w:r>
      <w:r w:rsidR="0089190C">
        <w:t xml:space="preserve">- </w:t>
      </w:r>
      <w:r w:rsidR="00685B11">
        <w:t xml:space="preserve"> </w:t>
      </w:r>
      <w:r w:rsidR="00AC24A8">
        <w:t xml:space="preserve"> ROBIČKO d.o.o.  Darda, Antuna Mihanovića 19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93778C" w:rsidP="00E3332C" w:rsidR="00DE7EA8">
      <w:pPr>
        <w:numPr>
          <w:ilvl w:val="0"/>
          <w:numId w:val="2"/>
        </w:numPr>
        <w:jc w:val="both"/>
      </w:pPr>
      <w:r>
        <w:t xml:space="preserve">kal. </w:t>
      </w:r>
      <w:r w:rsidR="00685B11">
        <w:t>11/2</w:t>
      </w:r>
    </w:p>
    <w:p w:rsidRDefault="00D3536B" w:rsidP="00D3536B" w:rsidR="00D3536B">
      <w:pPr>
        <w:ind w:left="360"/>
        <w:jc w:val="both"/>
      </w:pPr>
    </w:p>
    <w:sectPr w:rsidSect="00D72678" w:rsidR="00D3536B">
      <w:pgSz w:h="15840" w:w="12240"/>
      <w:pgMar w:gutter="0" w:footer="708" w:header="708" w:left="1800" w:bottom="1134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60D5C"/>
    <w:rsid w:val="00072890"/>
    <w:rsid w:val="000A3581"/>
    <w:rsid w:val="000B24E4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867CA"/>
    <w:rsid w:val="001B2B2C"/>
    <w:rsid w:val="001C0CFA"/>
    <w:rsid w:val="001D2166"/>
    <w:rsid w:val="001E7E8C"/>
    <w:rsid w:val="00200F12"/>
    <w:rsid w:val="002037BD"/>
    <w:rsid w:val="002132A8"/>
    <w:rsid w:val="002471BA"/>
    <w:rsid w:val="0028334A"/>
    <w:rsid w:val="00287EC6"/>
    <w:rsid w:val="00292D1E"/>
    <w:rsid w:val="002C51D3"/>
    <w:rsid w:val="002D7118"/>
    <w:rsid w:val="002E7214"/>
    <w:rsid w:val="002F7A13"/>
    <w:rsid w:val="00301A4D"/>
    <w:rsid w:val="003331FB"/>
    <w:rsid w:val="00365B73"/>
    <w:rsid w:val="003843C3"/>
    <w:rsid w:val="003A2163"/>
    <w:rsid w:val="003A31A7"/>
    <w:rsid w:val="003B06A8"/>
    <w:rsid w:val="003B51C9"/>
    <w:rsid w:val="003B7AAC"/>
    <w:rsid w:val="003D451A"/>
    <w:rsid w:val="0041616A"/>
    <w:rsid w:val="004510A0"/>
    <w:rsid w:val="00455C18"/>
    <w:rsid w:val="00456233"/>
    <w:rsid w:val="004636D6"/>
    <w:rsid w:val="0047501A"/>
    <w:rsid w:val="004E65BC"/>
    <w:rsid w:val="005012E6"/>
    <w:rsid w:val="005200AB"/>
    <w:rsid w:val="005560F4"/>
    <w:rsid w:val="00571630"/>
    <w:rsid w:val="00576853"/>
    <w:rsid w:val="00583AE6"/>
    <w:rsid w:val="00590D1E"/>
    <w:rsid w:val="005C00F3"/>
    <w:rsid w:val="005C04D0"/>
    <w:rsid w:val="005C39A5"/>
    <w:rsid w:val="005C41E4"/>
    <w:rsid w:val="005E2B09"/>
    <w:rsid w:val="005E739C"/>
    <w:rsid w:val="00607A96"/>
    <w:rsid w:val="00625F0A"/>
    <w:rsid w:val="00640246"/>
    <w:rsid w:val="006832C3"/>
    <w:rsid w:val="00685B11"/>
    <w:rsid w:val="006E648B"/>
    <w:rsid w:val="006F0A36"/>
    <w:rsid w:val="00707959"/>
    <w:rsid w:val="00710662"/>
    <w:rsid w:val="00726845"/>
    <w:rsid w:val="007360A5"/>
    <w:rsid w:val="00752B41"/>
    <w:rsid w:val="0076496B"/>
    <w:rsid w:val="007C1C95"/>
    <w:rsid w:val="007C2112"/>
    <w:rsid w:val="007E4F5B"/>
    <w:rsid w:val="00803417"/>
    <w:rsid w:val="0083069C"/>
    <w:rsid w:val="00843FFA"/>
    <w:rsid w:val="00854628"/>
    <w:rsid w:val="0085567C"/>
    <w:rsid w:val="0089190C"/>
    <w:rsid w:val="008A49DF"/>
    <w:rsid w:val="008F656F"/>
    <w:rsid w:val="00927232"/>
    <w:rsid w:val="0093778C"/>
    <w:rsid w:val="00941AE2"/>
    <w:rsid w:val="00964800"/>
    <w:rsid w:val="00991CE4"/>
    <w:rsid w:val="00992F2B"/>
    <w:rsid w:val="00996147"/>
    <w:rsid w:val="009D7378"/>
    <w:rsid w:val="009E2A56"/>
    <w:rsid w:val="00A45F7B"/>
    <w:rsid w:val="00AA0272"/>
    <w:rsid w:val="00AC24A8"/>
    <w:rsid w:val="00B12FA6"/>
    <w:rsid w:val="00B526C2"/>
    <w:rsid w:val="00B6174E"/>
    <w:rsid w:val="00B7064E"/>
    <w:rsid w:val="00B75497"/>
    <w:rsid w:val="00B75CCF"/>
    <w:rsid w:val="00B96701"/>
    <w:rsid w:val="00BB4147"/>
    <w:rsid w:val="00BE52C5"/>
    <w:rsid w:val="00C02B4E"/>
    <w:rsid w:val="00C07DF9"/>
    <w:rsid w:val="00C318C9"/>
    <w:rsid w:val="00C37A56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72678"/>
    <w:rsid w:val="00D84AEC"/>
    <w:rsid w:val="00D864C4"/>
    <w:rsid w:val="00DB1856"/>
    <w:rsid w:val="00DE4EC1"/>
    <w:rsid w:val="00DE7EA8"/>
    <w:rsid w:val="00E3332C"/>
    <w:rsid w:val="00E55445"/>
    <w:rsid w:val="00E60DDF"/>
    <w:rsid w:val="00E93910"/>
    <w:rsid w:val="00E962DA"/>
    <w:rsid w:val="00E97528"/>
    <w:rsid w:val="00ED07AA"/>
    <w:rsid w:val="00ED438E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191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0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0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0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0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0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00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0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0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0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0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918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1574</izvorni_sadrzaj>
    <derivirana_varijabla naziv="DomainObject.Predmet.Broj_1">1574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St-1574/2017</izvorni_sadrzaj>
    <derivirana_varijabla naziv="DomainObject.Predmet.OznakaBroj_1">St-1574/2017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ROBIČKO d.o.o. za ugostiteljstvo i trgovinu</izvorni_sadrzaj>
    <derivirana_varijabla naziv="DomainObject.Predmet.ProtustrankaFormated_1">  ROBIČKO d.o.o. za ugostiteljstvo i trgovinu</derivirana_varijabla>
  </DomainObject.Predmet.ProtustrankaFormated>
  <DomainObject.Predmet.ProtustrankaFormatedOIB>
    <izvorni_sadrzaj>  ROBIČKO d.o.o. za ugostiteljstvo i trgovinu, OIB 75698501082</izvorni_sadrzaj>
    <derivirana_varijabla naziv="DomainObject.Predmet.ProtustrankaFormatedOIB_1">  ROBIČKO d.o.o. za ugostiteljstvo i trgovinu, OIB 75698501082</derivirana_varijabla>
  </DomainObject.Predmet.ProtustrankaFormatedOIB>
  <DomainObject.Predmet.ProtustrankaFormatedWithAdress>
    <izvorni_sadrzaj> ROBIČKO d.o.o. za ugostiteljstvo i trgovinu, Antuna Mihanovića 19, 31326 Darda</izvorni_sadrzaj>
    <derivirana_varijabla naziv="DomainObject.Predmet.ProtustrankaFormatedWithAdress_1"> ROBIČKO d.o.o. za ugostiteljstvo i trgovinu, Antuna Mihanovića 19, 31326 Darda</derivirana_varijabla>
  </DomainObject.Predmet.ProtustrankaFormatedWithAdress>
  <DomainObject.Predmet.ProtustrankaFormatedWithAdressOIB>
    <izvorni_sadrzaj> ROBIČKO d.o.o. za ugostiteljstvo i trgovinu, OIB 75698501082, Antuna Mihanovića 19, 31326 Darda</izvorni_sadrzaj>
    <derivirana_varijabla naziv="DomainObject.Predmet.ProtustrankaFormatedWithAdressOIB_1"> ROBIČKO d.o.o. za ugostiteljstvo i trgovinu, OIB 75698501082, Antuna Mihanovića 19, 31326 Darda</derivirana_varijabla>
  </DomainObject.Predmet.ProtustrankaFormatedWithAdressOIB>
  <DomainObject.Predmet.ProtustrankaWithAdress>
    <izvorni_sadrzaj>ROBIČKO d.o.o. za ugostiteljstvo i trgovinu Antuna Mihanovića 19, 31326 Darda</izvorni_sadrzaj>
    <derivirana_varijabla naziv="DomainObject.Predmet.ProtustrankaWithAdress_1">ROBIČKO d.o.o. za ugostiteljstvo i trgovinu Antuna Mihanovića 19, 31326 Darda</derivirana_varijabla>
  </DomainObject.Predmet.ProtustrankaWithAdress>
  <DomainObject.Predmet.ProtustrankaWithAdressOIB>
    <izvorni_sadrzaj>ROBIČKO d.o.o. za ugostiteljstvo i trgovinu, OIB 75698501082, Antuna Mihanovića 19, 31326 Darda</izvorni_sadrzaj>
    <derivirana_varijabla naziv="DomainObject.Predmet.ProtustrankaWithAdressOIB_1">ROBIČKO d.o.o. za ugostiteljstvo i trgovinu, OIB 75698501082, Antuna Mihanovića 19, 31326 Darda</derivirana_varijabla>
  </DomainObject.Predmet.ProtustrankaWithAdressOIB>
  <DomainObject.Predmet.ProtustrankaNazivFormated>
    <izvorni_sadrzaj>ROBIČKO d.o.o. za ugostiteljstvo i trgovinu</izvorni_sadrzaj>
    <derivirana_varijabla naziv="DomainObject.Predmet.ProtustrankaNazivFormated_1">ROBIČKO d.o.o. za ugostiteljstvo i trgovinu</derivirana_varijabla>
  </DomainObject.Predmet.ProtustrankaNazivFormated>
  <DomainObject.Predmet.ProtustrankaNazivFormatedOIB>
    <izvorni_sadrzaj>ROBIČKO d.o.o. za ugostiteljstvo i trgovinu, OIB 75698501082</izvorni_sadrzaj>
    <derivirana_varijabla naziv="DomainObject.Predmet.ProtustrankaNazivFormatedOIB_1">ROBIČKO d.o.o. za ugostiteljstvo i trgovinu, OIB 75698501082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ROBIČKO d.o.o. za ugostiteljstvo i trgovinu</item>
    </izvorni_sadrzaj>
    <derivirana_varijabla naziv="DomainObject.Predmet.ProtuStrankaListFormated_1">
      <item>ROBIČKO d.o.o. za ugostiteljstvo i trgovinu</item>
    </derivirana_varijabla>
  </DomainObject.Predmet.ProtuStrankaListFormated>
  <DomainObject.Predmet.ProtuStrankaListFormatedOIB>
    <izvorni_sadrzaj>
      <item>ROBIČKO d.o.o. za ugostiteljstvo i trgovinu, OIB 75698501082</item>
    </izvorni_sadrzaj>
    <derivirana_varijabla naziv="DomainObject.Predmet.ProtuStrankaListFormatedOIB_1">
      <item>ROBIČKO d.o.o. za ugostiteljstvo i trgovinu, OIB 75698501082</item>
    </derivirana_varijabla>
  </DomainObject.Predmet.ProtuStrankaListFormatedOIB>
  <DomainObject.Predmet.ProtuStrankaListFormatedWithAdress>
    <izvorni_sadrzaj>
      <item>ROBIČKO d.o.o. za ugostiteljstvo i trgovinu, Antuna Mihanovića 19, 31326 Darda</item>
    </izvorni_sadrzaj>
    <derivirana_varijabla naziv="DomainObject.Predmet.ProtuStrankaListFormatedWithAdress_1">
      <item>ROBIČKO d.o.o. za ugostiteljstvo i trgovinu, Antuna Mihanovića 19, 31326 Darda</item>
    </derivirana_varijabla>
  </DomainObject.Predmet.ProtuStrankaListFormatedWithAdress>
  <DomainObject.Predmet.ProtuStrankaListFormatedWithAdressOIB>
    <izvorni_sadrzaj>
      <item>ROBIČKO d.o.o. za ugostiteljstvo i trgovinu, OIB 75698501082, Antuna Mihanovića 19, 31326 Darda</item>
    </izvorni_sadrzaj>
    <derivirana_varijabla naziv="DomainObject.Predmet.ProtuStrankaListFormatedWithAdressOIB_1">
      <item>ROBIČKO d.o.o. za ugostiteljstvo i trgovinu, OIB 75698501082, Antuna Mihanovića 19, 31326 Darda</item>
    </derivirana_varijabla>
  </DomainObject.Predmet.ProtuStrankaListFormatedWithAdressOIB>
  <DomainObject.Predmet.ProtuStrankaListNazivFormated>
    <izvorni_sadrzaj>
      <item>ROBIČKO d.o.o. za ugostiteljstvo i trgovinu</item>
    </izvorni_sadrzaj>
    <derivirana_varijabla naziv="DomainObject.Predmet.ProtuStrankaListNazivFormated_1">
      <item>ROBIČKO d.o.o. za ugostiteljstvo i trgovinu</item>
    </derivirana_varijabla>
  </DomainObject.Predmet.ProtuStrankaListNazivFormated>
  <DomainObject.Predmet.ProtuStrankaListNazivFormatedOIB>
    <izvorni_sadrzaj>
      <item>ROBIČKO d.o.o. za ugostiteljstvo i trgovinu, OIB 75698501082</item>
    </izvorni_sadrzaj>
    <derivirana_varijabla naziv="DomainObject.Predmet.ProtuStrankaListNazivFormatedOIB_1">
      <item>ROBIČKO d.o.o. za ugostiteljstvo i trgovinu, OIB 75698501082</item>
    </derivirana_varijabla>
  </DomainObject.Predmet.ProtuStrankaListNazivFormatedOIB>
  <DomainObject.Predmet.OstaliListFormated>
    <izvorni_sadrzaj>
      <item>Mladen Leskovac</item>
    </izvorni_sadrzaj>
    <derivirana_varijabla naziv="DomainObject.Predmet.OstaliListFormated_1">
      <item>Mladen Leskovac</item>
    </derivirana_varijabla>
  </DomainObject.Predmet.OstaliListFormated>
  <DomainObject.Predmet.OstaliListFormatedOIB>
    <izvorni_sadrzaj>
      <item>Mladen Leskovac, OIB 49541358325</item>
    </izvorni_sadrzaj>
    <derivirana_varijabla naziv="DomainObject.Predmet.OstaliListFormatedOIB_1">
      <item>Mladen Leskovac, OIB 49541358325</item>
    </derivirana_varijabla>
  </DomainObject.Predmet.OstaliListFormatedOIB>
  <DomainObject.Predmet.OstaliListFormatedWithAdress>
    <izvorni_sadrzaj>
      <item>Mladen Leskovac, Antuna Mihanovića 19, 31326 Darda</item>
    </izvorni_sadrzaj>
    <derivirana_varijabla naziv="DomainObject.Predmet.OstaliListFormatedWithAdress_1">
      <item>Mladen Leskovac, Antuna Mihanovića 19, 31326 Darda</item>
    </derivirana_varijabla>
  </DomainObject.Predmet.OstaliListFormatedWithAdress>
  <DomainObject.Predmet.OstaliListFormatedWithAdressOIB>
    <izvorni_sadrzaj>
      <item>Mladen Leskovac, OIB 49541358325, Antuna Mihanovića 19, 31326 Darda</item>
    </izvorni_sadrzaj>
    <derivirana_varijabla naziv="DomainObject.Predmet.OstaliListFormatedWithAdressOIB_1">
      <item>Mladen Leskovac, OIB 49541358325, Antuna Mihanovića 19, 31326 Darda</item>
    </derivirana_varijabla>
  </DomainObject.Predmet.OstaliListFormatedWithAdressOIB>
  <DomainObject.Predmet.OstaliListNazivFormated>
    <izvorni_sadrzaj>
      <item>Mladen Leskovac</item>
    </izvorni_sadrzaj>
    <derivirana_varijabla naziv="DomainObject.Predmet.OstaliListNazivFormated_1">
      <item>Mladen Leskovac</item>
    </derivirana_varijabla>
  </DomainObject.Predmet.OstaliListNazivFormated>
  <DomainObject.Predmet.OstaliListNazivFormatedOIB>
    <izvorni_sadrzaj>
      <item>Mladen Leskovac, OIB 49541358325</item>
    </izvorni_sadrzaj>
    <derivirana_varijabla naziv="DomainObject.Predmet.OstaliListNazivFormatedOIB_1">
      <item>Mladen Leskovac, OIB 49541358325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ROBIČKO d.o.o. za ugostiteljstvo i trgovinu</izvorni_sadrzaj>
    <derivirana_varijabla naziv="DomainObject.Predmet.ProtustrankaIDrugi_1">ROBIČKO 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ROBIČKO d.o.o. za ugostiteljstvo i trgovinu, OIB 75698501082, Antuna Mihanovića 19, 31326 Darda</izvorni_sadrzaj>
    <derivirana_varijabla naziv="DomainObject.Predmet.ProtustrankaIDrugiAdressOIB_1">ROBIČKO d.o.o. za ugostiteljstvo i trgovinu, OIB 75698501082, Antuna Mihanovića 19,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ROBIČKO d.o.o. za ugostiteljstvo i trgovinu</item>
      <item>Mladen Leskovac</item>
    </izvorni_sadrzaj>
    <derivirana_varijabla naziv="DomainObject.Predmet.SudioniciListNaziv_1">
      <item>FINA RC OSIJEK</item>
      <item>ROBIČKO d.o.o. za ugostiteljstvo i trgovinu</item>
      <item>Mladen Leskovac</item>
    </derivirana_varijabla>
  </DomainObject.Predmet.SudioniciListNaziv>
  <DomainObject.Predmet.SudioniciListAdressOIB>
    <izvorni_sadrzaj>
      <item>FINA RC OSIJEK, OIB 85821130368</item>
      <item>ROBIČKO d.o.o. za ugostiteljstvo i trgovinu, OIB 75698501082, Antuna Mihanovića 19,31326 Darda</item>
      <item>Mladen Leskovac, OIB 49541358325, Antuna Mihanovića 19,31326 Darda</item>
    </izvorni_sadrzaj>
    <derivirana_varijabla naziv="DomainObject.Predmet.SudioniciListAdressOIB_1">
      <item>FINA RC OSIJEK, OIB 85821130368</item>
      <item>ROBIČKO d.o.o. za ugostiteljstvo i trgovinu, OIB 75698501082, Antuna Mihanovića 19,31326 Darda</item>
      <item>Mladen Leskovac, OIB 49541358325, Antuna Mihanovića 19,31326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75698501082</item>
      <item>, OIB 49541358325</item>
    </izvorni_sadrzaj>
    <derivirana_varijabla naziv="DomainObject.Predmet.SudioniciListNazivOIB_1">
      <item>, OIB 85821130368</item>
      <item>, OIB 75698501082</item>
      <item>, OIB 49541358325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9EA485-18A9-4B99-A1AB-CF57F2B6BC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473</properties:Words>
  <properties:Characters>2626</properties:Characters>
  <properties:Lines>87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2018-01-11T11:02:00Z</dcterms:created>
  <dc:creator>mkocijan</dc:creator>
  <cp:lastModifiedBy>Maja Kocijan</cp:lastModifiedBy>
  <cp:lastPrinted>2018-01-11T11:06:00Z</cp:lastPrinted>
  <dcterms:modified xmlns:xsi="http://www.w3.org/2001/XMLSchema-instance" xsi:type="dcterms:W3CDTF">2018-01-11T11:07:00Z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