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033b" w14:paraId="615033b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637688">
        <w:t xml:space="preserve">S.D.M. GRADNJA </w:t>
      </w:r>
      <w:r w:rsidR="000C7E20">
        <w:t xml:space="preserve">d.o.o. </w:t>
      </w:r>
      <w:r w:rsidR="00637688">
        <w:t>Pula</w:t>
      </w:r>
      <w:r w:rsidR="000C7E20">
        <w:t xml:space="preserve">, </w:t>
      </w:r>
      <w:r w:rsidR="00637688">
        <w:t>Scalierova 14</w:t>
      </w:r>
      <w:r w:rsidR="000C7E20">
        <w:t xml:space="preserve">, OIB: </w:t>
      </w:r>
      <w:r w:rsidR="0074458E" w:rsidRPr="0074458E">
        <w:t>73964790421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74458E">
        <w:t xml:space="preserve">S.D.M. GRADNJA d.o.o. Pula, Scalierova 14, OIB: </w:t>
      </w:r>
      <w:r w:rsidR="0074458E" w:rsidRPr="0074458E">
        <w:t>73964790421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74458E">
        <w:rPr>
          <w:b/>
          <w:lang w:val="pl-PL"/>
        </w:rPr>
        <w:t>10:10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74458E">
        <w:t>S.D.M. GRADNJA d.o.o. Pula, Scalierova 14,</w:t>
      </w:r>
      <w:r w:rsidR="007A29F9">
        <w:t xml:space="preserve">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935D34">
        <w:rPr>
          <w:lang w:val="sv-SE"/>
        </w:rPr>
        <w:t>Duško Mizdrak, Pula, Scalierova 14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935D34">
        <w:rPr>
          <w:lang w:val="sv-SE"/>
        </w:rPr>
        <w:t>Duško Mizdrak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935D34">
        <w:rPr>
          <w:lang w:val="sv-SE"/>
        </w:rPr>
        <w:t>Dušku Mizdraku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>STP EUROPULA H133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</w:t>
      </w:r>
      <w:r w:rsidR="00D257CD">
        <w:t>1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BB2E93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74458E">
        <w:t xml:space="preserve">S.D.M. GRADNJA d.o.o. Pula, Scalierova 14,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935D34">
        <w:rPr>
          <w:lang w:val="sv-SE"/>
        </w:rPr>
        <w:t>Duško Mizdrak, Pula, Scalierova 14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935D34">
        <w:rPr>
          <w:lang w:val="sv-SE"/>
        </w:rPr>
        <w:t>STP EUROPULA H133, Pula, Industrijska 15c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76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A29F9">
      <w:t>Posl. broj: 4 St-</w:t>
    </w:r>
    <w:r w:rsidR="00637688">
      <w:t>207</w:t>
    </w:r>
    <w:r w:rsidR="007A29F9">
      <w:t>/2018-4</w:t>
    </w:r>
  </w:p>
  <w:p w:rsidRDefault="0021176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637688">
      <w:t>207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11764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7430"/>
    <w:rsid w:val="006E5CD3"/>
    <w:rsid w:val="006F740D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1489C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B1220"/>
    <w:rsid w:val="00BB2E93"/>
    <w:rsid w:val="00BD0098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7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7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7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7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7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7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7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S.D.M. GRADNJA d.o.o. PULA zastupanog po punomoćniku Duško Mizdrak</izvorni_sadrzaj>
    <derivirana_varijabla naziv="DomainObject.Predmet.ProtustrankaFormated_1">  S.D.M. GRADNJA d.o.o. PULA zastupanog po punomoćniku Duško Mizdrak</derivirana_varijabla>
  </DomainObject.Predmet.ProtustrankaFormated>
  <DomainObject.Predmet.ProtustrankaFormatedOIB>
    <izvorni_sadrzaj>  S.D.M. GRADNJA d.o.o. PULA, OIB 73964790421 zastupanog po punomoćniku Duško Mizdrak</izvorni_sadrzaj>
    <derivirana_varijabla naziv="DomainObject.Predmet.ProtustrankaFormatedOIB_1">  S.D.M. GRADNJA d.o.o. PULA, OIB 73964790421 zastupanog po punomoćniku Duško Mizdrak</derivirana_varijabla>
  </DomainObject.Predmet.ProtustrankaFormatedOIB>
  <DomainObject.Predmet.ProtustrankaFormatedWithAdress>
    <izvorni_sadrzaj> S.D.M. GRADNJA d.o.o. PULA, Scalierova 14, 52100 Pula zastupanog po punomoćniku Duško Mizdrak</izvorni_sadrzaj>
    <derivirana_varijabla naziv="DomainObject.Predmet.ProtustrankaFormatedWithAdress_1"> S.D.M. GRADNJA d.o.o. PULA, Scalierova 14, 52100 Pula zastupanog po punomoćniku Duško Mizdrak</derivirana_varijabla>
  </DomainObject.Predmet.ProtustrankaFormatedWithAdress>
  <DomainObject.Predmet.ProtustrankaFormatedWithAdressOIB>
    <izvorni_sadrzaj> S.D.M. GRADNJA d.o.o. PULA, OIB 73964790421, Scalierova 14, 52100 Pula zastupanog po punomoćniku Duško Mizdrak</izvorni_sadrzaj>
    <derivirana_varijabla naziv="DomainObject.Predmet.ProtustrankaFormatedWithAdressOIB_1"> S.D.M. GRADNJA d.o.o. PULA, OIB 73964790421, Scalierova 14, 52100 Pula zastupanog po punomoćniku Duško Mizdrak</derivirana_varijabla>
  </DomainObject.Predmet.ProtustrankaFormatedWithAdressOIB>
  <DomainObject.Predmet.ProtustrankaWithAdress>
    <izvorni_sadrzaj>S.D.M. GRADNJA d.o.o. PULA Scalierova 14, 52100 Pula</izvorni_sadrzaj>
    <derivirana_varijabla naziv="DomainObject.Predmet.ProtustrankaWithAdress_1">S.D.M. GRADNJA d.o.o. PULA Scalierova 14, 52100 Pula</derivirana_varijabla>
  </DomainObject.Predmet.ProtustrankaWithAdress>
  <DomainObject.Predmet.ProtustrankaWithAdressOIB>
    <izvorni_sadrzaj>S.D.M. GRADNJA d.o.o. PULA, OIB 73964790421, Scalierova 14, 52100 Pula</izvorni_sadrzaj>
    <derivirana_varijabla naziv="DomainObject.Predmet.ProtustrankaWithAdressOIB_1">S.D.M. GRADNJA d.o.o. PULA, OIB 73964790421, Scalierova 14, 52100 Pula</derivirana_varijabla>
  </DomainObject.Predmet.ProtustrankaWithAdressOIB>
  <DomainObject.Predmet.ProtustrankaNazivFormated>
    <izvorni_sadrzaj>S.D.M. GRADNJA d.o.o. PULA</izvorni_sadrzaj>
    <derivirana_varijabla naziv="DomainObject.Predmet.ProtustrankaNazivFormated_1">S.D.M. GRADNJA d.o.o. PULA</derivirana_varijabla>
  </DomainObject.Predmet.ProtustrankaNazivFormated>
  <DomainObject.Predmet.ProtustrankaNazivFormatedOIB>
    <izvorni_sadrzaj>S.D.M. GRADNJA d.o.o. PULA, OIB 73964790421</izvorni_sadrzaj>
    <derivirana_varijabla naziv="DomainObject.Predmet.ProtustrankaNazivFormatedOIB_1">S.D.M. GRADNJA d.o.o. PULA, OIB 73964790421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119729.96</izvorni_sadrzaj>
    <derivirana_varijabla naziv="DomainObject.Predmet.TrenutnaVrijednost_1">119729.96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S.D.M. GRADNJA d.o.o. PULA zastupanog po punomoćniku Duško Mizdrak</item>
    </izvorni_sadrzaj>
    <derivirana_varijabla naziv="DomainObject.Predmet.ProtuStrankaListFormated_1">
      <item>S.D.M. GRADNJA d.o.o. PULA zastupanog po punomoćniku Duško Mizdrak</item>
    </derivirana_varijabla>
  </DomainObject.Predmet.ProtuStrankaListFormated>
  <DomainObject.Predmet.ProtuStrankaListFormatedOIB>
    <izvorni_sadrzaj>
      <item>S.D.M. GRADNJA d.o.o. PULA, OIB 73964790421 zastupanog po punomoćniku Duško Mizdrak</item>
    </izvorni_sadrzaj>
    <derivirana_varijabla naziv="DomainObject.Predmet.ProtuStrankaListFormatedOIB_1">
      <item>S.D.M. GRADNJA d.o.o. PULA, OIB 73964790421 zastupanog po punomoćniku Duško Mizdrak</item>
    </derivirana_varijabla>
  </DomainObject.Predmet.ProtuStrankaListFormatedOIB>
  <DomainObject.Predmet.ProtuStrankaListFormatedWithAdress>
    <izvorni_sadrzaj>
      <item>S.D.M. GRADNJA d.o.o. PULA, Scalierova 14, 52100 Pula zastupanog po punomoćniku Duško Mizdrak</item>
    </izvorni_sadrzaj>
    <derivirana_varijabla naziv="DomainObject.Predmet.ProtuStrankaListFormatedWithAdress_1">
      <item>S.D.M. GRADNJA d.o.o. PULA, Scalierova 14, 52100 Pula zastupanog po punomoćniku Duško Mizdrak</item>
    </derivirana_varijabla>
  </DomainObject.Predmet.ProtuStrankaListFormatedWithAdress>
  <DomainObject.Predmet.ProtuStrankaListFormatedWithAdressOIB>
    <izvorni_sadrzaj>
      <item>S.D.M. GRADNJA d.o.o. PULA, OIB 73964790421, Scalierova 14, 52100 Pula zastupanog po punomoćniku Duško Mizdrak</item>
    </izvorni_sadrzaj>
    <derivirana_varijabla naziv="DomainObject.Predmet.ProtuStrankaListFormatedWithAdressOIB_1">
      <item>S.D.M. GRADNJA d.o.o. PULA, OIB 73964790421, Scalierova 14, 52100 Pula zastupanog po punomoćniku Duško Mizdrak</item>
    </derivirana_varijabla>
  </DomainObject.Predmet.ProtuStrankaListFormatedWithAdressOIB>
  <DomainObject.Predmet.ProtuStrankaListNazivFormated>
    <izvorni_sadrzaj>
      <item>S.D.M. GRADNJA d.o.o. PULA</item>
    </izvorni_sadrzaj>
    <derivirana_varijabla naziv="DomainObject.Predmet.ProtuStrankaListNazivFormated_1">
      <item>S.D.M. GRADNJA d.o.o. PULA</item>
    </derivirana_varijabla>
  </DomainObject.Predmet.ProtuStrankaListNazivFormated>
  <DomainObject.Predmet.ProtuStrankaListNazivFormatedOIB>
    <izvorni_sadrzaj>
      <item>S.D.M. GRADNJA d.o.o. PULA, OIB 73964790421</item>
    </izvorni_sadrzaj>
    <derivirana_varijabla naziv="DomainObject.Predmet.ProtuStrankaListNazivFormatedOIB_1">
      <item>S.D.M. GRADNJA d.o.o. PULA, OIB 73964790421</item>
    </derivirana_varijabla>
  </DomainObject.Predmet.ProtuStrankaListNazivFormatedOIB>
  <DomainObject.Predmet.OstaliListFormated>
    <izvorni_sadrzaj>
      <item>Duško Mizdrak punomoćnik sudionika u postupku S.D.M. GRADNJA d.o.o. PULA</item>
    </izvorni_sadrzaj>
    <derivirana_varijabla naziv="DomainObject.Predmet.OstaliListFormated_1">
      <item>Duško Mizdrak punomoćnik sudionika u postupku S.D.M. GRADNJA d.o.o. PULA</item>
    </derivirana_varijabla>
  </DomainObject.Predmet.OstaliListFormated>
  <DomainObject.Predmet.OstaliListFormatedOIB>
    <izvorni_sadrzaj>
      <item>Duško Mizdrak, OIB 80466799533 punomoćnik sudionika u postupku S.D.M. GRADNJA d.o.o. PULA</item>
    </izvorni_sadrzaj>
    <derivirana_varijabla naziv="DomainObject.Predmet.OstaliListFormatedOIB_1">
      <item>Duško Mizdrak, OIB 80466799533 punomoćnik sudionika u postupku S.D.M. GRADNJA d.o.o. PULA</item>
    </derivirana_varijabla>
  </DomainObject.Predmet.OstaliListFormatedOIB>
  <DomainObject.Predmet.OstaliListFormatedWithAdress>
    <izvorni_sadrzaj>
      <item>Duško Mizdrak, SCALIEROVA 14, 52100 Pula punomoćnik sudionika u postupku S.D.M. GRADNJA d.o.o. PULA</item>
    </izvorni_sadrzaj>
    <derivirana_varijabla naziv="DomainObject.Predmet.OstaliListFormatedWithAdress_1">
      <item>Duško Mizdrak, SCALIEROVA 14, 52100 Pula punomoćnik sudionika u postupku S.D.M. GRADNJA d.o.o. PULA</item>
    </derivirana_varijabla>
  </DomainObject.Predmet.OstaliListFormatedWithAdress>
  <DomainObject.Predmet.OstaliListFormatedWithAdressOIB>
    <izvorni_sadrzaj>
      <item>Duško Mizdrak, OIB 80466799533, SCALIEROVA 14, 52100 Pula punomoćnik sudionika u postupku S.D.M. GRADNJA d.o.o. PULA</item>
    </izvorni_sadrzaj>
    <derivirana_varijabla naziv="DomainObject.Predmet.OstaliListFormatedWithAdressOIB_1">
      <item>Duško Mizdrak, OIB 80466799533, SCALIEROVA 14, 52100 Pula punomoćnik sudionika u postupku S.D.M. GRADNJA d.o.o. PULA</item>
    </derivirana_varijabla>
  </DomainObject.Predmet.OstaliListFormatedWithAdressOIB>
  <DomainObject.Predmet.OstaliListNazivFormated>
    <izvorni_sadrzaj>
      <item>Duško Mizdrak</item>
    </izvorni_sadrzaj>
    <derivirana_varijabla naziv="DomainObject.Predmet.OstaliListNazivFormated_1">
      <item>Duško Mizdrak</item>
    </derivirana_varijabla>
  </DomainObject.Predmet.OstaliListNazivFormated>
  <DomainObject.Predmet.OstaliListNazivFormatedOIB>
    <izvorni_sadrzaj>
      <item>Duško Mizdrak, OIB 80466799533</item>
    </izvorni_sadrzaj>
    <derivirana_varijabla naziv="DomainObject.Predmet.OstaliListNazivFormatedOIB_1">
      <item>Duško Mizdrak, OIB 80466799533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S.D.M. GRADNJA d.o.o. PULA</izvorni_sadrzaj>
    <derivirana_varijabla naziv="DomainObject.Predmet.ProtustrankaIDrugi_1">S.D.M. GRADNJA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S.D.M. GRADNJA d.o.o. PULA, OIB 73964790421, Scalierova 14, 52100 Pula</izvorni_sadrzaj>
    <derivirana_varijabla naziv="DomainObject.Predmet.ProtustrankaIDrugiAdressOIB_1">S.D.M. GRADNJA d.o.o. PULA, OIB 73964790421, Scalierova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S.D.M. GRADNJA d.o.o. PULA</item>
      <item>Duško Mizdrak</item>
    </izvorni_sadrzaj>
    <derivirana_varijabla naziv="DomainObject.Predmet.SudioniciListNaziv_1">
      <item>FINANCIJSKA AGENCIJA, RC RIJEKA, PODRUŽNICA PULA, PULA</item>
      <item>S.D.M. GRADNJA d.o.o. PULA</item>
      <item>Duško Mizdrak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izvorni_sadrzaj>
    <derivirana_varijabla naziv="DomainObject.Predmet.SudioniciListAdressOIB_1"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73964790421</item>
      <item>, OIB 80466799533</item>
    </izvorni_sadrzaj>
    <derivirana_varijabla naziv="DomainObject.Predmet.SudioniciListNazivOIB_1">
      <item>, OIB 85821130368</item>
      <item>, OIB 73964790421</item>
      <item>, OIB 80466799533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19915-B460-4E3E-8368-30B58E735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2812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2018-08-31T05:59:00Z</dcterms:created>
  <dc:creator>Jasmina Matika</dc:creator>
  <cp:lastModifiedBy>Sanja Prodan</cp:lastModifiedBy>
  <cp:lastPrinted>2018-08-31T06:03:00Z</cp:lastPrinted>
  <dcterms:modified xmlns:xsi="http://www.w3.org/2001/XMLSchema-instance" xsi:type="dcterms:W3CDTF">2018-08-31T06:04:00Z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(St-207-2018-4-prethodni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