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2df0" w14:paraId="cd32df0" w:rsidRDefault="00F3611D" w:rsidP="00F3611D" w:rsidR="00F3611D">
      <w:pPr>
        <w:jc w:val="both"/>
        <w15:collapsed w:val="false"/>
      </w:pPr>
      <w:bookmarkStart w:name="_GoBack" w:id="0"/>
      <w:bookmarkEnd w:id="0"/>
    </w:p>
    <w:p w:rsidRDefault="00F3611D" w:rsidP="00F3611D" w:rsidR="00F3611D">
      <w:pPr>
        <w:jc w:val="both"/>
      </w:pPr>
    </w:p>
    <w:p w:rsidRDefault="00733B81" w:rsidP="00F3611D" w:rsidR="00F3611D">
      <w:pPr>
        <w:jc w:val="both"/>
      </w:pPr>
      <w:r>
        <w:rPr>
          <w:noProof/>
        </w:rPr>
        <w:drawing>
          <wp:inline distR="0" distL="0" distB="0" distT="0">
            <wp:extent cy="960277" cx="719169"/>
            <wp:effectExtent b="0" r="5080" t="0" l="0"/>
            <wp:docPr name="Slika 2" id="2"/>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F3611D" w:rsidP="00F3611D" w:rsidR="00F3611D" w:rsidRPr="00DD1BF6">
      <w:pPr>
        <w:jc w:val="both"/>
        <w:rPr>
          <w:sz w:val="22"/>
          <w:szCs w:val="22"/>
        </w:rPr>
      </w:pPr>
      <w:r w:rsidRPr="00DD1BF6">
        <w:rPr>
          <w:sz w:val="22"/>
          <w:szCs w:val="22"/>
        </w:rPr>
        <w:t>REPUBLIKA HRVATSKA                                                                     12 St-1094/12</w:t>
      </w:r>
    </w:p>
    <w:p w:rsidRDefault="00F3611D" w:rsidP="00F3611D" w:rsidR="00F3611D" w:rsidRPr="00DD1BF6">
      <w:pPr>
        <w:jc w:val="both"/>
        <w:rPr>
          <w:sz w:val="22"/>
          <w:szCs w:val="22"/>
        </w:rPr>
      </w:pPr>
      <w:r w:rsidRPr="00DD1BF6">
        <w:rPr>
          <w:sz w:val="22"/>
          <w:szCs w:val="22"/>
        </w:rPr>
        <w:t>TRGOVAČKI SUD U ZAGREBU</w:t>
      </w:r>
    </w:p>
    <w:p w:rsidRDefault="00F3611D" w:rsidP="00F3611D" w:rsidR="00F3611D" w:rsidRPr="00DD1BF6">
      <w:pPr>
        <w:jc w:val="both"/>
        <w:rPr>
          <w:sz w:val="22"/>
          <w:szCs w:val="22"/>
        </w:rPr>
      </w:pPr>
      <w:r w:rsidRPr="00DD1BF6">
        <w:rPr>
          <w:sz w:val="22"/>
          <w:szCs w:val="22"/>
        </w:rPr>
        <w:t>Zagreb, Amruševa 1/II</w:t>
      </w:r>
    </w:p>
    <w:p w:rsidRDefault="00F3611D" w:rsidP="00F3611D" w:rsidR="00F3611D" w:rsidRPr="00DD1BF6">
      <w:pPr>
        <w:jc w:val="center"/>
        <w:rPr>
          <w:sz w:val="22"/>
          <w:szCs w:val="22"/>
        </w:rPr>
      </w:pPr>
      <w:r w:rsidRPr="00DD1BF6">
        <w:rPr>
          <w:sz w:val="22"/>
          <w:szCs w:val="22"/>
        </w:rPr>
        <w:t>Z  A  K  L J  U  Č  A   K</w:t>
      </w:r>
    </w:p>
    <w:p w:rsidRDefault="00F3611D" w:rsidP="00F3611D" w:rsidR="00F3611D" w:rsidRPr="00DD1BF6">
      <w:pPr>
        <w:jc w:val="both"/>
        <w:rPr>
          <w:sz w:val="22"/>
          <w:szCs w:val="22"/>
        </w:rPr>
      </w:pPr>
    </w:p>
    <w:p w:rsidRDefault="00F3611D" w:rsidP="00F3611D" w:rsidR="00F3611D"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F3611D" w:rsidP="00F3611D" w:rsidR="00F3611D" w:rsidRPr="00DD1BF6">
      <w:pPr>
        <w:jc w:val="both"/>
        <w:rPr>
          <w:sz w:val="22"/>
          <w:szCs w:val="22"/>
        </w:rPr>
      </w:pPr>
    </w:p>
    <w:p w:rsidRDefault="00F3611D" w:rsidP="00C01EF8" w:rsidR="00F3611D" w:rsidRPr="00C01EF8">
      <w:pPr>
        <w:jc w:val="center"/>
        <w:rPr>
          <w:b/>
          <w:sz w:val="22"/>
          <w:szCs w:val="22"/>
        </w:rPr>
      </w:pPr>
      <w:r w:rsidRPr="00DD1BF6">
        <w:rPr>
          <w:b/>
          <w:sz w:val="22"/>
          <w:szCs w:val="22"/>
        </w:rPr>
        <w:t>z  a  k  lj  u  č  i  o      j  e</w:t>
      </w:r>
    </w:p>
    <w:p w:rsidRDefault="00F3611D" w:rsidP="00F3611D" w:rsidR="00F3611D">
      <w:pPr>
        <w:jc w:val="both"/>
        <w:rPr>
          <w:b/>
        </w:rPr>
      </w:pPr>
    </w:p>
    <w:p w:rsidRDefault="00F3611D" w:rsidP="00F3611D" w:rsidR="00F3611D">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F3611D" w:rsidP="00F3611D" w:rsidR="00F3611D">
      <w:pPr>
        <w:pBdr>
          <w:bottom w:space="1" w:sz="4" w:color="auto" w:val="single"/>
        </w:pBdr>
        <w:jc w:val="both"/>
      </w:pPr>
      <w:r w:rsidRPr="007E7DCC">
        <w:rPr>
          <w:rFonts w:cs="Arial" w:hAnsi="Arial" w:ascii="Arial"/>
          <w:b/>
          <w:i/>
          <w:sz w:val="20"/>
        </w:rPr>
        <w:t>Etaža 331</w:t>
      </w:r>
    </w:p>
    <w:p w:rsidRDefault="00F3611D" w:rsidP="00F3611D" w:rsidR="00F3611D" w:rsidRPr="009D5D94">
      <w:pPr>
        <w:pBdr>
          <w:bottom w:space="1" w:sz="4" w:color="auto" w:val="single"/>
        </w:pBdr>
        <w:jc w:val="both"/>
      </w:pPr>
      <w:r w:rsidRPr="007E7DCC">
        <w:rPr>
          <w:rFonts w:cs="Arial" w:hAnsi="Arial" w:ascii="Arial"/>
          <w:sz w:val="20"/>
        </w:rPr>
        <w:t xml:space="preserve">3/10000 dijela nekretnine, </w:t>
      </w:r>
      <w:r w:rsidRPr="007E7DCC">
        <w:rPr>
          <w:rFonts w:cs="Arial" w:hAnsi="Arial" w:ascii="Arial"/>
          <w:b/>
          <w:sz w:val="20"/>
        </w:rPr>
        <w:t>garažno parkirno mjesto oznake P-4 u podrumu -1</w:t>
      </w:r>
      <w:r w:rsidRPr="007E7DCC">
        <w:rPr>
          <w:rFonts w:cs="Arial" w:hAnsi="Arial" w:ascii="Arial"/>
          <w:sz w:val="20"/>
        </w:rPr>
        <w:t xml:space="preserve"> objekta S 2, Jaruščica 5 i 5a, neto korisne površine 8,85 m2, u etažnom elaboratu sve označeno zelenom bojom</w:t>
      </w:r>
      <w:r w:rsidRPr="007E7DCC">
        <w:rPr>
          <w:rFonts w:cs="Arial" w:hAnsi="Arial" w:ascii="Arial"/>
          <w:b/>
          <w:i/>
          <w:sz w:val="20"/>
        </w:rPr>
        <w:t>,</w:t>
      </w:r>
      <w:r w:rsidRPr="00BF4A04">
        <w:t xml:space="preserve"> </w:t>
      </w:r>
      <w:r w:rsidRPr="009D5D94">
        <w:t>na listu A opisano kao stambeno poslovna zgrada tlocrtne površine 2028 čm u Zagrebu,</w:t>
      </w:r>
      <w:r w:rsidRPr="007E7DCC">
        <w:rPr>
          <w:rFonts w:cs="Arial" w:hAnsi="Arial" w:ascii="Arial"/>
          <w:b/>
          <w:i/>
          <w:sz w:val="20"/>
        </w:rPr>
        <w:t xml:space="preserve"> </w:t>
      </w:r>
      <w:r w:rsidRPr="009D5D94">
        <w:t>Jaruščica br. 7 I 7/A, stambeno poslovna zgrada tlocrtne površine 2284 čm u Zagrebu, Jaruščica br. 5 I 5/A I dvorište u površini 10343 m2, sve na kat.čestici 1197/1.</w:t>
      </w:r>
    </w:p>
    <w:p w:rsidRDefault="00F3611D" w:rsidP="00F3611D" w:rsidR="00F3611D" w:rsidRPr="00D80EC7">
      <w:pPr>
        <w:jc w:val="both"/>
      </w:pPr>
      <w:r w:rsidRPr="0076596B">
        <w:t>dosuđ</w:t>
      </w:r>
      <w:r>
        <w:t>ena pravomoćnim rješenjem od 01. lipnja 2016.</w:t>
      </w:r>
      <w:r w:rsidRPr="0076596B">
        <w:t xml:space="preserve"> kupcu </w:t>
      </w:r>
      <w:r>
        <w:t>Marinko Vidović iz Slavonskog Broda, Josipa Hlišića 107, OIB:40308912683, predaje se u posjed kupcu.</w:t>
      </w:r>
    </w:p>
    <w:p w:rsidRDefault="00F3611D" w:rsidP="00F3611D" w:rsidR="00F3611D" w:rsidRPr="00DD1BF6">
      <w:pPr>
        <w:jc w:val="both"/>
        <w:rPr>
          <w:b/>
          <w:sz w:val="22"/>
          <w:szCs w:val="22"/>
        </w:rPr>
      </w:pPr>
      <w:r w:rsidRPr="00DD1BF6">
        <w:rPr>
          <w:b/>
          <w:sz w:val="22"/>
          <w:szCs w:val="22"/>
        </w:rPr>
        <w:t>II</w:t>
      </w:r>
    </w:p>
    <w:p w:rsidRDefault="00F3611D" w:rsidP="00F3611D" w:rsidR="00F3611D" w:rsidRPr="00DD1BF6">
      <w:pPr>
        <w:jc w:val="both"/>
        <w:rPr>
          <w:sz w:val="22"/>
          <w:szCs w:val="22"/>
        </w:rPr>
      </w:pPr>
      <w:r w:rsidRPr="00DD1BF6">
        <w:rPr>
          <w:sz w:val="22"/>
          <w:szCs w:val="22"/>
        </w:rPr>
        <w:t>Potvrđuje se da je kupac</w:t>
      </w:r>
      <w:r w:rsidRPr="0076596B">
        <w:t xml:space="preserve"> </w:t>
      </w:r>
      <w:r w:rsidRPr="00ED286D">
        <w:rPr>
          <w:sz w:val="22"/>
          <w:szCs w:val="22"/>
        </w:rPr>
        <w:t xml:space="preserve"> </w:t>
      </w:r>
      <w:r>
        <w:t>Marinko Vidović iz Slavonskog Broda, Josipa Hlišića 107, OIB:40308912683</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F3611D" w:rsidP="00F3611D" w:rsidR="00F3611D" w:rsidRPr="00DD1BF6">
      <w:pPr>
        <w:jc w:val="both"/>
        <w:rPr>
          <w:b/>
          <w:sz w:val="22"/>
          <w:szCs w:val="22"/>
        </w:rPr>
      </w:pPr>
      <w:r w:rsidRPr="00DD1BF6">
        <w:rPr>
          <w:b/>
          <w:sz w:val="22"/>
          <w:szCs w:val="22"/>
        </w:rPr>
        <w:t>III</w:t>
      </w:r>
    </w:p>
    <w:p w:rsidRDefault="00F3611D" w:rsidP="00F3611D" w:rsidR="00F3611D"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F3611D" w:rsidP="00F3611D" w:rsidR="00F3611D">
      <w:pPr>
        <w:jc w:val="both"/>
      </w:pPr>
    </w:p>
    <w:p w:rsidRDefault="00F3611D" w:rsidP="00F3611D" w:rsidR="00F3611D" w:rsidRPr="00DD1BF6">
      <w:pPr>
        <w:ind w:left="360"/>
        <w:jc w:val="center"/>
        <w:rPr>
          <w:b/>
          <w:sz w:val="22"/>
          <w:szCs w:val="22"/>
        </w:rPr>
      </w:pPr>
      <w:r w:rsidRPr="00DD1BF6">
        <w:rPr>
          <w:b/>
          <w:sz w:val="22"/>
          <w:szCs w:val="22"/>
        </w:rPr>
        <w:t>O  b  r  a  z  l  o  ž  e  nj  e</w:t>
      </w:r>
    </w:p>
    <w:p w:rsidRDefault="00F3611D" w:rsidP="00F3611D" w:rsidR="00F3611D" w:rsidRPr="00DD1BF6">
      <w:pPr>
        <w:ind w:left="360"/>
        <w:jc w:val="both"/>
        <w:rPr>
          <w:b/>
          <w:sz w:val="22"/>
          <w:szCs w:val="22"/>
        </w:rPr>
      </w:pPr>
    </w:p>
    <w:p w:rsidRDefault="00F3611D" w:rsidP="00F3611D" w:rsidR="00F3611D"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F3611D" w:rsidP="00F3611D" w:rsidR="00F3611D"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F3611D" w:rsidP="00F3611D" w:rsidR="00F3611D">
      <w:pPr>
        <w:jc w:val="both"/>
        <w:rPr>
          <w:sz w:val="22"/>
          <w:szCs w:val="22"/>
        </w:rPr>
      </w:pPr>
      <w:r w:rsidRPr="00DD1BF6">
        <w:rPr>
          <w:sz w:val="22"/>
          <w:szCs w:val="22"/>
        </w:rPr>
        <w:t xml:space="preserve">                                                                                                   </w:t>
      </w:r>
    </w:p>
    <w:p w:rsidRDefault="00F3611D" w:rsidP="00F3611D" w:rsidR="00F3611D"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F3611D" w:rsidP="00F3611D" w:rsidR="00F3611D">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F3611D" w:rsidP="00F3611D" w:rsidR="00F3611D" w:rsidRPr="00DD1BF6">
      <w:pPr>
        <w:jc w:val="both"/>
        <w:rPr>
          <w:sz w:val="22"/>
          <w:szCs w:val="22"/>
        </w:rPr>
      </w:pPr>
      <w:r>
        <w:t xml:space="preserve"> </w:t>
      </w:r>
      <w:r w:rsidRPr="00DD1BF6">
        <w:rPr>
          <w:sz w:val="22"/>
          <w:szCs w:val="22"/>
        </w:rPr>
        <w:t xml:space="preserve">POUKA: </w:t>
      </w:r>
    </w:p>
    <w:p w:rsidRDefault="00F3611D" w:rsidP="00F3611D" w:rsidR="00F3611D">
      <w:pPr>
        <w:jc w:val="both"/>
        <w:rPr>
          <w:sz w:val="22"/>
          <w:szCs w:val="22"/>
        </w:rPr>
      </w:pPr>
      <w:r w:rsidRPr="00DD1BF6">
        <w:rPr>
          <w:sz w:val="22"/>
          <w:szCs w:val="22"/>
        </w:rPr>
        <w:t>Protiv ovog zaključka žalba nije dopuštena (čl. 11. stavak 9. SZ-a).</w:t>
      </w:r>
    </w:p>
    <w:p w:rsidRDefault="00F3611D" w:rsidP="00F3611D" w:rsidR="00F3611D">
      <w:pPr>
        <w:jc w:val="both"/>
        <w:rPr>
          <w:sz w:val="22"/>
          <w:szCs w:val="22"/>
        </w:rPr>
      </w:pPr>
    </w:p>
    <w:p w:rsidRDefault="005F1A8E" w:rsidP="00F3611D" w:rsidR="00F3611D" w:rsidRPr="00DD1BF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F3611D"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0A4A"/>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1BCD"/>
    <w:rsid w:val="005E468B"/>
    <w:rsid w:val="005E474E"/>
    <w:rsid w:val="005E4E9F"/>
    <w:rsid w:val="005E53E0"/>
    <w:rsid w:val="005E62CC"/>
    <w:rsid w:val="005E7018"/>
    <w:rsid w:val="005F0299"/>
    <w:rsid w:val="005F1A8E"/>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1696"/>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B1696"/>
    <w:rPr>
      <w:color w:val="808080"/>
      <w:bdr w:space="0" w:sz="0" w:color="auto" w:val="none"/>
      <w:shd w:fill="auto" w:color="auto" w:val="clear"/>
    </w:rPr>
  </w:style>
  <w:style w:customStyle="true" w:styleId="eSPISCCParagraphDefaultFont" w:type="character">
    <w:name w:val="eSPIS_CC_Paragraph Default Font"/>
    <w:basedOn w:val="Zadanifontodlomka"/>
    <w:rsid w:val="008B169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B169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169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B169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B1696"/>
    <w:rPr>
      <w:color w:val="808080"/>
      <w:bdr w:color="auto" w:space="0" w:sz="0" w:val="none"/>
      <w:shd w:color="auto" w:fill="auto" w:val="clear"/>
    </w:rPr>
  </w:style>
  <w:style w:customStyle="1" w:styleId="eSPISCCParagraphDefaultFont" w:type="character">
    <w:name w:val="eSPIS_CC_Paragraph Default Font"/>
    <w:basedOn w:val="Zadanifontodlomka"/>
    <w:rsid w:val="008B169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B169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169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B169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Marinko Vidović</izvorni_sadrzaj>
    <derivirana_varijabla naziv="DomainObject.Primjedba_1">posjed  Marinko Vidović</derivirana_varijabla>
  </DomainObject.Primjedba>
  <DomainObject.Oznaka>
    <izvorni_sadrzaj>St-1094/2012-321</izvorni_sadrzaj>
    <derivirana_varijabla naziv="DomainObject.Oznaka_1">St-1094/2012-321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St-1094/2012-321</izvorni_sadrzaj>
    <derivirana_varijabla naziv="DomainObject.PoslovniBrojDokumenta_1">St-1094/2012-321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EAEADF-3771-46E6-A1EA-D9FEFF38C9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309</properties:Words>
  <properties:Characters>1595</properties:Characters>
  <properties:Lines>45</properties:Lines>
  <properties:Paragraphs>22</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2016-09-27T11:06:00Z</dcterms:modified>
  <cp:revision>28</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St-1094/2012-321 / Odluka - Zaključak</vt:lpwstr>
  </prop:property>
  <prop:property name="CC_coloring" pid="4" fmtid="{D5CDD505-2E9C-101B-9397-08002B2CF9AE}">
    <vt:bool>false</vt:bool>
  </prop:property>
  <prop:property name="BrojStranica" pid="5" fmtid="{D5CDD505-2E9C-101B-9397-08002B2CF9AE}">
    <vt:i4>1</vt:i4>
  </prop:property>
</prop:Properties>
</file>