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58e5d78" w14:paraId="58e5d78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8D3CC4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8D3CC4">
              <w:rPr>
                <w:rFonts w:cs="Times New Roman" w:eastAsia="Times New Roman"/>
                <w:lang w:eastAsia="hr-HR"/>
              </w:rPr>
              <w:t>598/17-8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8D3CC4">
        <w:rPr>
          <w:rFonts w:cs="Times New Roman"/>
          <w:kern w:val="2"/>
        </w:rPr>
        <w:t xml:space="preserve"> SOMOĐI PROJEKT j.d.o.o., Breznički Hum, Breznički Hum 106, OIB: 51654438508</w:t>
      </w:r>
      <w:r w:rsidR="005D11BB">
        <w:t>,</w:t>
      </w:r>
      <w:r w:rsidR="00B87FE4">
        <w:t xml:space="preserve"> 3</w:t>
      </w:r>
      <w:r w:rsidR="0041227D">
        <w:t xml:space="preserve">. </w:t>
      </w:r>
      <w:r w:rsidR="00B87FE4">
        <w:t>travnja</w:t>
      </w:r>
      <w:r w:rsidR="005D11BB">
        <w:t xml:space="preserve"> 2018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8D3CC4">
        <w:rPr>
          <w:rFonts w:cs="Times New Roman"/>
        </w:rPr>
        <w:t xml:space="preserve"> </w:t>
      </w:r>
      <w:r w:rsidR="008D3CC4">
        <w:rPr>
          <w:rFonts w:cs="Times New Roman"/>
          <w:kern w:val="2"/>
        </w:rPr>
        <w:t>SOMOĐI PROJEKT j.d.o.o., Breznički Hum, Breznički Hum 106, OIB: 51654438508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3B70DB">
        <w:rPr>
          <w:rFonts w:cs="Times New Roman"/>
        </w:rPr>
        <w:t xml:space="preserve"> Katarina Conar-Brod, Varaždin, Ulica Juraja Križanića 92, OIB: 45444178361.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 xml:space="preserve">ancijska agencija podnijela je </w:t>
      </w:r>
      <w:r w:rsidR="005451F2">
        <w:rPr>
          <w:rFonts w:cs="Times New Roman"/>
        </w:rPr>
        <w:t>29. studenog</w:t>
      </w:r>
      <w:r w:rsidR="00B87FE4">
        <w:rPr>
          <w:rFonts w:cs="Times New Roman"/>
        </w:rPr>
        <w:t xml:space="preserve"> 2017</w:t>
      </w:r>
      <w:r>
        <w:rPr>
          <w:rFonts w:cs="Times New Roman"/>
        </w:rPr>
        <w:t xml:space="preserve">. prijedlog za otvaranje stečajnog postupka nad ovim dužnikom navevši u prijedlogu da je dužnik na </w:t>
      </w:r>
      <w:r w:rsidR="005451F2">
        <w:rPr>
          <w:rFonts w:cs="Times New Roman"/>
        </w:rPr>
        <w:t>27. studenog</w:t>
      </w:r>
      <w:r w:rsidR="005D11BB">
        <w:rPr>
          <w:rFonts w:cs="Times New Roman"/>
        </w:rPr>
        <w:t xml:space="preserve"> 2017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8D3CC4">
        <w:rPr>
          <w:rFonts w:cs="Times New Roman"/>
        </w:rPr>
        <w:t>529</w:t>
      </w:r>
      <w:r>
        <w:rPr>
          <w:rFonts w:cs="Times New Roman"/>
        </w:rPr>
        <w:t xml:space="preserve"> dana u iznosu od </w:t>
      </w:r>
      <w:r w:rsidR="008D3CC4">
        <w:rPr>
          <w:rFonts w:cs="Times New Roman"/>
        </w:rPr>
        <w:t>44.518,87</w:t>
      </w:r>
      <w:r>
        <w:rPr>
          <w:rFonts w:cs="Times New Roman"/>
        </w:rPr>
        <w:t xml:space="preserve"> kn.</w:t>
      </w:r>
    </w:p>
    <w:p w:rsidRDefault="004E2A90" w:rsidP="00394F11" w:rsidR="005D11BB" w:rsidRPr="00394F11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U ovome predmetu sud je održao ročište </w:t>
      </w:r>
      <w:r w:rsidR="00B87FE4">
        <w:rPr>
          <w:rFonts w:cs="Times New Roman"/>
        </w:rPr>
        <w:t>20. veljače 2018</w:t>
      </w:r>
      <w:r w:rsidR="005D11BB">
        <w:rPr>
          <w:rFonts w:cs="Times New Roman"/>
        </w:rPr>
        <w:t xml:space="preserve">. na koje </w:t>
      </w:r>
      <w:r w:rsidR="00394F11">
        <w:rPr>
          <w:rFonts w:cs="Times New Roman"/>
        </w:rPr>
        <w:t xml:space="preserve">direktor dužnika </w:t>
      </w:r>
      <w:r w:rsidR="005D11BB">
        <w:rPr>
          <w:rFonts w:cs="Times New Roman"/>
        </w:rPr>
        <w:t xml:space="preserve">nije pristupio </w:t>
      </w:r>
      <w:r w:rsidR="00394F11" w:rsidRPr="00394F11">
        <w:rPr>
          <w:rFonts w:cs="Times New Roman" w:eastAsia="Calibri"/>
        </w:rPr>
        <w:t xml:space="preserve">iako je bio uredno pozvan, </w:t>
      </w:r>
      <w:r w:rsidR="00B87FE4">
        <w:rPr>
          <w:rFonts w:cs="Times New Roman" w:eastAsia="Calibri"/>
        </w:rPr>
        <w:t>t</w:t>
      </w:r>
      <w:r w:rsidR="005451F2">
        <w:rPr>
          <w:rFonts w:cs="Times New Roman" w:eastAsia="Calibri"/>
        </w:rPr>
        <w:t>e je na istom ročištu zastupnik Republike Hrvatske izjavio</w:t>
      </w:r>
      <w:r w:rsidR="00394F11" w:rsidRPr="00394F11">
        <w:rPr>
          <w:rFonts w:cs="Times New Roman" w:eastAsia="Calibri"/>
        </w:rPr>
        <w:t xml:space="preserve"> kako prema stanju računa poreznog obveznika na dan </w:t>
      </w:r>
      <w:r w:rsidR="008D3CC4">
        <w:rPr>
          <w:rFonts w:cs="Times New Roman" w:eastAsia="Calibri"/>
        </w:rPr>
        <w:t>17</w:t>
      </w:r>
      <w:r w:rsidR="00B87FE4">
        <w:rPr>
          <w:rFonts w:cs="Times New Roman" w:eastAsia="Calibri"/>
        </w:rPr>
        <w:t>. siječnja 2018</w:t>
      </w:r>
      <w:r w:rsidR="00394F11" w:rsidRPr="00394F11">
        <w:rPr>
          <w:rFonts w:cs="Times New Roman" w:eastAsia="Calibri"/>
        </w:rPr>
        <w:t xml:space="preserve">. proizlazi kako dug s osnova javnih davanja prema Republici Hrvatskoj iznosi </w:t>
      </w:r>
      <w:r w:rsidR="008D3CC4">
        <w:rPr>
          <w:rFonts w:cs="Times New Roman" w:eastAsia="Calibri"/>
        </w:rPr>
        <w:t>5.654,92</w:t>
      </w:r>
      <w:r w:rsidR="00394F11" w:rsidRPr="00394F11">
        <w:rPr>
          <w:rFonts w:cs="Times New Roman" w:eastAsia="Calibri"/>
        </w:rPr>
        <w:t xml:space="preserve"> kn.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Nakon toga sud je rješenjem od </w:t>
      </w:r>
      <w:r w:rsidR="00B87FE4">
        <w:rPr>
          <w:rFonts w:cs="Times New Roman"/>
        </w:rPr>
        <w:t>20. veljače 2018</w:t>
      </w:r>
      <w:r>
        <w:rPr>
          <w:rFonts w:cs="Times New Roman"/>
        </w:rPr>
        <w:t>., poslovni broj St-</w:t>
      </w:r>
      <w:r w:rsidR="008D3CC4">
        <w:rPr>
          <w:rFonts w:cs="Times New Roman"/>
        </w:rPr>
        <w:t>598/17-7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B87FE4">
        <w:rPr>
          <w:rFonts w:cs="Times New Roman"/>
        </w:rPr>
        <w:t>3. travnja</w:t>
      </w:r>
      <w:r w:rsidR="005D11BB">
        <w:rPr>
          <w:rFonts w:cs="Times New Roman"/>
        </w:rPr>
        <w:t xml:space="preserve"> 2018</w:t>
      </w:r>
      <w:r>
        <w:rPr>
          <w:rFonts w:cs="Times New Roman"/>
        </w:rPr>
        <w:t xml:space="preserve">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4E2A90" w:rsidR="004E2A90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jc w:val="both"/>
        <w:rPr>
          <w:rFonts w:cs="Times New Roman"/>
        </w:rPr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4E2A90" w:rsidR="004E2A90">
      <w:pPr>
        <w:spacing w:after="0"/>
        <w:rPr>
          <w:rFonts w:cs="Times New Roman"/>
        </w:rPr>
      </w:pP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3B70DB" w:rsidR="005D11BB" w:rsidRPr="003B70DB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5D11BB">
        <w:rPr>
          <w:rFonts w:cs="Times New Roman"/>
        </w:rPr>
        <w:t>Varaždin, Ispostava Varaždin, Graberje 1,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4E2A90" w:rsidP="004E2A90" w:rsidR="005D11BB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5D11BB">
        <w:rPr>
          <w:rFonts w:cs="Times New Roman"/>
        </w:rPr>
        <w:t>Dužniku</w:t>
      </w:r>
      <w:r w:rsidR="005D11BB" w:rsidRPr="005D11BB">
        <w:rPr>
          <w:rFonts w:cs="Times New Roman"/>
        </w:rPr>
        <w:t xml:space="preserve">, </w:t>
      </w:r>
      <w:r w:rsidR="008D3CC4">
        <w:rPr>
          <w:rFonts w:cs="Times New Roman"/>
          <w:kern w:val="2"/>
        </w:rPr>
        <w:t xml:space="preserve">SOMOĐI PROJEKT j.d.o.o., Breznički Hum, Breznički Hum 106, </w:t>
      </w:r>
    </w:p>
    <w:p w:rsidRDefault="003B70DB" w:rsidP="004E2A90" w:rsidR="003B70D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Direktor dužnika, Tomica Somođi, Breznički Hum, Breznički Hum 106,</w:t>
      </w:r>
    </w:p>
    <w:p w:rsidRDefault="003B70DB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Stečajni upravitelj</w:t>
      </w:r>
      <w:r w:rsidR="0041227D">
        <w:rPr>
          <w:rFonts w:cs="Times New Roman"/>
        </w:rPr>
        <w:t>,</w:t>
      </w:r>
      <w:r w:rsidRPr="003B70DB">
        <w:rPr>
          <w:rFonts w:cs="Times New Roman"/>
        </w:rPr>
        <w:t xml:space="preserve"> </w:t>
      </w:r>
      <w:r>
        <w:rPr>
          <w:rFonts w:cs="Times New Roman"/>
        </w:rPr>
        <w:t>Katarina Conar-Brod, Varaždin, Ulica Juraja Križanića 92,</w:t>
      </w:r>
    </w:p>
    <w:p w:rsidRDefault="004E2A90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Županijskom državnom odvjetništvu u Varaždinu, Građansko upravni odjel, Varaždin, B. Radić 2,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023" w:rsidP="004E2A90" w:rsidR="004D0023">
      <w:pPr>
        <w:spacing w:after="0"/>
      </w:pPr>
      <w:r>
        <w:separator/>
      </w:r>
    </w:p>
  </w:endnote>
  <w:endnote w:id="0" w:type="continuationSeparator">
    <w:p w:rsidRDefault="004D0023" w:rsidP="004E2A90" w:rsidR="004D00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023" w:rsidP="004E2A90" w:rsidR="004D0023">
      <w:pPr>
        <w:spacing w:after="0"/>
      </w:pPr>
      <w:r>
        <w:separator/>
      </w:r>
    </w:p>
  </w:footnote>
  <w:footnote w:id="0" w:type="continuationSeparator">
    <w:p w:rsidRDefault="004D0023" w:rsidP="004E2A90" w:rsidR="004D002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D22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8D3CC4">
      <w:t>598/17-8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26698B"/>
    <w:rsid w:val="003170CC"/>
    <w:rsid w:val="00320BA3"/>
    <w:rsid w:val="00346AE1"/>
    <w:rsid w:val="00394F11"/>
    <w:rsid w:val="003B70DB"/>
    <w:rsid w:val="003F275E"/>
    <w:rsid w:val="0041227D"/>
    <w:rsid w:val="004C7B2D"/>
    <w:rsid w:val="004D0023"/>
    <w:rsid w:val="004E2A90"/>
    <w:rsid w:val="005451F2"/>
    <w:rsid w:val="005D11BB"/>
    <w:rsid w:val="00664336"/>
    <w:rsid w:val="00721D22"/>
    <w:rsid w:val="00817A75"/>
    <w:rsid w:val="00826138"/>
    <w:rsid w:val="008757A7"/>
    <w:rsid w:val="008D295A"/>
    <w:rsid w:val="008D3CC4"/>
    <w:rsid w:val="00930D39"/>
    <w:rsid w:val="00954519"/>
    <w:rsid w:val="009A173B"/>
    <w:rsid w:val="00B37617"/>
    <w:rsid w:val="00B83CB9"/>
    <w:rsid w:val="00B87FE4"/>
    <w:rsid w:val="00C56095"/>
    <w:rsid w:val="00D15F81"/>
    <w:rsid w:val="00E21B5F"/>
    <w:rsid w:val="00ED05AA"/>
    <w:rsid w:val="00EF608E"/>
    <w:rsid w:val="00F5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1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D22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D22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D22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D22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1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D22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D22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D22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D22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St-598/2017</izvorni_sadrzaj>
    <derivirana_varijabla naziv="DomainObject.Predmet.OznakaBroj_1">St-598/2017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SOMOĐI PROJEKT jednostavno društvo s ograničenom odgovornošću za građevinu i usluge zastupanog po punomoćniku Tomica Somođi</izvorni_sadrzaj>
    <derivirana_varijabla naziv="DomainObject.Predmet.ProtustrankaFormated_1">  SOMOĐI PROJEKT jednostavno društvo s ograničenom odgovornošću za građevinu i usluge zastupanog po punomoćniku Tomica Somođi</derivirana_varijabla>
  </DomainObject.Predmet.ProtustrankaFormated>
  <DomainObject.Predmet.ProtustrankaFormatedOIB>
    <izvorni_sadrzaj>  SOMOĐI PROJEKT jednostavno društvo s ograničenom odgovornošću za građevinu i usluge, OIB 51654438508 zastupanog po punomoćniku Tomica Somođi</izvorni_sadrzaj>
    <derivirana_varijabla naziv="DomainObject.Predmet.ProtustrankaFormatedOIB_1">  SOMOĐI PROJEKT jednostavno društvo s ograničenom odgovornošću za građevinu i usluge, OIB 51654438508 zastupanog po punomoćniku Tomica Somođi</derivirana_varijabla>
  </DomainObject.Predmet.ProtustrankaFormatedOIB>
  <DomainObject.Predmet.ProtustrankaFormatedWithAdress>
    <izvorni_sadrzaj> SOMOĐI PROJEKT jednostavno društvo s ograničenom odgovornošću za građevinu i usluge, Breznički Hum 106, 42225 Hum Breznički zastupanog po punomoćniku Tomica Somođi</izvorni_sadrzaj>
    <derivirana_varijabla naziv="DomainObject.Predmet.ProtustrankaFormatedWithAdress_1"> SOMOĐI PROJEKT jednostavno društvo s ograničenom odgovornošću za građevinu i usluge, Breznički Hum 106, 42225 Hum Breznički zastupanog po punomoćniku Tomica Somođi</derivirana_varijabla>
  </DomainObject.Predmet.ProtustrankaFormatedWithAdress>
  <DomainObject.Predmet.ProtustrankaFormatedWithAdressOIB>
    <izvorni_sadrzaj> SOMOĐI PROJEKT jednostavno društvo s ograničenom odgovornošću za građevinu i usluge, OIB 51654438508, Breznički Hum 106, 42225 Hum Breznički zastupanog po punomoćniku Tomica Somođi</izvorni_sadrzaj>
    <derivirana_varijabla naziv="DomainObject.Predmet.ProtustrankaFormatedWithAdressOIB_1"> SOMOĐI PROJEKT jednostavno društvo s ograničenom odgovornošću za građevinu i usluge, OIB 51654438508, Breznički Hum 106, 42225 Hum Breznički zastupanog po punomoćniku Tomica Somođi</derivirana_varijabla>
  </DomainObject.Predmet.ProtustrankaFormatedWithAdressOIB>
  <DomainObject.Predmet.ProtustrankaWithAdress>
    <izvorni_sadrzaj>SOMOĐI PROJEKT jednostavno društvo s ograničenom odgovornošću za građevinu i usluge Breznički Hum 106, 42225 Hum Breznički</izvorni_sadrzaj>
    <derivirana_varijabla naziv="DomainObject.Predmet.ProtustrankaWithAdress_1">SOMOĐI PROJEKT jednostavno društvo s ograničenom odgovornošću za građevinu i usluge Breznički Hum 106, 42225 Hum Breznički</derivirana_varijabla>
  </DomainObject.Predmet.ProtustrankaWithAdress>
  <DomainObject.Predmet.ProtustrankaWithAdressOIB>
    <izvorni_sadrzaj>SOMOĐI PROJEKT jednostavno društvo s ograničenom odgovornošću za građevinu i usluge, OIB 51654438508, Breznički Hum 106, 42225 Hum Breznički</izvorni_sadrzaj>
    <derivirana_varijabla naziv="DomainObject.Predmet.ProtustrankaWithAdressOIB_1">SOMOĐI PROJEKT jednostavno društvo s ograničenom odgovornošću za građevinu i usluge, OIB 51654438508, Breznički Hum 106, 42225 Hum Breznički</derivirana_varijabla>
  </DomainObject.Predmet.ProtustrankaWithAdressOIB>
  <DomainObject.Predmet.ProtustrankaNazivFormated>
    <izvorni_sadrzaj>SOMOĐI PROJEKT jednostavno društvo s ograničenom odgovornošću za građevinu i usluge</izvorni_sadrzaj>
    <derivirana_varijabla naziv="DomainObject.Predmet.ProtustrankaNazivFormated_1">SOMOĐI PROJEKT jednostavno društvo s ograničenom odgovornošću za građevinu i usluge</derivirana_varijabla>
  </DomainObject.Predmet.ProtustrankaNazivFormated>
  <DomainObject.Predmet.ProtustrankaNazivFormatedOIB>
    <izvorni_sadrzaj>SOMOĐI PROJEKT jednostavno društvo s ograničenom odgovornošću za građevinu i usluge, OIB 51654438508</izvorni_sadrzaj>
    <derivirana_varijabla naziv="DomainObject.Predmet.ProtustrankaNazivFormatedOIB_1">SOMOĐI PROJEKT jednostavno društvo s ograničenom odgovornošću za građevinu i usluge, OIB 51654438508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44518.87</izvorni_sadrzaj>
    <derivirana_varijabla naziv="DomainObject.Predmet.TrenutnaVrijednost_1">44518.87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SOMOĐI PROJEKT jednostavno društvo s ograničenom odgovornošću za građevinu i usluge zastupanog po punomoćniku Tomica Somođi</item>
    </izvorni_sadrzaj>
    <derivirana_varijabla naziv="DomainObject.Predmet.ProtuStrankaListFormated_1">
      <item>SOMOĐI PROJEKT jednostavno društvo s ograničenom odgovornošću za građevinu i usluge zastupanog po punomoćniku Tomica Somođi</item>
    </derivirana_varijabla>
  </DomainObject.Predmet.ProtuStrankaListFormated>
  <DomainObject.Predmet.ProtuStrankaListFormatedOIB>
    <izvorni_sadrzaj>
      <item>SOMOĐI PROJEKT jednostavno društvo s ograničenom odgovornošću za građevinu i usluge, OIB 51654438508 zastupanog po punomoćniku Tomica Somođi</item>
    </izvorni_sadrzaj>
    <derivirana_varijabla naziv="DomainObject.Predmet.ProtuStrankaListFormatedOIB_1">
      <item>SOMOĐI PROJEKT jednostavno društvo s ograničenom odgovornošću za građevinu i usluge, OIB 51654438508 zastupanog po punomoćniku Tomica Somođi</item>
    </derivirana_varijabla>
  </DomainObject.Predmet.ProtuStrankaListFormatedOIB>
  <DomainObject.Predmet.ProtuStrankaListFormatedWithAdress>
    <izvorni_sadrzaj>
      <item>SOMOĐI PROJEKT jednostavno društvo s ograničenom odgovornošću za građevinu i usluge, Breznički Hum 106, 42225 Hum Breznički zastupanog po punomoćniku Tomica Somođi</item>
    </izvorni_sadrzaj>
    <derivirana_varijabla naziv="DomainObject.Predmet.ProtuStrankaListFormatedWithAdress_1">
      <item>SOMOĐI PROJEKT jednostavno društvo s ograničenom odgovornošću za građevinu i usluge, Breznički Hum 106, 42225 Hum Breznički zastupanog po punomoćniku Tomica Somođi</item>
    </derivirana_varijabla>
  </DomainObject.Predmet.ProtuStrankaListFormatedWithAdress>
  <DomainObject.Predmet.ProtuStrankaListFormatedWithAdressOIB>
    <izvorni_sadrzaj>
      <item>SOMOĐI PROJEKT jednostavno društvo s ograničenom odgovornošću za građevinu i usluge, OIB 51654438508, Breznički Hum 106, 42225 Hum Breznički zastupanog po punomoćniku Tomica Somođi</item>
    </izvorni_sadrzaj>
    <derivirana_varijabla naziv="DomainObject.Predmet.ProtuStrankaListFormatedWithAdressOIB_1">
      <item>SOMOĐI PROJEKT jednostavno društvo s ograničenom odgovornošću za građevinu i usluge, OIB 51654438508, Breznički Hum 106, 42225 Hum Breznički zastupanog po punomoćniku Tomica Somođi</item>
    </derivirana_varijabla>
  </DomainObject.Predmet.ProtuStrankaListFormatedWithAdressOIB>
  <DomainObject.Predmet.ProtuStrankaListNazivFormated>
    <izvorni_sadrzaj>
      <item>SOMOĐI PROJEKT jednostavno društvo s ograničenom odgovornošću za građevinu i usluge</item>
    </izvorni_sadrzaj>
    <derivirana_varijabla naziv="DomainObject.Predmet.ProtuStrankaListNazivFormated_1">
      <item>SOMOĐI PROJEKT jednostavno društvo s ograničenom odgovornošću za građevinu i usluge</item>
    </derivirana_varijabla>
  </DomainObject.Predmet.ProtuStrankaListNazivFormated>
  <DomainObject.Predmet.ProtuStrankaListNazivFormatedOIB>
    <izvorni_sadrzaj>
      <item>SOMOĐI PROJEKT jednostavno društvo s ograničenom odgovornošću za građevinu i usluge, OIB 51654438508</item>
    </izvorni_sadrzaj>
    <derivirana_varijabla naziv="DomainObject.Predmet.ProtuStrankaListNazivFormatedOIB_1">
      <item>SOMOĐI PROJEKT jednostavno društvo s ograničenom odgovornošću za građevinu i usluge, OIB 51654438508</item>
    </derivirana_varijabla>
  </DomainObject.Predmet.ProtuStrankaListNazivFormatedOIB>
  <DomainObject.Predmet.OstaliListFormated>
    <izvorni_sadrzaj>
      <item>Sudski registar</item>
      <item>Tomica Somođi punomoćnik sudionika u postupku SOMOĐI PROJEKT jednostavno društvo s ograničenom odgovornošću za građevinu i usluge</item>
    </izvorni_sadrzaj>
    <derivirana_varijabla naziv="DomainObject.Predmet.OstaliListFormated_1">
      <item>Sudski registar</item>
      <item>Tomica Somođi punomoćnik sudionika u postupku SOMOĐI PROJEKT jednostavno društvo s ograničenom odgovornošću za građevinu i usluge</item>
    </derivirana_varijabla>
  </DomainObject.Predmet.OstaliListFormated>
  <DomainObject.Predmet.OstaliListFormatedOIB>
    <izvorni_sadrzaj>
      <item>Sudski registar</item>
      <item>Tomica Somođi, OIB 96048865546 punomoćnik sudionika u postupku SOMOĐI PROJEKT jednostavno društvo s ograničenom odgovornošću za građevinu i usluge</item>
    </izvorni_sadrzaj>
    <derivirana_varijabla naziv="DomainObject.Predmet.OstaliListFormatedOIB_1">
      <item>Sudski registar</item>
      <item>Tomica Somođi, OIB 96048865546 punomoćnik sudionika u postupku SOMOĐI PROJEKT jednostavno društvo s ograničenom odgovornošću za građevinu i usluge</item>
    </derivirana_varijabla>
  </DomainObject.Predmet.OstaliListFormatedOIB>
  <DomainObject.Predmet.OstaliListFormatedWithAdress>
    <izvorni_sadrzaj>
      <item>Sudski registar</item>
      <item>Tomica Somođi, Hum Breznički 106, 42225 Hum Breznički punomoćnik sudionika u postupku SOMOĐI PROJEKT jednostavno društvo s ograničenom odgovornošću za građevinu i usluge</item>
    </izvorni_sadrzaj>
    <derivirana_varijabla naziv="DomainObject.Predmet.OstaliListFormatedWithAdress_1">
      <item>Sudski registar</item>
      <item>Tomica Somođi, Hum Breznički 106, 42225 Hum Breznički punomoćnik sudionika u postupku SOMOĐI PROJEKT jednostavno društvo s ograničenom odgovornošću za građevinu i usluge</item>
    </derivirana_varijabla>
  </DomainObject.Predmet.OstaliListFormatedWithAdress>
  <DomainObject.Predmet.OstaliListFormatedWithAdressOIB>
    <izvorni_sadrzaj>
      <item>Sudski registar</item>
      <item>Tomica Somođi, OIB 96048865546, Hum Breznički 106, 42225 Hum Breznički punomoćnik sudionika u postupku SOMOĐI PROJEKT jednostavno društvo s ograničenom odgovornošću za građevinu i usluge</item>
    </izvorni_sadrzaj>
    <derivirana_varijabla naziv="DomainObject.Predmet.OstaliListFormatedWithAdressOIB_1">
      <item>Sudski registar</item>
      <item>Tomica Somođi, OIB 96048865546, Hum Breznički 106, 42225 Hum Breznički punomoćnik sudionika u postupku SOMOĐI PROJEKT jednostavno društvo s ograničenom odgovornošću za građevinu i usluge</item>
    </derivirana_varijabla>
  </DomainObject.Predmet.OstaliListFormatedWithAdressOIB>
  <DomainObject.Predmet.OstaliListNazivFormated>
    <izvorni_sadrzaj>
      <item>Sudski registar</item>
      <item>Tomica Somođi</item>
    </izvorni_sadrzaj>
    <derivirana_varijabla naziv="DomainObject.Predmet.OstaliListNazivFormated_1">
      <item>Sudski registar</item>
      <item>Tomica Somođi</item>
    </derivirana_varijabla>
  </DomainObject.Predmet.OstaliListNazivFormated>
  <DomainObject.Predmet.OstaliListNazivFormatedOIB>
    <izvorni_sadrzaj>
      <item>Sudski registar</item>
      <item>Tomica Somođi, OIB 96048865546</item>
    </izvorni_sadrzaj>
    <derivirana_varijabla naziv="DomainObject.Predmet.OstaliListNazivFormatedOIB_1">
      <item>Sudski registar</item>
      <item>Tomica Somođi, OIB 96048865546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SOMOĐI PROJEKT jednostavno društvo s ograničenom odgovornošću za građevinu i usluge</izvorni_sadrzaj>
    <derivirana_varijabla naziv="DomainObject.Predmet.ProtustrankaIDrugi_1">SOMOĐI PROJEKT jednostavno društvo s ograničenom odgovornošću za građevinu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SOMOĐI PROJEKT jednostavno društvo s ograničenom odgovornošću za građevinu i usluge, OIB 51654438508, Breznički Hum 106, 42225 Hum Breznički</izvorni_sadrzaj>
    <derivirana_varijabla naziv="DomainObject.Predmet.ProtustrankaIDrugiAdressOIB_1">SOMOĐI PROJEKT jednostavno društvo s ograničenom odgovornošću za građevinu i usluge, OIB 51654438508, Breznički Hum 106, 42225 Hum Breznički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SOMOĐI PROJEKT jednostavno društvo s ograničenom odgovornošću za građevinu i usluge</item>
      <item>Sudski registar</item>
      <item>Tomica Somođi</item>
    </izvorni_sadrzaj>
    <derivirana_varijabla naziv="DomainObject.Predmet.SudioniciListNaziv_1">
      <item>Financijska agencija</item>
      <item>SOMOĐI PROJEKT jednostavno društvo s ograničenom odgovornošću za građevinu i usluge</item>
      <item>Sudski registar</item>
      <item>Tomica Somođi</item>
    </derivirana_varijabla>
  </DomainObject.Predmet.SudioniciListNaziv>
  <DomainObject.Predmet.SudioniciListAdressOIB>
    <izvorni_sadrzaj>
      <item>Financijska agencija, OIB 85821130368, Ulica grada Vukovara 70,10000 Zagreb</item>
      <item>SOMOĐI PROJEKT jednostavno društvo s ograničenom odgovornošću za građevinu i usluge, OIB 51654438508, Breznički Hum 106,42225 Hum Breznički</item>
      <item>Sudski registar</item>
      <item>Tomica Somođi, OIB 96048865546, Hum Breznički 106,42225 Hum Breznički</item>
    </izvorni_sadrzaj>
    <derivirana_varijabla naziv="DomainObject.Predmet.SudioniciListAdressOIB_1">
      <item>Financijska agencija, OIB 85821130368, Ulica grada Vukovara 70,10000 Zagreb</item>
      <item>SOMOĐI PROJEKT jednostavno društvo s ograničenom odgovornošću za građevinu i usluge, OIB 51654438508, Breznički Hum 106,42225 Hum Breznički</item>
      <item>Sudski registar</item>
      <item>Tomica Somođi, OIB 96048865546, Hum Breznički 106,42225 Hum Breznički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51654438508</item>
      <item>, OIB null</item>
      <item>, OIB 96048865546</item>
    </izvorni_sadrzaj>
    <derivirana_varijabla naziv="DomainObject.Predmet.SudioniciListNazivOIB_1">
      <item>, OIB 85821130368</item>
      <item>, OIB 51654438508</item>
      <item>, OIB null</item>
      <item>, OIB 96048865546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3039</properties:Characters>
  <properties:Lines>78</properties:Lines>
  <properties:Paragraphs>32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2018-04-03T11:28:00Z</cp:lastPrinted>
  <dcterms:modified xmlns:xsi="http://www.w3.org/2001/XMLSchema-instance" xsi:type="dcterms:W3CDTF">2018-04-03T11:29:00Z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(ST-598-17-8 OTVARANJE I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