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528e" w14:paraId="8d7528e" w:rsidRDefault="00EA0AA4" w:rsidP="00AB7880" w:rsidR="00EA0AA4" w:rsidRPr="0089308A">
      <w:pPr>
        <w15:collapsed w:val="false"/>
        <w:rPr>
          <w:rFonts w:cs="Arial" w:hAnsi="Arial" w:ascii="Arial"/>
        </w:rPr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C3CEF" w:rsidR="00EC3CEF">
        <w:trPr>
          <w:gridAfter w:val="1"/>
          <w:wAfter w:type="dxa" w:w="284"/>
        </w:trPr>
        <w:tc>
          <w:tcPr>
            <w:tcW w:type="dxa" w:w="2943"/>
            <w:hideMark/>
          </w:tcPr>
          <w:p w:rsidRDefault="00EC3CEF" w:rsidR="00EC3CEF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C3CEF" w:rsidR="00EC3CEF">
        <w:tc>
          <w:tcPr>
            <w:tcW w:type="dxa" w:w="3227"/>
            <w:gridSpan w:val="2"/>
            <w:hideMark/>
          </w:tcPr>
          <w:p w:rsidRDefault="00EC3CEF" w:rsidR="00EC3CEF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Republika Hrvatska</w:t>
            </w:r>
          </w:p>
          <w:p w:rsidRDefault="00EC3CEF" w:rsidR="00EC3CEF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Trgovački sud u Zadru</w:t>
            </w:r>
          </w:p>
          <w:p w:rsidRDefault="00EC3CEF" w:rsidR="00EC3CEF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F1CBE" w:rsidP="00AB7880" w:rsidR="00CF1CBE" w:rsidRPr="0089308A"/>
    <w:p w:rsidRDefault="00546865" w:rsidP="00546865" w:rsidR="00546865" w:rsidRPr="0089308A">
      <w:pPr>
        <w:jc w:val="right"/>
      </w:pPr>
      <w:r w:rsidRPr="0089308A">
        <w:t xml:space="preserve">FINA </w:t>
      </w:r>
    </w:p>
    <w:p w:rsidRDefault="007505B7" w:rsidP="00811733" w:rsidR="007505B7" w:rsidRPr="0089308A">
      <w:pPr>
        <w:tabs>
          <w:tab w:pos="3555" w:val="left"/>
        </w:tabs>
      </w:pPr>
    </w:p>
    <w:p w:rsidRDefault="00660C80" w:rsidP="0089308A" w:rsidR="00660C80" w:rsidRPr="0089308A">
      <w:pPr>
        <w:jc w:val="both"/>
      </w:pPr>
    </w:p>
    <w:p w:rsidRDefault="00756F19" w:rsidP="000471FB" w:rsidR="000471FB" w:rsidRPr="0089308A">
      <w:pPr>
        <w:jc w:val="both"/>
      </w:pPr>
      <w:r w:rsidRPr="0089308A">
        <w:tab/>
      </w:r>
      <w:r w:rsidR="008B1F41" w:rsidRPr="0089308A">
        <w:t xml:space="preserve">Za potrebe utvrđivanja </w:t>
      </w:r>
      <w:r w:rsidR="0056041E" w:rsidRPr="0089308A">
        <w:t>pretpostavki</w:t>
      </w:r>
      <w:r w:rsidR="008B1F41" w:rsidRPr="0089308A">
        <w:t xml:space="preserve"> za otvaranje stečajnog postupka nad </w:t>
      </w:r>
      <w:r w:rsidR="007505B7" w:rsidRPr="0089308A">
        <w:t>stečajnim dužnikom</w:t>
      </w:r>
      <w:r w:rsidR="000471FB" w:rsidRPr="0089308A">
        <w:t xml:space="preserve"> </w:t>
      </w:r>
      <w:r w:rsidR="009C4643">
        <w:t>ARMANO VM j.d.o.o. za građenje i poslovne usluge, Privlaka, Put Kandelica 141, OIB: 81959558882</w:t>
      </w:r>
      <w:r w:rsidR="000471FB" w:rsidRPr="0089308A">
        <w:t xml:space="preserve">, </w:t>
      </w:r>
      <w:r w:rsidR="008B1F41" w:rsidRPr="0089308A">
        <w:t xml:space="preserve">potrebno je </w:t>
      </w:r>
      <w:r w:rsidR="001A2481" w:rsidRPr="0089308A">
        <w:t xml:space="preserve">temeljem čl. </w:t>
      </w:r>
      <w:r w:rsidR="005D151D" w:rsidRPr="0089308A">
        <w:t>123</w:t>
      </w:r>
      <w:r w:rsidR="001A2481" w:rsidRPr="0089308A">
        <w:t xml:space="preserve">. Stečajnog zakona </w:t>
      </w:r>
      <w:r w:rsidR="00EC3CEF">
        <w:t xml:space="preserve">sudu </w:t>
      </w:r>
      <w:r w:rsidR="008B1F41" w:rsidRPr="0089308A">
        <w:t>dostaviti</w:t>
      </w:r>
      <w:r w:rsidR="001A2481" w:rsidRPr="0089308A">
        <w:t xml:space="preserve"> podatke</w:t>
      </w:r>
      <w:r w:rsidR="000471FB" w:rsidRPr="0089308A">
        <w:t xml:space="preserve"> iz O</w:t>
      </w:r>
      <w:r w:rsidR="00DE78C2" w:rsidRPr="0089308A">
        <w:t xml:space="preserve">čevidnika redoslijeda plaćanja odnosno stanju blokade </w:t>
      </w:r>
      <w:r w:rsidR="00EC3CEF">
        <w:t xml:space="preserve">te ukupno broju dana neprekidne blokade za </w:t>
      </w:r>
      <w:r w:rsidR="001A2481" w:rsidRPr="0089308A">
        <w:t>trgovačko društv</w:t>
      </w:r>
      <w:r w:rsidR="00EC3CEF">
        <w:t>o</w:t>
      </w:r>
      <w:r w:rsidR="001A2481" w:rsidRPr="0089308A">
        <w:t xml:space="preserve"> </w:t>
      </w:r>
      <w:r w:rsidR="009C4643">
        <w:t>ARMANO VM j.d.o.o. za građenje i poslovne usluge, Privlaka, Put Kandelica 141, OIB: 81959558882</w:t>
      </w:r>
      <w:r w:rsidR="000471FB" w:rsidRPr="0089308A">
        <w:t>.</w:t>
      </w:r>
    </w:p>
    <w:p w:rsidRDefault="001A2481" w:rsidP="008B1F41" w:rsidR="001A2481" w:rsidRPr="0089308A">
      <w:pPr>
        <w:jc w:val="both"/>
      </w:pPr>
    </w:p>
    <w:p w:rsidRDefault="008B1F41" w:rsidP="00CF1CBE" w:rsidR="008B1F41" w:rsidRPr="0089308A">
      <w:pPr>
        <w:jc w:val="both"/>
      </w:pPr>
      <w:r w:rsidRPr="0089308A">
        <w:tab/>
        <w:t>Podatke možete dostaviti i fax-om na broj 023/</w:t>
      </w:r>
      <w:r w:rsidR="007E10DD" w:rsidRPr="0089308A">
        <w:t>292</w:t>
      </w:r>
      <w:r w:rsidRPr="0089308A">
        <w:t>-</w:t>
      </w:r>
      <w:r w:rsidR="007E10DD" w:rsidRPr="0089308A">
        <w:t>055</w:t>
      </w:r>
      <w:r w:rsidR="00EC3CEF">
        <w:t xml:space="preserve"> ili putem e-mail</w:t>
      </w:r>
      <w:r w:rsidRPr="0089308A">
        <w:t xml:space="preserve">, najkasnije do </w:t>
      </w:r>
      <w:r w:rsidR="001A2481" w:rsidRPr="0089308A">
        <w:t>12,00</w:t>
      </w:r>
      <w:r w:rsidRPr="0089308A">
        <w:t xml:space="preserve"> sati, </w:t>
      </w:r>
      <w:r w:rsidR="00EC3CEF">
        <w:t xml:space="preserve">7. svibnja </w:t>
      </w:r>
      <w:r w:rsidR="004409D9" w:rsidRPr="0089308A">
        <w:t>2018</w:t>
      </w:r>
      <w:r w:rsidRPr="0089308A">
        <w:t xml:space="preserve">. </w:t>
      </w:r>
    </w:p>
    <w:p w:rsidRDefault="00DB704B" w:rsidP="00DB704B" w:rsidR="00DB704B" w:rsidRPr="0089308A"/>
    <w:p w:rsidRDefault="00AB7880" w:rsidP="00CF1CBE" w:rsidR="00AB7880" w:rsidRPr="0089308A">
      <w:pPr>
        <w:jc w:val="center"/>
      </w:pPr>
      <w:r w:rsidRPr="0089308A">
        <w:t>U Zadru</w:t>
      </w:r>
      <w:r w:rsidR="00AB15EA" w:rsidRPr="0089308A">
        <w:t xml:space="preserve"> </w:t>
      </w:r>
      <w:r w:rsidR="00EC3CEF">
        <w:t xml:space="preserve">11. travnja </w:t>
      </w:r>
      <w:r w:rsidR="004409D9" w:rsidRPr="0089308A">
        <w:t>2018.</w:t>
      </w:r>
    </w:p>
    <w:p w:rsidRDefault="00AB7880" w:rsidP="00AB7880" w:rsidR="00AB7880" w:rsidRPr="0089308A">
      <w:pPr>
        <w:jc w:val="center"/>
      </w:pPr>
    </w:p>
    <w:p w:rsidRDefault="00AB7880" w:rsidP="00AB7880" w:rsidR="00AB7880" w:rsidRPr="0089308A"/>
    <w:p w:rsidRDefault="0089308A" w:rsidP="00A40337" w:rsidR="0089308A">
      <w:pPr>
        <w:jc w:val="right"/>
      </w:pP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A40337" w:rsidP="00A40337" w:rsidR="005D0B2D" w:rsidRPr="008930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</w:t>
      </w:r>
    </w:p>
    <w:p w:rsidRDefault="00AB7880" w:rsidP="005D0B2D" w:rsidR="00AB7880">
      <w:pPr>
        <w:jc w:val="right"/>
      </w:pPr>
    </w:p>
    <w:p w:rsidRDefault="00EC3CEF" w:rsidP="005D0B2D" w:rsidR="00EC3CEF">
      <w:pPr>
        <w:jc w:val="right"/>
      </w:pPr>
    </w:p>
    <w:p w:rsidRDefault="00EC3CEF" w:rsidP="00EC3CEF" w:rsidR="00EC3CEF">
      <w:r>
        <w:t>DNA:</w:t>
      </w:r>
    </w:p>
    <w:p w:rsidRDefault="00EC3CEF" w:rsidP="00EC3CEF" w:rsidR="00EC3CEF" w:rsidRPr="0089308A">
      <w:pPr>
        <w:pStyle w:val="Odlomakpopisa"/>
        <w:numPr>
          <w:ilvl w:val="0"/>
          <w:numId w:val="2"/>
        </w:numPr>
      </w:pPr>
      <w:r>
        <w:t>putem e-Oglasna ploče sudova</w:t>
      </w:r>
    </w:p>
    <w:sectPr w:rsidR="00EC3CEF" w:rsidRPr="0089308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9C4643">
      <w:t>44</w:t>
    </w:r>
    <w:r w:rsidR="000471FB">
      <w:t>/</w:t>
    </w:r>
    <w:r w:rsidR="00700093">
      <w:t>2018</w:t>
    </w:r>
    <w:r w:rsidR="000471FB">
      <w:t>-</w:t>
    </w:r>
    <w:r w:rsidR="00F95FB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FF236D"/>
    <w:multiLevelType w:val="hybridMultilevel"/>
    <w:tmpl w:val="F1142DE8"/>
    <w:lvl w:tplc="A65A66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8B2"/>
    <w:rsid w:val="00016868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180E"/>
    <w:rsid w:val="00104A6B"/>
    <w:rsid w:val="0011036A"/>
    <w:rsid w:val="0012754F"/>
    <w:rsid w:val="001430A4"/>
    <w:rsid w:val="00157CE0"/>
    <w:rsid w:val="0016008F"/>
    <w:rsid w:val="001608D4"/>
    <w:rsid w:val="00173771"/>
    <w:rsid w:val="0019019B"/>
    <w:rsid w:val="0019118F"/>
    <w:rsid w:val="001A2481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90A2A"/>
    <w:rsid w:val="004B2F71"/>
    <w:rsid w:val="004C5586"/>
    <w:rsid w:val="004E784D"/>
    <w:rsid w:val="004F1F63"/>
    <w:rsid w:val="00523B13"/>
    <w:rsid w:val="00524341"/>
    <w:rsid w:val="00543E48"/>
    <w:rsid w:val="00546865"/>
    <w:rsid w:val="0056041E"/>
    <w:rsid w:val="00596D73"/>
    <w:rsid w:val="005B531C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3257"/>
    <w:rsid w:val="00700093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9308A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4643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0337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C3CEF"/>
    <w:rsid w:val="00ED021C"/>
    <w:rsid w:val="00EE60B4"/>
    <w:rsid w:val="00EF1F3C"/>
    <w:rsid w:val="00F95FB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C3CEF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5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8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8B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8B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8B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C3CEF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5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8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8B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8B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8B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10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ARMANO VM jednostavno društvo s ograničenom odgovornošću za građenje i poslovne usluge</izvorni_sadrzaj>
    <derivirana_varijabla naziv="DomainObject.Predmet.ProtustrankaFormated_1">  ARMANO VM jednostavno društvo s ograničenom odgovornošću za građenje i poslovne usluge</derivirana_varijabla>
  </DomainObject.Predmet.ProtustrankaFormated>
  <DomainObject.Predmet.ProtustrankaFormatedOIB>
    <izvorni_sadrzaj>  ARMANO VM jednostavno društvo s ograničenom odgovornošću za građenje i poslovne usluge, OIB 81959558882</izvorni_sadrzaj>
    <derivirana_varijabla naziv="DomainObject.Predmet.ProtustrankaFormatedOIB_1">  ARMANO VM jednostavno društvo s ograničenom odgovornošću za građenje i poslovne usluge, OIB 81959558882</derivirana_varijabla>
  </DomainObject.Predmet.ProtustrankaFormatedOIB>
  <DomainObject.Predmet.ProtustrankaFormatedWithAdress>
    <izvorni_sadrzaj> ARMANO VM jednostavno društvo s ograničenom odgovornošću za građenje i poslovne usluge, Put Kandelica 141, 32251 Privlaka</izvorni_sadrzaj>
    <derivirana_varijabla naziv="DomainObject.Predmet.ProtustrankaFormatedWithAdress_1"> ARMANO VM jednostavno društvo s ograničenom odgovornošću za građenje i poslovne usluge, Put Kandelica 141, 32251 Privlaka</derivirana_varijabla>
  </DomainObject.Predmet.ProtustrankaFormatedWithAdress>
  <DomainObject.Predmet.ProtustrankaFormatedWithAdressOIB>
    <izvorni_sadrzaj> ARMANO VM jednostavno društvo s ograničenom odgovornošću za građenje i poslovne usluge, OIB 81959558882, Put Kandelica 141, 32251 Privlaka</izvorni_sadrzaj>
    <derivirana_varijabla naziv="DomainObject.Predmet.ProtustrankaFormatedWithAdressOIB_1"> ARMANO VM jednostavno društvo s ograničenom odgovornošću za građenje i poslovne usluge, OIB 81959558882, Put Kandelica 141, 32251 Privlaka</derivirana_varijabla>
  </DomainObject.Predmet.ProtustrankaFormatedWithAdressOIB>
  <DomainObject.Predmet.ProtustrankaWithAdress>
    <izvorni_sadrzaj>ARMANO VM jednostavno društvo s ograničenom odgovornošću za građenje i poslovne usluge Put Kandelica 141, 32251 Privlaka</izvorni_sadrzaj>
    <derivirana_varijabla naziv="DomainObject.Predmet.ProtustrankaWithAdress_1">ARMANO VM jednostavno društvo s ograničenom odgovornošću za građenje i poslovne usluge Put Kandelica 141, 32251 Privlaka</derivirana_varijabla>
  </DomainObject.Predmet.ProtustrankaWithAdress>
  <DomainObject.Predmet.ProtustrankaWithAdressOIB>
    <izvorni_sadrzaj>ARMANO VM jednostavno društvo s ograničenom odgovornošću za građenje i poslovne usluge, OIB 81959558882, Put Kandelica 141, 32251 Privlaka</izvorni_sadrzaj>
    <derivirana_varijabla naziv="DomainObject.Predmet.ProtustrankaWithAdressOIB_1">ARMANO VM jednostavno društvo s ograničenom odgovornošću za građenje i poslovne usluge, OIB 81959558882, Put Kandelica 141, 32251 Privlaka</derivirana_varijabla>
  </DomainObject.Predmet.ProtustrankaWithAdressOIB>
  <DomainObject.Predmet.ProtustrankaNazivFormated>
    <izvorni_sadrzaj>ARMANO VM jednostavno društvo s ograničenom odgovornošću za građenje i poslovne usluge</izvorni_sadrzaj>
    <derivirana_varijabla naziv="DomainObject.Predmet.ProtustrankaNazivFormated_1">ARMANO VM jednostavno društvo s ograničenom odgovornošću za građenje i poslovne usluge</derivirana_varijabla>
  </DomainObject.Predmet.ProtustrankaNazivFormated>
  <DomainObject.Predmet.ProtustrankaNazivFormatedOIB>
    <izvorni_sadrzaj>ARMANO VM jednostavno društvo s ograničenom odgovornošću za građenje i poslovne usluge, OIB 81959558882</izvorni_sadrzaj>
    <derivirana_varijabla naziv="DomainObject.Predmet.ProtustrankaNazivFormatedOIB_1">ARMANO VM jednostavno društvo s ograničenom odgovornošću za građenje i poslovne usluge, OIB 81959558882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ARMANO VM jednostavno društvo s ograničenom odgovornošću za građenje i poslovne usluge</item>
    </izvorni_sadrzaj>
    <derivirana_varijabla naziv="DomainObject.Predmet.ProtuStrankaListFormated_1">
      <item>ARMANO VM jednostavno društvo s ograničenom odgovornošću za građenje i poslovne usluge</item>
    </derivirana_varijabla>
  </DomainObject.Predmet.ProtuStrankaListFormated>
  <DomainObject.Predmet.ProtuStrankaListFormatedOIB>
    <izvorni_sadrzaj>
      <item>ARMANO VM jednostavno društvo s ograničenom odgovornošću za građenje i poslovne usluge, OIB 81959558882</item>
    </izvorni_sadrzaj>
    <derivirana_varijabla naziv="DomainObject.Predmet.ProtuStrankaListFormatedOIB_1">
      <item>ARMANO VM jednostavno društvo s ograničenom odgovornošću za građenje i poslovne usluge, OIB 81959558882</item>
    </derivirana_varijabla>
  </DomainObject.Predmet.ProtuStrankaListFormatedOIB>
  <DomainObject.Predmet.ProtuStrankaListFormatedWithAdress>
    <izvorni_sadrzaj>
      <item>ARMANO VM jednostavno društvo s ograničenom odgovornošću za građenje i poslovne usluge, Put Kandelica 141, 32251 Privlaka</item>
    </izvorni_sadrzaj>
    <derivirana_varijabla naziv="DomainObject.Predmet.ProtuStrankaListFormatedWithAdress_1">
      <item>ARMANO VM jednostavno društvo s ograničenom odgovornošću za građenje i poslovne usluge, Put Kandelica 141, 32251 Privlaka</item>
    </derivirana_varijabla>
  </DomainObject.Predmet.ProtuStrankaListFormatedWithAdress>
  <DomainObject.Predmet.ProtuStrankaListFormatedWithAdressOIB>
    <izvorni_sadrzaj>
      <item>ARMANO VM jednostavno društvo s ograničenom odgovornošću za građenje i poslovne usluge, OIB 81959558882, Put Kandelica 141, 32251 Privlaka</item>
    </izvorni_sadrzaj>
    <derivirana_varijabla naziv="DomainObject.Predmet.ProtuStrankaListFormatedWithAdressOIB_1">
      <item>ARMANO VM jednostavno društvo s ograničenom odgovornošću za građenje i poslovne usluge, OIB 81959558882, Put Kandelica 141, 32251 Privlaka</item>
    </derivirana_varijabla>
  </DomainObject.Predmet.ProtuStrankaListFormatedWithAdressOIB>
  <DomainObject.Predmet.ProtuStrankaListNazivFormated>
    <izvorni_sadrzaj>
      <item>ARMANO VM jednostavno društvo s ograničenom odgovornošću za građenje i poslovne usluge</item>
    </izvorni_sadrzaj>
    <derivirana_varijabla naziv="DomainObject.Predmet.ProtuStrankaListNazivFormated_1">
      <item>ARMANO VM jednostavno društvo s ograničenom odgovornošću za građenje i poslovne usluge</item>
    </derivirana_varijabla>
  </DomainObject.Predmet.ProtuStrankaListNazivFormated>
  <DomainObject.Predmet.ProtuStrankaListNazivFormatedOIB>
    <izvorni_sadrzaj>
      <item>ARMANO VM jednostavno društvo s ograničenom odgovornošću za građenje i poslovne usluge, OIB 81959558882</item>
    </izvorni_sadrzaj>
    <derivirana_varijabla naziv="DomainObject.Predmet.ProtuStrankaListNazivFormatedOIB_1">
      <item>ARMANO VM jednostavno društvo s ograničenom odgovornošću za građenje i poslovne usluge, OIB 81959558882</item>
    </derivirana_varijabla>
  </DomainObject.Predmet.ProtuStrankaListNazivFormatedOIB>
  <DomainObject.Predmet.OstaliListFormated>
    <izvorni_sadrzaj>
      <item>Vanes Jazvin</item>
    </izvorni_sadrzaj>
    <derivirana_varijabla naziv="DomainObject.Predmet.OstaliListFormated_1">
      <item>Vanes Jazvin</item>
    </derivirana_varijabla>
  </DomainObject.Predmet.OstaliListFormated>
  <DomainObject.Predmet.OstaliListFormatedOIB>
    <izvorni_sadrzaj>
      <item>Vanes Jazvin, OIB 32392368882</item>
    </izvorni_sadrzaj>
    <derivirana_varijabla naziv="DomainObject.Predmet.OstaliListFormatedOIB_1">
      <item>Vanes Jazvin, OIB 32392368882</item>
    </derivirana_varijabla>
  </DomainObject.Predmet.OstaliListFormatedOIB>
  <DomainObject.Predmet.OstaliListFormatedWithAdress>
    <izvorni_sadrzaj>
      <item>Vanes Jazvin</item>
    </izvorni_sadrzaj>
    <derivirana_varijabla naziv="DomainObject.Predmet.OstaliListFormatedWithAdress_1">
      <item>Vanes Jazvin</item>
    </derivirana_varijabla>
  </DomainObject.Predmet.OstaliListFormatedWithAdress>
  <DomainObject.Predmet.OstaliListFormatedWithAdressOIB>
    <izvorni_sadrzaj>
      <item>Vanes Jazvin, OIB 32392368882</item>
    </izvorni_sadrzaj>
    <derivirana_varijabla naziv="DomainObject.Predmet.OstaliListFormatedWithAdressOIB_1">
      <item>Vanes Jazvin, OIB 32392368882</item>
    </derivirana_varijabla>
  </DomainObject.Predmet.OstaliListFormatedWithAdressOIB>
  <DomainObject.Predmet.OstaliListNazivFormated>
    <izvorni_sadrzaj>
      <item>Vanes Jazvin</item>
    </izvorni_sadrzaj>
    <derivirana_varijabla naziv="DomainObject.Predmet.OstaliListNazivFormated_1">
      <item>Vanes Jazvin</item>
    </derivirana_varijabla>
  </DomainObject.Predmet.OstaliListNazivFormated>
  <DomainObject.Predmet.OstaliListNazivFormatedOIB>
    <izvorni_sadrzaj>
      <item>Vanes Jazvin, OIB 32392368882</item>
    </izvorni_sadrzaj>
    <derivirana_varijabla naziv="DomainObject.Predmet.OstaliListNazivFormatedOIB_1">
      <item>Vanes Jazvin, OIB 32392368882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ARMANO VM jednostavno društvo s ograničenom odgovornošću za građenje i poslovne usluge</izvorni_sadrzaj>
    <derivirana_varijabla naziv="DomainObject.Predmet.ProtustrankaIDrugi_1">ARMANO VM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ARMANO VM jednostavno društvo s ograničenom odgovornošću za građenje i poslovne usluge, OIB 81959558882, Put Kandelica 141, 32251 Privlaka</izvorni_sadrzaj>
    <derivirana_varijabla naziv="DomainObject.Predmet.ProtustrankaIDrugiAdressOIB_1">ARMANO VM jednostavno društvo s ograničenom odgovornošću za građenje i poslovne usluge, OIB 81959558882, Put Kandelica 141,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ARMANO VM jednostavno društvo s ograničenom odgovornošću za građenje i poslovne usluge</item>
      <item>FINA</item>
      <item>Vanes Jazvin</item>
    </izvorni_sadrzaj>
    <derivirana_varijabla naziv="DomainObject.Predmet.SudioniciListNaziv_1">
      <item>ARMANO VM jednostavno društvo s ograničenom odgovornošću za građenje i poslovne usluge</item>
      <item>FINA</item>
      <item>Vanes Jazvin</item>
    </derivirana_varijabla>
  </DomainObject.Predmet.SudioniciListNaziv>
  <DomainObject.Predmet.SudioniciListAdressOIB>
    <izvorni_sadrzaj>
      <item>ARMANO VM jednostavno društvo s ograničenom odgovornošću za građenje i poslovne usluge, OIB 81959558882, Put Kandelica 141,32251 Privlaka</item>
      <item>FINA, OIB 85821130368</item>
      <item>Vanes Jazvin, OIB 32392368882</item>
    </izvorni_sadrzaj>
    <derivirana_varijabla naziv="DomainObject.Predmet.SudioniciListAdressOIB_1">
      <item>ARMANO VM jednostavno društvo s ograničenom odgovornošću za građenje i poslovne usluge, OIB 81959558882, Put Kandelica 141,32251 Privlaka</item>
      <item>FINA, OIB 85821130368</item>
      <item>Vanes Jazvin, OIB 32392368882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81959558882</item>
      <item>, OIB 85821130368</item>
      <item>, OIB 32392368882</item>
    </izvorni_sadrzaj>
    <derivirana_varijabla naziv="DomainObject.Predmet.SudioniciListNazivOIB_1">
      <item>, OIB 81959558882</item>
      <item>, OIB 85821130368</item>
      <item>, OIB 32392368882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615BC-9558-4C6C-96BE-8889E8842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109</properties:Words>
  <properties:Characters>637</properties:Characters>
  <properties:Lines>28</properties:Lines>
  <properties:Paragraphs>11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2018-01-24T09:03:00Z</dcterms:created>
  <dc:creator>Administrator</dc:creator>
  <cp:lastModifiedBy>Merlina Klišmanić</cp:lastModifiedBy>
  <cp:lastPrinted>2018-01-25T10:42:00Z</cp:lastPrinted>
  <dcterms:modified xmlns:xsi="http://www.w3.org/2001/XMLSchema-instance" xsi:type="dcterms:W3CDTF">2018-04-11T12:08:00Z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(St-44-18-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