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ef5fb" w14:paraId="42ef5fb" w:rsidRDefault="0005787C" w:rsidP="002B3828" w:rsidR="0005787C" w:rsidRPr="005135C2">
      <w:pPr>
        <w15:collapsed w:val="false"/>
      </w:pPr>
      <w:bookmarkStart w:name="_GoBack" w:id="0"/>
      <w:bookmarkEnd w:id="0"/>
      <w:r w:rsidRPr="005135C2">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1E371E" w:rsidP="001E371E" w:rsidR="001E371E" w:rsidRPr="00DD1BF6">
      <w:pPr>
        <w:jc w:val="both"/>
        <w:rPr>
          <w:sz w:val="22"/>
          <w:szCs w:val="22"/>
        </w:rPr>
      </w:pPr>
      <w:r w:rsidRPr="00DD1BF6">
        <w:rPr>
          <w:sz w:val="22"/>
          <w:szCs w:val="22"/>
        </w:rPr>
        <w:t>REPUBLIKA HRVATSKA                                                                     12 St-</w:t>
      </w:r>
      <w:r w:rsidR="00FC07E2">
        <w:rPr>
          <w:sz w:val="22"/>
          <w:szCs w:val="22"/>
        </w:rPr>
        <w:t>294</w:t>
      </w:r>
      <w:r w:rsidRPr="00DD1BF6">
        <w:rPr>
          <w:sz w:val="22"/>
          <w:szCs w:val="22"/>
        </w:rPr>
        <w:t>/</w:t>
      </w:r>
      <w:r w:rsidR="00FC07E2">
        <w:rPr>
          <w:sz w:val="22"/>
          <w:szCs w:val="22"/>
        </w:rPr>
        <w:t>2009</w:t>
      </w:r>
    </w:p>
    <w:p w:rsidRDefault="001E371E" w:rsidP="001E371E" w:rsidR="001E371E" w:rsidRPr="00DD1BF6">
      <w:pPr>
        <w:jc w:val="both"/>
        <w:rPr>
          <w:sz w:val="22"/>
          <w:szCs w:val="22"/>
        </w:rPr>
      </w:pPr>
      <w:r w:rsidRPr="00DD1BF6">
        <w:rPr>
          <w:sz w:val="22"/>
          <w:szCs w:val="22"/>
        </w:rPr>
        <w:t>TRGOVAČKI SUD U ZAGREBU</w:t>
      </w:r>
    </w:p>
    <w:p w:rsidRDefault="001E371E" w:rsidP="001E371E" w:rsidR="001E371E">
      <w:pPr>
        <w:jc w:val="both"/>
        <w:rPr>
          <w:sz w:val="22"/>
          <w:szCs w:val="22"/>
        </w:rPr>
      </w:pPr>
      <w:r w:rsidRPr="00DD1BF6">
        <w:rPr>
          <w:sz w:val="22"/>
          <w:szCs w:val="22"/>
        </w:rPr>
        <w:t xml:space="preserve">Zagreb, </w:t>
      </w:r>
      <w:proofErr w:type="spellStart"/>
      <w:r w:rsidRPr="00DD1BF6">
        <w:rPr>
          <w:sz w:val="22"/>
          <w:szCs w:val="22"/>
        </w:rPr>
        <w:t>Amruševa</w:t>
      </w:r>
      <w:proofErr w:type="spellEnd"/>
      <w:r w:rsidRPr="00DD1BF6">
        <w:rPr>
          <w:sz w:val="22"/>
          <w:szCs w:val="22"/>
        </w:rPr>
        <w:t xml:space="preserve"> 1/II</w:t>
      </w:r>
    </w:p>
    <w:p w:rsidRDefault="001E371E" w:rsidP="001E371E" w:rsidR="001E371E" w:rsidRPr="00DD1BF6">
      <w:pPr>
        <w:jc w:val="center"/>
        <w:rPr>
          <w:sz w:val="22"/>
          <w:szCs w:val="22"/>
        </w:rPr>
      </w:pPr>
      <w:r w:rsidRPr="00DD1BF6">
        <w:rPr>
          <w:sz w:val="22"/>
          <w:szCs w:val="22"/>
        </w:rPr>
        <w:t>Z  A  K  L J  U  Č  A   K</w:t>
      </w:r>
    </w:p>
    <w:p w:rsidRDefault="001E371E" w:rsidP="001E371E" w:rsidR="001E371E" w:rsidRPr="00DD1BF6">
      <w:pPr>
        <w:jc w:val="both"/>
        <w:rPr>
          <w:sz w:val="22"/>
          <w:szCs w:val="22"/>
        </w:rPr>
      </w:pPr>
    </w:p>
    <w:p w:rsidRDefault="00FC07E2" w:rsidP="002B3828" w:rsidR="0005787C">
      <w:pPr>
        <w:jc w:val="both"/>
      </w:pPr>
      <w:r w:rsidRPr="009A6A9D">
        <w:t xml:space="preserve">Trgovački sud u Zagrebu po sucu Nini Radiću kao stečajnom sucu u stečajnom postupku nad, AUTOCENTAR-MEHANIKA d.o.o. – u stečaju, Zagreb, Radnička cesta  20/A, MBS:080388213, OIB:07001925696, </w:t>
      </w:r>
      <w:r>
        <w:t>23. prosinca</w:t>
      </w:r>
      <w:r w:rsidRPr="009A6A9D">
        <w:t xml:space="preserve"> 201</w:t>
      </w:r>
      <w:r>
        <w:t>6</w:t>
      </w:r>
      <w:r w:rsidRPr="009A6A9D">
        <w:t>. godine,</w:t>
      </w:r>
    </w:p>
    <w:p w:rsidRDefault="00FC07E2" w:rsidP="002B3828" w:rsidR="00FC07E2" w:rsidRPr="005135C2">
      <w:pPr>
        <w:jc w:val="both"/>
      </w:pPr>
    </w:p>
    <w:p w:rsidRDefault="002B3828" w:rsidP="002B3828" w:rsidR="002B3828" w:rsidRPr="005135C2">
      <w:pPr>
        <w:jc w:val="center"/>
      </w:pPr>
      <w:r w:rsidRPr="005135C2">
        <w:t xml:space="preserve">z  a  k  </w:t>
      </w:r>
      <w:proofErr w:type="spellStart"/>
      <w:r w:rsidRPr="005135C2">
        <w:t>lj</w:t>
      </w:r>
      <w:proofErr w:type="spellEnd"/>
      <w:r w:rsidRPr="005135C2">
        <w:t xml:space="preserve">  u  č  i  o      j   e</w:t>
      </w:r>
    </w:p>
    <w:p w:rsidRDefault="00033A83" w:rsidP="001C4B2C" w:rsidR="00634D40" w:rsidRPr="005135C2">
      <w:pPr>
        <w:jc w:val="both"/>
        <w:rPr>
          <w:b/>
        </w:rPr>
      </w:pPr>
      <w:r w:rsidRPr="005135C2">
        <w:rPr>
          <w:b/>
        </w:rPr>
        <w:t xml:space="preserve">   </w:t>
      </w:r>
    </w:p>
    <w:p w:rsidRDefault="00634D40" w:rsidP="00FC07E2" w:rsidR="00FC07E2">
      <w:pPr>
        <w:jc w:val="both"/>
        <w:rPr>
          <w:b/>
        </w:rPr>
      </w:pPr>
      <w:r w:rsidRPr="005135C2">
        <w:t xml:space="preserve">I  Određuje se ročište radi obračuna troškova stečajnog postupka i diobu </w:t>
      </w:r>
      <w:proofErr w:type="spellStart"/>
      <w:r w:rsidRPr="005135C2">
        <w:t>kupovnine</w:t>
      </w:r>
      <w:proofErr w:type="spellEnd"/>
      <w:r w:rsidRPr="005135C2">
        <w:t>, vezano uz prodaju</w:t>
      </w:r>
      <w:r w:rsidR="00D021A9" w:rsidRPr="005135C2">
        <w:t xml:space="preserve"> </w:t>
      </w:r>
      <w:r w:rsidR="00FC07E2">
        <w:t>n</w:t>
      </w:r>
      <w:r w:rsidR="00FC07E2" w:rsidRPr="00820E02">
        <w:t xml:space="preserve">ekretnine upisane u zemljišne knjige </w:t>
      </w:r>
      <w:r w:rsidR="00FC07E2" w:rsidRPr="009A6A9D">
        <w:t>Općinskog građanskog  suda u Zagrebu,</w:t>
      </w:r>
      <w:r w:rsidR="00FC07E2">
        <w:t xml:space="preserve"> </w:t>
      </w:r>
      <w:r w:rsidR="00FC07E2" w:rsidRPr="009A6A9D">
        <w:t xml:space="preserve">K.O. Trnje, z.k.ul. 4471, </w:t>
      </w:r>
      <w:proofErr w:type="spellStart"/>
      <w:r w:rsidR="00FC07E2" w:rsidRPr="009A6A9D">
        <w:t>kat.čest</w:t>
      </w:r>
      <w:proofErr w:type="spellEnd"/>
      <w:r w:rsidR="00FC07E2" w:rsidRPr="009A6A9D">
        <w:t xml:space="preserve">. 319/1, oznake zemljišta, stambeno poslovna zgrade br.20, 20A, 7 I 7A I dvorište, Radnička cesta-Supilova u površini </w:t>
      </w:r>
      <w:smartTag w:element="metricconverter" w:uri="urn:schemas-microsoft-com:office:smarttags">
        <w:smartTagPr>
          <w:attr w:val="4584 m2" w:name="ProductID"/>
        </w:smartTagPr>
        <w:r w:rsidR="00FC07E2" w:rsidRPr="009A6A9D">
          <w:t>4584 m2</w:t>
        </w:r>
      </w:smartTag>
      <w:r w:rsidR="00FC07E2" w:rsidRPr="009A6A9D">
        <w:t xml:space="preserve"> ( dvorište u površini 2156 i stambeno poslovan zgrada br.20, 20A, 7 I 7A u površini </w:t>
      </w:r>
      <w:smartTag w:element="metricconverter" w:uri="urn:schemas-microsoft-com:office:smarttags">
        <w:smartTagPr>
          <w:attr w:val="2428 m2" w:name="ProductID"/>
        </w:smartTagPr>
        <w:r w:rsidR="00FC07E2" w:rsidRPr="009A6A9D">
          <w:t>2428 m2</w:t>
        </w:r>
      </w:smartTag>
      <w:r w:rsidR="00FC07E2" w:rsidRPr="009A6A9D">
        <w:t>) prema posebnim dijelovima upisanim kao vlasništvo stečajnog dužnika kako slijedi :</w:t>
      </w:r>
      <w:r w:rsidR="00FC07E2" w:rsidRPr="009A6A9D">
        <w:rPr>
          <w:b/>
        </w:rPr>
        <w:t xml:space="preserve"> </w:t>
      </w:r>
    </w:p>
    <w:p w:rsidRDefault="00FC07E2" w:rsidP="00FC07E2" w:rsidR="00FC07E2">
      <w:pPr>
        <w:jc w:val="both"/>
        <w:rPr>
          <w:b/>
        </w:rPr>
      </w:pPr>
      <w:r w:rsidRPr="009A6A9D">
        <w:rPr>
          <w:b/>
        </w:rPr>
        <w:t xml:space="preserve"> </w:t>
      </w:r>
      <w:r>
        <w:rPr>
          <w:b/>
        </w:rPr>
        <w:t xml:space="preserve">    </w:t>
      </w:r>
      <w:r w:rsidRPr="009A6A9D">
        <w:rPr>
          <w:b/>
        </w:rPr>
        <w:t xml:space="preserve">-  </w:t>
      </w:r>
      <w:r>
        <w:rPr>
          <w:b/>
        </w:rPr>
        <w:t xml:space="preserve">   </w:t>
      </w:r>
      <w:r w:rsidRPr="009A6A9D">
        <w:rPr>
          <w:b/>
        </w:rPr>
        <w:t xml:space="preserve"> poduložak 229. etaža 15807/100000 1. servisno-skladišni prostor (u </w:t>
      </w:r>
      <w:proofErr w:type="spellStart"/>
      <w:r w:rsidRPr="009A6A9D">
        <w:rPr>
          <w:b/>
        </w:rPr>
        <w:t>roh</w:t>
      </w:r>
      <w:proofErr w:type="spellEnd"/>
      <w:r w:rsidRPr="009A6A9D">
        <w:rPr>
          <w:b/>
        </w:rPr>
        <w:t>-</w:t>
      </w:r>
      <w:proofErr w:type="spellStart"/>
      <w:r w:rsidRPr="009A6A9D">
        <w:rPr>
          <w:b/>
        </w:rPr>
        <w:t>bau</w:t>
      </w:r>
      <w:proofErr w:type="spellEnd"/>
      <w:r w:rsidRPr="009A6A9D">
        <w:rPr>
          <w:b/>
        </w:rPr>
        <w:t xml:space="preserve"> </w:t>
      </w:r>
      <w:r>
        <w:rPr>
          <w:b/>
        </w:rPr>
        <w:t xml:space="preserve">   </w:t>
      </w:r>
    </w:p>
    <w:p w:rsidRDefault="00FC07E2" w:rsidP="00FC07E2" w:rsidR="00FC07E2" w:rsidRPr="009A6A9D">
      <w:pPr>
        <w:jc w:val="both"/>
        <w:rPr>
          <w:b/>
        </w:rPr>
      </w:pPr>
      <w:r>
        <w:rPr>
          <w:b/>
        </w:rPr>
        <w:t xml:space="preserve">            </w:t>
      </w:r>
      <w:r w:rsidRPr="009A6A9D">
        <w:rPr>
          <w:b/>
        </w:rPr>
        <w:t xml:space="preserve">izvedbi)  oznake P.P.PO1-1, ukupne površine 3.542,50 </w:t>
      </w:r>
      <w:proofErr w:type="spellStart"/>
      <w:r w:rsidRPr="009A6A9D">
        <w:rPr>
          <w:b/>
        </w:rPr>
        <w:t>čm</w:t>
      </w:r>
      <w:proofErr w:type="spellEnd"/>
      <w:r w:rsidRPr="009A6A9D">
        <w:rPr>
          <w:b/>
        </w:rPr>
        <w:t>, u podrumu 1</w:t>
      </w:r>
    </w:p>
    <w:p w:rsidRDefault="00FC07E2" w:rsidP="00FC07E2" w:rsidR="00FC07E2">
      <w:pPr>
        <w:numPr>
          <w:ilvl w:val="0"/>
          <w:numId w:val="10"/>
        </w:numPr>
        <w:jc w:val="both"/>
        <w:rPr>
          <w:b/>
        </w:rPr>
      </w:pPr>
      <w:r w:rsidRPr="009A6A9D">
        <w:rPr>
          <w:b/>
        </w:rPr>
        <w:t>poduložak 230. etaža 3825/100000 1. poslovni prostor AUTO-SALON (</w:t>
      </w:r>
      <w:proofErr w:type="spellStart"/>
      <w:r w:rsidRPr="009A6A9D">
        <w:rPr>
          <w:b/>
        </w:rPr>
        <w:t>roh</w:t>
      </w:r>
      <w:proofErr w:type="spellEnd"/>
      <w:r w:rsidRPr="009A6A9D">
        <w:rPr>
          <w:b/>
        </w:rPr>
        <w:t>-</w:t>
      </w:r>
      <w:proofErr w:type="spellStart"/>
      <w:r w:rsidRPr="009A6A9D">
        <w:rPr>
          <w:b/>
        </w:rPr>
        <w:t>bau</w:t>
      </w:r>
      <w:proofErr w:type="spellEnd"/>
      <w:r w:rsidRPr="009A6A9D">
        <w:rPr>
          <w:b/>
        </w:rPr>
        <w:t xml:space="preserve"> </w:t>
      </w:r>
      <w:r>
        <w:rPr>
          <w:b/>
        </w:rPr>
        <w:t xml:space="preserve">    </w:t>
      </w:r>
      <w:r w:rsidRPr="009A6A9D">
        <w:rPr>
          <w:b/>
        </w:rPr>
        <w:t>izvedba) oznake P.P.PR-1,</w:t>
      </w:r>
      <w:r>
        <w:rPr>
          <w:b/>
        </w:rPr>
        <w:t xml:space="preserve"> površine 857,20 </w:t>
      </w:r>
      <w:proofErr w:type="spellStart"/>
      <w:r>
        <w:rPr>
          <w:b/>
        </w:rPr>
        <w:t>čm</w:t>
      </w:r>
      <w:proofErr w:type="spellEnd"/>
      <w:r>
        <w:rPr>
          <w:b/>
        </w:rPr>
        <w:t>, u prizemlju</w:t>
      </w:r>
    </w:p>
    <w:p w:rsidRDefault="00FC07E2" w:rsidP="001E371E" w:rsidR="00FC07E2">
      <w:pPr>
        <w:jc w:val="both"/>
      </w:pPr>
    </w:p>
    <w:p w:rsidRDefault="001E371E" w:rsidP="001E371E" w:rsidR="001E371E">
      <w:pPr>
        <w:pBdr>
          <w:bottom w:space="1" w:sz="4" w:color="auto" w:val="single"/>
        </w:pBdr>
        <w:jc w:val="both"/>
      </w:pPr>
      <w:r>
        <w:t>dosuđen</w:t>
      </w:r>
      <w:r w:rsidR="00FC07E2">
        <w:t>e</w:t>
      </w:r>
      <w:r>
        <w:t xml:space="preserve"> pravomoćnim rješenjem od </w:t>
      </w:r>
      <w:r w:rsidR="00FC07E2">
        <w:t>05</w:t>
      </w:r>
      <w:r>
        <w:t xml:space="preserve">. </w:t>
      </w:r>
      <w:r w:rsidR="00FC07E2">
        <w:t>listopada</w:t>
      </w:r>
      <w:r>
        <w:t xml:space="preserve"> 2016. </w:t>
      </w:r>
      <w:r w:rsidRPr="0076596B">
        <w:t xml:space="preserve">kupcu </w:t>
      </w:r>
      <w:r w:rsidR="00FC07E2">
        <w:t>ELEZ  d.o.o. Sesvete, Eugena Kumičića 9, OIB:76139667535</w:t>
      </w:r>
      <w:r w:rsidRPr="00823791">
        <w:t>.</w:t>
      </w:r>
    </w:p>
    <w:p w:rsidRDefault="00634D40" w:rsidP="00634D40" w:rsidR="00634D40" w:rsidRPr="005135C2">
      <w:pPr>
        <w:jc w:val="both"/>
        <w:rPr>
          <w:b/>
        </w:rPr>
      </w:pPr>
      <w:r w:rsidRPr="005135C2">
        <w:rPr>
          <w:b/>
          <w:i/>
        </w:rPr>
        <w:t xml:space="preserve">za dan </w:t>
      </w:r>
      <w:r w:rsidR="00FC07E2">
        <w:rPr>
          <w:b/>
          <w:i/>
        </w:rPr>
        <w:t>09</w:t>
      </w:r>
      <w:r w:rsidRPr="005135C2">
        <w:rPr>
          <w:b/>
          <w:i/>
        </w:rPr>
        <w:t xml:space="preserve">. </w:t>
      </w:r>
      <w:r w:rsidR="00FC07E2">
        <w:rPr>
          <w:b/>
          <w:i/>
        </w:rPr>
        <w:t>siječnja</w:t>
      </w:r>
      <w:r w:rsidRPr="005135C2">
        <w:rPr>
          <w:b/>
          <w:i/>
        </w:rPr>
        <w:t xml:space="preserve"> 201</w:t>
      </w:r>
      <w:r w:rsidR="00FC07E2">
        <w:rPr>
          <w:b/>
          <w:i/>
        </w:rPr>
        <w:t>7</w:t>
      </w:r>
      <w:r w:rsidRPr="005135C2">
        <w:rPr>
          <w:b/>
          <w:i/>
        </w:rPr>
        <w:t>. godine u 1</w:t>
      </w:r>
      <w:r w:rsidR="000A7BF7" w:rsidRPr="005135C2">
        <w:rPr>
          <w:b/>
          <w:i/>
        </w:rPr>
        <w:t>0</w:t>
      </w:r>
      <w:r w:rsidR="00EE1B10">
        <w:rPr>
          <w:b/>
          <w:i/>
        </w:rPr>
        <w:t>,3</w:t>
      </w:r>
      <w:r w:rsidRPr="005135C2">
        <w:rPr>
          <w:b/>
          <w:i/>
        </w:rPr>
        <w:t>0 sati , soba 84</w:t>
      </w:r>
      <w:r w:rsidR="00EE1B10">
        <w:rPr>
          <w:b/>
          <w:i/>
        </w:rPr>
        <w:t>/II</w:t>
      </w:r>
      <w:r w:rsidRPr="005135C2">
        <w:rPr>
          <w:b/>
          <w:i/>
        </w:rPr>
        <w:t>, ovog suda.</w:t>
      </w:r>
    </w:p>
    <w:p w:rsidRDefault="00634D40" w:rsidP="00634D40" w:rsidR="00634D40" w:rsidRPr="005135C2">
      <w:pPr>
        <w:jc w:val="both"/>
      </w:pPr>
      <w:r w:rsidRPr="005135C2">
        <w:t>Na ročište se dostavom ovog zaključka pozivaju:</w:t>
      </w:r>
    </w:p>
    <w:p w:rsidRDefault="00FC07E2" w:rsidP="00634D40" w:rsidR="00634D40" w:rsidRPr="005135C2">
      <w:pPr>
        <w:jc w:val="both"/>
      </w:pPr>
      <w:r>
        <w:t>- Stečajni upravitelj</w:t>
      </w:r>
      <w:r w:rsidR="001E371E">
        <w:t>i</w:t>
      </w:r>
      <w:r w:rsidR="000A7BF7" w:rsidRPr="005135C2">
        <w:t>,</w:t>
      </w:r>
      <w:r w:rsidR="00634D40" w:rsidRPr="005135C2">
        <w:t xml:space="preserve"> </w:t>
      </w:r>
    </w:p>
    <w:p w:rsidRDefault="00634D40" w:rsidP="00634D40" w:rsidR="00D021A9" w:rsidRPr="005135C2">
      <w:pPr>
        <w:jc w:val="both"/>
      </w:pPr>
      <w:r w:rsidRPr="005135C2">
        <w:t xml:space="preserve">- </w:t>
      </w:r>
      <w:r w:rsidR="00FC07E2">
        <w:t>Hrvatska poštanska banka d.d. Zagreb</w:t>
      </w:r>
      <w:r w:rsidR="00D021A9" w:rsidRPr="005135C2">
        <w:t>,</w:t>
      </w:r>
    </w:p>
    <w:p w:rsidRDefault="00634D40" w:rsidP="00634D40" w:rsidR="00634D40" w:rsidRPr="005135C2">
      <w:pPr>
        <w:jc w:val="both"/>
      </w:pPr>
      <w:r w:rsidRPr="005135C2">
        <w:t xml:space="preserve">- sve osobe koje polažu zakonsko pravo na namirenje temeljem stanja u nadležnim upisnicima.    </w:t>
      </w:r>
    </w:p>
    <w:p w:rsidRDefault="00634D40" w:rsidP="00634D40" w:rsidR="00634D40" w:rsidRPr="005135C2">
      <w:pPr>
        <w:jc w:val="center"/>
      </w:pPr>
      <w:r w:rsidRPr="005135C2">
        <w:t>O b r a z l o ž e nj e</w:t>
      </w:r>
    </w:p>
    <w:p w:rsidRDefault="00634D40" w:rsidP="00634D40" w:rsidR="00634D40" w:rsidRPr="005135C2">
      <w:pPr>
        <w:jc w:val="center"/>
      </w:pPr>
    </w:p>
    <w:p w:rsidRDefault="00634D40" w:rsidP="00634D40" w:rsidR="001E371E">
      <w:pPr>
        <w:jc w:val="both"/>
      </w:pPr>
      <w:r w:rsidRPr="005135C2">
        <w:t xml:space="preserve">Prije donošenja rješenja o namirenju </w:t>
      </w:r>
      <w:proofErr w:type="spellStart"/>
      <w:r w:rsidRPr="005135C2">
        <w:t>razlučnog</w:t>
      </w:r>
      <w:proofErr w:type="spellEnd"/>
      <w:r w:rsidRPr="005135C2">
        <w:t xml:space="preserve"> vjerovnika sud mora provesti ročište radi utvrđenja činjenica važnih za utvrđivanje iznosa troškova opisanih u članku 170. Stečajnog zakona. Stvarnu visinu troškova dužan je dokumentirati stečajni upravitelj . Na ročište mogu pristupiti sve zainteresirane osobe koje polažu pravo na namirenje. </w:t>
      </w:r>
      <w:r w:rsidR="001E371E">
        <w:t xml:space="preserve">Temeljem naprijed navedenog odlučeno je kao u izreci. </w:t>
      </w:r>
    </w:p>
    <w:p w:rsidRDefault="00634D40" w:rsidP="00634D40" w:rsidR="00634D40" w:rsidRPr="005135C2">
      <w:pPr>
        <w:jc w:val="center"/>
      </w:pPr>
      <w:r w:rsidRPr="005135C2">
        <w:t xml:space="preserve">U Zagrebu, </w:t>
      </w:r>
      <w:r w:rsidR="00FC07E2">
        <w:t>23</w:t>
      </w:r>
      <w:r w:rsidRPr="005135C2">
        <w:t xml:space="preserve">. </w:t>
      </w:r>
      <w:r w:rsidR="00FC07E2">
        <w:t>prosinca</w:t>
      </w:r>
      <w:r w:rsidRPr="005135C2">
        <w:t xml:space="preserve"> 201</w:t>
      </w:r>
      <w:r w:rsidR="001E371E">
        <w:t>6</w:t>
      </w:r>
      <w:r w:rsidRPr="005135C2">
        <w:t>. godine</w:t>
      </w:r>
    </w:p>
    <w:p w:rsidRDefault="00634D40" w:rsidP="00634D40" w:rsidR="0005787C" w:rsidRPr="005135C2">
      <w:pPr>
        <w:jc w:val="both"/>
      </w:pPr>
      <w:r w:rsidRPr="005135C2">
        <w:t xml:space="preserve">                                                                                                  </w:t>
      </w:r>
    </w:p>
    <w:p w:rsidRDefault="00634D40" w:rsidP="0005787C" w:rsidR="00634D40" w:rsidRPr="005135C2">
      <w:pPr>
        <w:ind w:firstLine="708" w:left="4956"/>
        <w:jc w:val="both"/>
      </w:pPr>
      <w:r w:rsidRPr="005135C2">
        <w:t xml:space="preserve">  STEČAJNI SUDAC:</w:t>
      </w:r>
    </w:p>
    <w:p w:rsidRDefault="00634D40" w:rsidP="00634D40" w:rsidR="00634D40" w:rsidRPr="005135C2">
      <w:pPr>
        <w:jc w:val="both"/>
      </w:pPr>
      <w:r w:rsidRPr="005135C2">
        <w:t xml:space="preserve">                                                                                                    NINO RADIĆ  v.r. </w:t>
      </w:r>
    </w:p>
    <w:p w:rsidRDefault="00634D40" w:rsidP="00634D40" w:rsidR="00634D40" w:rsidRPr="005135C2">
      <w:pPr>
        <w:jc w:val="both"/>
      </w:pPr>
    </w:p>
    <w:p w:rsidRDefault="009F25A0" w:rsidP="00D021A9" w:rsidR="002D63DE">
      <w:pPr>
        <w:jc w:val="both"/>
      </w:pPr>
      <w:r w:rsidRPr="005135C2">
        <w:t xml:space="preserve"> </w:t>
      </w:r>
      <w:r w:rsidR="002B3828" w:rsidRPr="005135C2">
        <w:t xml:space="preserve">POUKA: Protiv zaključka žalba nije dopuštena ( </w:t>
      </w:r>
      <w:proofErr w:type="spellStart"/>
      <w:r w:rsidR="002B3828" w:rsidRPr="005135C2">
        <w:t>čl</w:t>
      </w:r>
      <w:proofErr w:type="spellEnd"/>
      <w:r w:rsidR="002B3828" w:rsidRPr="005135C2">
        <w:t xml:space="preserve"> </w:t>
      </w:r>
      <w:smartTag w:element="metricconverter" w:uri="urn:schemas-microsoft-com:office:smarttags">
        <w:smartTagPr>
          <w:attr w:val="11. st" w:name="ProductID"/>
        </w:smartTagPr>
        <w:r w:rsidR="002B3828" w:rsidRPr="005135C2">
          <w:t>11. st</w:t>
        </w:r>
      </w:smartTag>
      <w:r w:rsidR="002B3828" w:rsidRPr="005135C2">
        <w:t>. (9) Stečajnog zakona).</w:t>
      </w:r>
      <w:r w:rsidR="00277060" w:rsidRPr="005135C2">
        <w:tab/>
      </w:r>
    </w:p>
    <w:p w:rsidRDefault="009D65AB" w:rsidP="009D65AB" w:rsidR="00EE1B10">
      <w:r>
        <w:tab/>
      </w:r>
      <w:r>
        <w:tab/>
      </w:r>
      <w:r>
        <w:tab/>
      </w:r>
      <w:r>
        <w:tab/>
      </w:r>
      <w:r>
        <w:tab/>
      </w:r>
      <w:r>
        <w:tab/>
        <w:t xml:space="preserve">      </w:t>
      </w:r>
      <w:r w:rsidR="002358D4">
        <w:t xml:space="preserve">Za točnost </w:t>
      </w:r>
      <w:proofErr w:type="spellStart"/>
      <w:r w:rsidR="002358D4">
        <w:t>otpravka</w:t>
      </w:r>
      <w:proofErr w:type="spellEnd"/>
      <w:r w:rsidR="002358D4">
        <w:t xml:space="preserve">:Tatjana Slaviček </w:t>
      </w:r>
    </w:p>
    <w:sectPr w:rsidR="00EE1B1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8C4E2A"/>
    <w:multiLevelType w:val="hybridMultilevel"/>
    <w:tmpl w:val="FFDC5FC2"/>
    <w:lvl w:tplc="525E78A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3">
    <w:nsid w:val="25852A0C"/>
    <w:multiLevelType w:val="hybridMultilevel"/>
    <w:tmpl w:val="A0DA6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8B72357"/>
    <w:multiLevelType w:val="hybridMultilevel"/>
    <w:tmpl w:val="EFA87E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E5B1AB0"/>
    <w:multiLevelType w:val="hybridMultilevel"/>
    <w:tmpl w:val="B2A86352"/>
    <w:lvl w:tplc="F516F9FC"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6">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E627D97"/>
    <w:multiLevelType w:val="hybridMultilevel"/>
    <w:tmpl w:val="BC78E3E6"/>
    <w:lvl w:tplc="6F266C9A" w:ilvl="0">
      <w:start w:val="3"/>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8">
    <w:nsid w:val="78DE32E0"/>
    <w:multiLevelType w:val="hybridMultilevel"/>
    <w:tmpl w:val="011A8B82"/>
    <w:lvl w:tplc="F516F9FC"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9">
    <w:nsid w:val="7C3A2034"/>
    <w:multiLevelType w:val="hybridMultilevel"/>
    <w:tmpl w:val="2B4079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6"/>
  </w:num>
  <w:num w:numId="3">
    <w:abstractNumId w:val="1"/>
  </w:num>
  <w:num w:numId="4">
    <w:abstractNumId w:val="7"/>
  </w:num>
  <w:num w:numId="5">
    <w:abstractNumId w:val="8"/>
  </w:num>
  <w:num w:numId="6">
    <w:abstractNumId w:val="4"/>
  </w:num>
  <w:num w:numId="7">
    <w:abstractNumId w:val="3"/>
  </w:num>
  <w:num w:numId="8">
    <w:abstractNumId w:val="9"/>
  </w:num>
  <w:num w:numId="9">
    <w:abstractNumId w:val="5"/>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01DD2"/>
    <w:rsid w:val="00032C92"/>
    <w:rsid w:val="00033A83"/>
    <w:rsid w:val="000358B8"/>
    <w:rsid w:val="0005787C"/>
    <w:rsid w:val="000613F8"/>
    <w:rsid w:val="000809B1"/>
    <w:rsid w:val="00085E04"/>
    <w:rsid w:val="000A7BF7"/>
    <w:rsid w:val="000B1162"/>
    <w:rsid w:val="000B3959"/>
    <w:rsid w:val="000C4D69"/>
    <w:rsid w:val="000D52A0"/>
    <w:rsid w:val="000F2B86"/>
    <w:rsid w:val="00104B3E"/>
    <w:rsid w:val="001161AC"/>
    <w:rsid w:val="001371A7"/>
    <w:rsid w:val="0016353C"/>
    <w:rsid w:val="0017125E"/>
    <w:rsid w:val="001751D6"/>
    <w:rsid w:val="00197DE9"/>
    <w:rsid w:val="001A3E8F"/>
    <w:rsid w:val="001C4B2C"/>
    <w:rsid w:val="001D060A"/>
    <w:rsid w:val="001E371E"/>
    <w:rsid w:val="002033AE"/>
    <w:rsid w:val="002358D4"/>
    <w:rsid w:val="00277060"/>
    <w:rsid w:val="002A19F3"/>
    <w:rsid w:val="002B3828"/>
    <w:rsid w:val="002D63DE"/>
    <w:rsid w:val="002D682D"/>
    <w:rsid w:val="00327AE7"/>
    <w:rsid w:val="003337F0"/>
    <w:rsid w:val="003A5451"/>
    <w:rsid w:val="003B39C9"/>
    <w:rsid w:val="003C517F"/>
    <w:rsid w:val="003D0AE5"/>
    <w:rsid w:val="003D56EF"/>
    <w:rsid w:val="003D7BF1"/>
    <w:rsid w:val="003E1F50"/>
    <w:rsid w:val="004054EC"/>
    <w:rsid w:val="00466C92"/>
    <w:rsid w:val="004678B9"/>
    <w:rsid w:val="004C2BBC"/>
    <w:rsid w:val="004D751A"/>
    <w:rsid w:val="0050484E"/>
    <w:rsid w:val="005135C2"/>
    <w:rsid w:val="00517272"/>
    <w:rsid w:val="00525F7E"/>
    <w:rsid w:val="0054246D"/>
    <w:rsid w:val="005549B6"/>
    <w:rsid w:val="005A35CA"/>
    <w:rsid w:val="005F446B"/>
    <w:rsid w:val="00612B89"/>
    <w:rsid w:val="00620C8D"/>
    <w:rsid w:val="00633D8E"/>
    <w:rsid w:val="00634D40"/>
    <w:rsid w:val="00636142"/>
    <w:rsid w:val="006A1C11"/>
    <w:rsid w:val="006B17C4"/>
    <w:rsid w:val="006C6349"/>
    <w:rsid w:val="006D733E"/>
    <w:rsid w:val="00726A2E"/>
    <w:rsid w:val="00735CD5"/>
    <w:rsid w:val="00755595"/>
    <w:rsid w:val="00773416"/>
    <w:rsid w:val="00774662"/>
    <w:rsid w:val="00785DD0"/>
    <w:rsid w:val="007B6ABA"/>
    <w:rsid w:val="007D24E3"/>
    <w:rsid w:val="007E0E89"/>
    <w:rsid w:val="00844AC3"/>
    <w:rsid w:val="0085414B"/>
    <w:rsid w:val="0089155D"/>
    <w:rsid w:val="008E15D0"/>
    <w:rsid w:val="008F226A"/>
    <w:rsid w:val="00927250"/>
    <w:rsid w:val="00935631"/>
    <w:rsid w:val="0093781C"/>
    <w:rsid w:val="009435D9"/>
    <w:rsid w:val="00944343"/>
    <w:rsid w:val="00945B21"/>
    <w:rsid w:val="00945EE2"/>
    <w:rsid w:val="009906FF"/>
    <w:rsid w:val="009C1F77"/>
    <w:rsid w:val="009D11B0"/>
    <w:rsid w:val="009D4B36"/>
    <w:rsid w:val="009D65AB"/>
    <w:rsid w:val="009F25A0"/>
    <w:rsid w:val="00A04DBB"/>
    <w:rsid w:val="00A2424A"/>
    <w:rsid w:val="00A4232F"/>
    <w:rsid w:val="00A73802"/>
    <w:rsid w:val="00AA35CD"/>
    <w:rsid w:val="00AB4BB4"/>
    <w:rsid w:val="00B73627"/>
    <w:rsid w:val="00B85BAC"/>
    <w:rsid w:val="00B97D46"/>
    <w:rsid w:val="00BA4B5B"/>
    <w:rsid w:val="00BC536E"/>
    <w:rsid w:val="00BE4660"/>
    <w:rsid w:val="00BF3A09"/>
    <w:rsid w:val="00C1340A"/>
    <w:rsid w:val="00C26923"/>
    <w:rsid w:val="00C3640F"/>
    <w:rsid w:val="00C452E0"/>
    <w:rsid w:val="00C469C4"/>
    <w:rsid w:val="00C613AC"/>
    <w:rsid w:val="00C65844"/>
    <w:rsid w:val="00C66D84"/>
    <w:rsid w:val="00D021A9"/>
    <w:rsid w:val="00D32D80"/>
    <w:rsid w:val="00D6747C"/>
    <w:rsid w:val="00DD6B47"/>
    <w:rsid w:val="00E00E25"/>
    <w:rsid w:val="00E266C1"/>
    <w:rsid w:val="00E4135A"/>
    <w:rsid w:val="00E82657"/>
    <w:rsid w:val="00E84DA9"/>
    <w:rsid w:val="00E96161"/>
    <w:rsid w:val="00EB3A7C"/>
    <w:rsid w:val="00EC3A6C"/>
    <w:rsid w:val="00ED34E3"/>
    <w:rsid w:val="00EE1B10"/>
    <w:rsid w:val="00F22EB0"/>
    <w:rsid w:val="00F260C5"/>
    <w:rsid w:val="00F40199"/>
    <w:rsid w:val="00F629F2"/>
    <w:rsid w:val="00F72267"/>
    <w:rsid w:val="00F943E2"/>
    <w:rsid w:val="00FB4E3E"/>
    <w:rsid w:val="00FC07E2"/>
    <w:rsid w:val="00FE2A16"/>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0B3959"/>
    <w:rPr>
      <w:b/>
      <w:bCs/>
    </w:rPr>
  </w:style>
  <w:style w:styleId="Odlomakpopisa" w:type="paragraph">
    <w:name w:val="List Paragraph"/>
    <w:basedOn w:val="Normal"/>
    <w:uiPriority w:val="34"/>
    <w:qFormat/>
    <w:rsid w:val="00634D40"/>
    <w:pPr>
      <w:ind w:left="708"/>
    </w:pPr>
  </w:style>
  <w:style w:styleId="Tekstbalonia" w:type="paragraph">
    <w:name w:val="Balloon Text"/>
    <w:basedOn w:val="Normal"/>
    <w:link w:val="TekstbaloniaChar"/>
    <w:rsid w:val="00A4232F"/>
    <w:rPr>
      <w:rFonts w:cs="Tahoma" w:hAnsi="Tahoma" w:ascii="Tahoma"/>
      <w:sz w:val="16"/>
      <w:szCs w:val="16"/>
    </w:rPr>
  </w:style>
  <w:style w:customStyle="true" w:styleId="TekstbaloniaChar" w:type="character">
    <w:name w:val="Tekst balončića Char"/>
    <w:basedOn w:val="Zadanifontodlomka"/>
    <w:link w:val="Tekstbalonia"/>
    <w:rsid w:val="00A4232F"/>
    <w:rPr>
      <w:rFonts w:cs="Tahoma" w:hAnsi="Tahoma" w:ascii="Tahoma"/>
      <w:sz w:val="16"/>
      <w:szCs w:val="16"/>
    </w:rPr>
  </w:style>
  <w:style w:styleId="Tekstrezerviranogmjesta" w:type="character">
    <w:name w:val="Placeholder Text"/>
    <w:basedOn w:val="Zadanifontodlomka"/>
    <w:uiPriority w:val="99"/>
    <w:semiHidden/>
    <w:rsid w:val="00774662"/>
    <w:rPr>
      <w:color w:val="808080"/>
      <w:bdr w:space="0" w:sz="0" w:color="auto" w:val="none"/>
      <w:shd w:fill="auto" w:color="auto" w:val="clear"/>
    </w:rPr>
  </w:style>
  <w:style w:customStyle="true" w:styleId="eSPISCCParagraphDefaultFont" w:type="character">
    <w:name w:val="eSPIS_CC_Paragraph Default Font"/>
    <w:basedOn w:val="Zadanifontodlomka"/>
    <w:rsid w:val="007746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4662"/>
    <w:rPr>
      <w:bdr w:space="0" w:sz="0" w:color="auto" w:val="none"/>
      <w:shd w:fill="FFFFCC" w:color="auto" w:val="clear"/>
      <w:lang w:val="hr-HR"/>
    </w:rPr>
  </w:style>
  <w:style w:customStyle="true" w:styleId="PozadinaSvijetloCrvena" w:type="character">
    <w:name w:val="Pozadina_SvijetloCrvena"/>
    <w:basedOn w:val="eSPISCCParagraphDefaultFont"/>
    <w:rsid w:val="007746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46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0B3959"/>
    <w:rPr>
      <w:b/>
      <w:bCs/>
    </w:rPr>
  </w:style>
  <w:style w:styleId="Odlomakpopisa" w:type="paragraph">
    <w:name w:val="List Paragraph"/>
    <w:basedOn w:val="Normal"/>
    <w:uiPriority w:val="34"/>
    <w:qFormat/>
    <w:rsid w:val="00634D40"/>
    <w:pPr>
      <w:ind w:left="708"/>
    </w:pPr>
  </w:style>
  <w:style w:styleId="Tekstbalonia" w:type="paragraph">
    <w:name w:val="Balloon Text"/>
    <w:basedOn w:val="Normal"/>
    <w:link w:val="TekstbaloniaChar"/>
    <w:rsid w:val="00A4232F"/>
    <w:rPr>
      <w:rFonts w:ascii="Tahoma" w:cs="Tahoma" w:hAnsi="Tahoma"/>
      <w:sz w:val="16"/>
      <w:szCs w:val="16"/>
    </w:rPr>
  </w:style>
  <w:style w:customStyle="1" w:styleId="TekstbaloniaChar" w:type="character">
    <w:name w:val="Tekst balončića Char"/>
    <w:basedOn w:val="Zadanifontodlomka"/>
    <w:link w:val="Tekstbalonia"/>
    <w:rsid w:val="00A4232F"/>
    <w:rPr>
      <w:rFonts w:ascii="Tahoma" w:cs="Tahoma" w:hAnsi="Tahoma"/>
      <w:sz w:val="16"/>
      <w:szCs w:val="16"/>
    </w:rPr>
  </w:style>
  <w:style w:styleId="Tekstrezerviranogmjesta" w:type="character">
    <w:name w:val="Placeholder Text"/>
    <w:basedOn w:val="Zadanifontodlomka"/>
    <w:uiPriority w:val="99"/>
    <w:semiHidden/>
    <w:rsid w:val="00774662"/>
    <w:rPr>
      <w:color w:val="808080"/>
      <w:bdr w:color="auto" w:space="0" w:sz="0" w:val="none"/>
      <w:shd w:color="auto" w:fill="auto" w:val="clear"/>
    </w:rPr>
  </w:style>
  <w:style w:customStyle="1" w:styleId="eSPISCCParagraphDefaultFont" w:type="character">
    <w:name w:val="eSPIS_CC_Paragraph Default Font"/>
    <w:basedOn w:val="Zadanifontodlomka"/>
    <w:rsid w:val="007746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4662"/>
    <w:rPr>
      <w:bdr w:color="auto" w:space="0" w:sz="0" w:val="none"/>
      <w:shd w:color="auto" w:fill="FFFFCC" w:val="clear"/>
      <w:lang w:val="hr-HR"/>
    </w:rPr>
  </w:style>
  <w:style w:customStyle="1" w:styleId="PozadinaSvijetloCrvena" w:type="character">
    <w:name w:val="Pozadina_SvijetloCrvena"/>
    <w:basedOn w:val="eSPISCCParagraphDefaultFont"/>
    <w:rsid w:val="007746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46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prosinca 2016.</izvorni_sadrzaj>
    <derivirana_varijabla naziv="DomainObject.DatumDonosenjaOdluke_1">23.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St-294/2009-220</izvorni_sadrzaj>
    <derivirana_varijabla naziv="DomainObject.Oznaka_1">St-294/2009-220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2009.</izvorni_sadrzaj>
    <derivirana_varijabla naziv="DomainObject.Predmet.DatumOsnivanja_1">15.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St-294/2009</izvorni_sadrzaj>
    <derivirana_varijabla naziv="DomainObject.Predmet.OznakaBroj_1">St-294/2009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AUTOCENTAR MEHANIKA d.o.o.</izvorni_sadrzaj>
    <derivirana_varijabla naziv="DomainObject.Predmet.ProtustrankaFormated_1">  AUTOCENTAR MEHANIKA d.o.o.</derivirana_varijabla>
  </DomainObject.Predmet.ProtustrankaFormated>
  <DomainObject.Predmet.ProtustrankaFormatedOIB>
    <izvorni_sadrzaj>  AUTOCENTAR MEHANIKA d.o.o., OIB 07001925696</izvorni_sadrzaj>
    <derivirana_varijabla naziv="DomainObject.Predmet.ProtustrankaFormatedOIB_1">  AUTOCENTAR MEHANIKA d.o.o., OIB 07001925696</derivirana_varijabla>
  </DomainObject.Predmet.ProtustrankaFormatedOIB>
  <DomainObject.Predmet.ProtustrankaFormatedWithAdress>
    <izvorni_sadrzaj> AUTOCENTAR MEHANIKA d.o.o., Radnička cesta 20/a, 10000 Zagreb</izvorni_sadrzaj>
    <derivirana_varijabla naziv="DomainObject.Predmet.ProtustrankaFormatedWithAdress_1"> AUTOCENTAR MEHANIKA d.o.o., Radnička cesta 20/a, 10000 Zagreb</derivirana_varijabla>
  </DomainObject.Predmet.ProtustrankaFormatedWithAdress>
  <DomainObject.Predmet.ProtustrankaFormatedWithAdressOIB>
    <izvorni_sadrzaj> AUTOCENTAR MEHANIKA d.o.o., OIB 07001925696, Radnička cesta 20/a, 10000 Zagreb</izvorni_sadrzaj>
    <derivirana_varijabla naziv="DomainObject.Predmet.ProtustrankaFormatedWithAdressOIB_1"> AUTOCENTAR MEHANIKA d.o.o., OIB 07001925696, Radnička cesta 20/a, 10000 Zagreb</derivirana_varijabla>
  </DomainObject.Predmet.ProtustrankaFormatedWithAdressOIB>
  <DomainObject.Predmet.ProtustrankaWithAdress>
    <izvorni_sadrzaj>AUTOCENTAR MEHANIKA d.o.o. Radnička cesta 20/a, 10000 Zagreb</izvorni_sadrzaj>
    <derivirana_varijabla naziv="DomainObject.Predmet.ProtustrankaWithAdress_1">AUTOCENTAR MEHANIKA d.o.o. Radnička cesta 20/a, 10000 Zagreb</derivirana_varijabla>
  </DomainObject.Predmet.ProtustrankaWithAdress>
  <DomainObject.Predmet.ProtustrankaWithAdressOIB>
    <izvorni_sadrzaj>AUTOCENTAR MEHANIKA d.o.o., OIB 07001925696, Radnička cesta 20/a, 10000 Zagreb</izvorni_sadrzaj>
    <derivirana_varijabla naziv="DomainObject.Predmet.ProtustrankaWithAdressOIB_1">AUTOCENTAR MEHANIKA d.o.o., OIB 07001925696, Radnička cesta 20/a, 10000 Zagreb</derivirana_varijabla>
  </DomainObject.Predmet.ProtustrankaWithAdressOIB>
  <DomainObject.Predmet.ProtustrankaNazivFormated>
    <izvorni_sadrzaj>AUTOCENTAR MEHANIKA d.o.o.</izvorni_sadrzaj>
    <derivirana_varijabla naziv="DomainObject.Predmet.ProtustrankaNazivFormated_1">AUTOCENTAR MEHANIKA d.o.o.</derivirana_varijabla>
  </DomainObject.Predmet.ProtustrankaNazivFormated>
  <DomainObject.Predmet.ProtustrankaNazivFormatedOIB>
    <izvorni_sadrzaj>AUTOCENTAR MEHANIKA d.o.o., OIB 07001925696</izvorni_sadrzaj>
    <derivirana_varijabla naziv="DomainObject.Predmet.ProtustrankaNazivFormatedOIB_1">AUTOCENTAR MEHANIKA d.o.o., OIB 07001925696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 ELEZ društvo s ograničenom odgovornošću za turizam, ugostiteljstvo, trgovinu i usluge</izvorni_sadrzaj>
    <derivirana_varijabla naziv="DomainObject.Predmet.StrankaFormated_1">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 ELEZ društvo s ograničenom odgovornošću za turizam, ugostiteljstvo, trgovinu i usluge</derivirana_varijabla>
  </DomainObject.Predmet.StrankaFormated>
  <DomainObject.Predmet.StrankaFormatedOIB>
    <izvorni_sadrzaj>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 ELEZ društvo s ograničenom odgovornošću za turizam, ugostiteljstvo, trgovinu i usluge, OIB 76139667535</izvorni_sadrzaj>
    <derivirana_varijabla naziv="DomainObject.Predmet.StrankaFormatedOIB_1">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 ELEZ društvo s ograničenom odgovornošću za turizam, ugostiteljstvo, trgovinu i usluge, OIB 76139667535</derivirana_varijabla>
  </DomainObject.Predmet.StrankaFormatedOIB>
  <DomainObject.Predmet.StrankaFormatedWithAdress>
    <izvorni_sadrzaj>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Eugena Kumičića 9, 10360 Sesvete</izvorni_sadrzaj>
    <derivirana_varijabla naziv="DomainObject.Predmet.StrankaFormatedWithAdress_1">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Eugena Kumičića 9, 10360 Sesvete</derivirana_varijabla>
  </DomainObject.Predmet.StrankaFormatedWithAdress>
  <DomainObject.Predmet.StrankaFormatedWithAdressOIB>
    <izvorni_sadrzaj>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OIB 76139667535, Eugena Kumičića 9, 10360 Sesvete</izvorni_sadrzaj>
    <derivirana_varijabla naziv="DomainObject.Predmet.StrankaFormatedWithAdressOIB_1">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OIB 76139667535, Eugena Kumičića 9, 10360 Sesvete</derivirana_varijabla>
  </DomainObject.Predmet.StrankaFormatedWithAdressOIB>
  <DomainObject.Predmet.StrankaWithAdress>
    <izvorni_sadrzaj>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Eugena Kumičića 9,10360 Sesvete</izvorni_sadrzaj>
    <derivirana_varijabla naziv="DomainObject.Predmet.StrankaWithAdress_1">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Eugena Kumičića 9,10360 Sesvete</derivirana_varijabla>
  </DomainObject.Predmet.StrankaWithAdress>
  <DomainObject.Predmet.StrankaWithAdressOIB>
    <izvorni_sadrzaj>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OIB 76139667535, Eugena Kumičića 9,10360 Sesvete</izvorni_sadrzaj>
    <derivirana_varijabla naziv="DomainObject.Predmet.StrankaWithAdressOIB_1">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OIB 76139667535, Eugena Kumičića 9,10360 Sesvete</derivirana_varijabla>
  </DomainObject.Predmet.StrankaWithAdressOIB>
  <DomainObject.Predmet.StrankaNazivFormated>
    <izvorni_sadrzaj>Nataša Badanjak,ROBERT BILIĆ,Božo Šplajt,Tomislav Sentić,Dragica Jarak,Renata Miklešić,Stjepan Bobnjarić,Josip Cerovski,Damir Capak,Igor Meštrić,Republički sindikat radnika Hrvatske,Veljko Dejanović,Dragica Crnković,Marija Fišter,Mijo Kufrin,Viktor Brdar,Antun Tunić,ELEZ društvo s ograničenom odgovornošću za turizam, ugostiteljstvo, trgovinu i usluge</izvorni_sadrzaj>
    <derivirana_varijabla naziv="DomainObject.Predmet.StrankaNazivFormated_1">Nataša Badanjak,ROBERT BILIĆ,Božo Šplajt,Tomislav Sentić,Dragica Jarak,Renata Miklešić,Stjepan Bobnjarić,Josip Cerovski,Damir Capak,Igor Meštrić,Republički sindikat radnika Hrvatske,Veljko Dejanović,Dragica Crnković,Marija Fišter,Mijo Kufrin,Viktor Brdar,Antun Tunić,ELEZ društvo s ograničenom odgovornošću za turizam, ugostiteljstvo, trgovinu i usluge</derivirana_varijabla>
  </DomainObject.Predmet.StrankaNazivFormated>
  <DomainObject.Predmet.StrankaNazivFormatedOIB>
    <izvorni_sadrzaj>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Tunić,ELEZ društvo s ograničenom odgovornošću za turizam, ugostiteljstvo, trgovinu i usluge, OIB 76139667535</izvorni_sadrzaj>
    <derivirana_varijabla naziv="DomainObject.Predmet.StrankaNazivFormatedOIB_1">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Tunić,ELEZ društvo s ograničenom odgovornošću za turizam, ugostiteljstvo, trgovinu i usluge, OIB 76139667535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izvorni_sadrzaj>
    <derivirana_varijabla naziv="DomainObject.Predmet.StrankaList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derivirana_varijabla>
  </DomainObject.Predmet.StrankaListFormated>
  <DomainObject.Predmet.StrankaList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izvorni_sadrzaj>
    <derivirana_varijabla naziv="DomainObject.Predmet.StrankaList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derivirana_varijabla>
  </DomainObject.Predmet.StrankaListFormatedOIB>
  <DomainObject.Predmet.StrankaListFormatedWithAdress>
    <izvorni_sadrzaj>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Eugena Kumičića 9, 10360 Sesvete</item>
    </izvorni_sadrzaj>
    <derivirana_varijabla naziv="DomainObject.Predmet.StrankaListFormatedWithAdress_1">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Eugena Kumičića 9, 10360 Sesvete</item>
    </derivirana_varijabla>
  </DomainObject.Predmet.StrankaListFormatedWithAdress>
  <DomainObject.Predmet.StrankaListFormatedWithAdressOIB>
    <izvorni_sadrzaj>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OIB 76139667535, Eugena Kumičića 9, 10360 Sesvete</item>
    </izvorni_sadrzaj>
    <derivirana_varijabla naziv="DomainObject.Predmet.StrankaListFormatedWithAdressOIB_1">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OIB 76139667535, Eugena Kumičića 9, 10360 Sesvete</item>
    </derivirana_varijabla>
  </DomainObject.Predmet.StrankaListFormatedWithAdressOIB>
  <DomainObject.Predmet.StrankaListNaziv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izvorni_sadrzaj>
    <derivirana_varijabla naziv="DomainObject.Predmet.StrankaListNaziv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derivirana_varijabla>
  </DomainObject.Predmet.StrankaListNazivFormated>
  <DomainObject.Predmet.StrankaListNaziv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izvorni_sadrzaj>
    <derivirana_varijabla naziv="DomainObject.Predmet.StrankaListNaziv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derivirana_varijabla>
  </DomainObject.Predmet.StrankaListNazivFormatedOIB>
  <DomainObject.Predmet.ProtuStrankaListFormated>
    <izvorni_sadrzaj>
      <item>AUTOCENTAR MEHANIKA d.o.o.</item>
    </izvorni_sadrzaj>
    <derivirana_varijabla naziv="DomainObject.Predmet.ProtuStrankaListFormated_1">
      <item>AUTOCENTAR MEHANIKA d.o.o.</item>
    </derivirana_varijabla>
  </DomainObject.Predmet.ProtuStrankaListFormated>
  <DomainObject.Predmet.ProtuStrankaListFormatedOIB>
    <izvorni_sadrzaj>
      <item>AUTOCENTAR MEHANIKA d.o.o., OIB 07001925696</item>
    </izvorni_sadrzaj>
    <derivirana_varijabla naziv="DomainObject.Predmet.ProtuStrankaListFormatedOIB_1">
      <item>AUTOCENTAR MEHANIKA d.o.o., OIB 07001925696</item>
    </derivirana_varijabla>
  </DomainObject.Predmet.ProtuStrankaListFormatedOIB>
  <DomainObject.Predmet.ProtuStrankaListFormatedWithAdress>
    <izvorni_sadrzaj>
      <item>AUTOCENTAR MEHANIKA d.o.o., Radnička cesta 20/a, 10000 Zagreb</item>
    </izvorni_sadrzaj>
    <derivirana_varijabla naziv="DomainObject.Predmet.ProtuStrankaListFormatedWithAdress_1">
      <item>AUTOCENTAR MEHANIKA d.o.o., Radnička cesta 20/a, 10000 Zagreb</item>
    </derivirana_varijabla>
  </DomainObject.Predmet.ProtuStrankaListFormatedWithAdress>
  <DomainObject.Predmet.ProtuStrankaListFormatedWithAdressOIB>
    <izvorni_sadrzaj>
      <item>AUTOCENTAR MEHANIKA d.o.o., OIB 07001925696, Radnička cesta 20/a, 10000 Zagreb</item>
    </izvorni_sadrzaj>
    <derivirana_varijabla naziv="DomainObject.Predmet.ProtuStrankaListFormatedWithAdressOIB_1">
      <item>AUTOCENTAR MEHANIKA d.o.o., OIB 07001925696, Radnička cesta 20/a, 10000 Zagreb</item>
    </derivirana_varijabla>
  </DomainObject.Predmet.ProtuStrankaListFormatedWithAdressOIB>
  <DomainObject.Predmet.ProtuStrankaListNazivFormated>
    <izvorni_sadrzaj>
      <item>AUTOCENTAR MEHANIKA d.o.o.</item>
    </izvorni_sadrzaj>
    <derivirana_varijabla naziv="DomainObject.Predmet.ProtuStrankaListNazivFormated_1">
      <item>AUTOCENTAR MEHANIKA d.o.o.</item>
    </derivirana_varijabla>
  </DomainObject.Predmet.ProtuStrankaListNazivFormated>
  <DomainObject.Predmet.ProtuStrankaListNazivFormatedOIB>
    <izvorni_sadrzaj>
      <item>AUTOCENTAR MEHANIKA d.o.o., OIB 07001925696</item>
    </izvorni_sadrzaj>
    <derivirana_varijabla naziv="DomainObject.Predmet.ProtuStrankaListNazivFormatedOIB_1">
      <item>AUTOCENTAR MEHANIKA d.o.o., OIB 07001925696</item>
    </derivirana_varijabla>
  </DomainObject.Predmet.ProtuStrankaListNazivFormatedOIB>
  <DomainObject.Predmet.OstaliListFormated>
    <izvorni_sadrzaj>
      <item>Milorad Zajkovski</item>
      <item>MAMIĆ PERIĆ REBERSKI RIMAC Odvjetničko društvo, d.o.o.</item>
    </izvorni_sadrzaj>
    <derivirana_varijabla naziv="DomainObject.Predmet.OstaliListFormated_1">
      <item>Milorad Zajkovski</item>
      <item>MAMIĆ PERIĆ REBERSKI RIMAC Odvjetničko društvo, d.o.o.</item>
    </derivirana_varijabla>
  </DomainObject.Predmet.OstaliListFormated>
  <DomainObject.Predmet.OstaliListFormatedOIB>
    <izvorni_sadrzaj>
      <item>Milorad Zajkovski, OIB 59768013642</item>
      <item>MAMIĆ PERIĆ REBERSKI RIMAC Odvjetničko društvo, d.o.o., OIB 32802230502</item>
    </izvorni_sadrzaj>
    <derivirana_varijabla naziv="DomainObject.Predmet.OstaliListFormatedOIB_1">
      <item>Milorad Zajkovski, OIB 59768013642</item>
      <item>MAMIĆ PERIĆ REBERSKI RIMAC Odvjetničko društvo, d.o.o., OIB 32802230502</item>
    </derivirana_varijabla>
  </DomainObject.Predmet.OstaliListFormatedOIB>
  <DomainObject.Predmet.OstaliListFormatedWithAdress>
    <izvorni_sadrzaj>
      <item>Milorad Zajkovski</item>
      <item>MAMIĆ PERIĆ REBERSKI RIMAC Odvjetničko društvo, d.o.o., Radnička cesta 80, 10000 Zagreb</item>
    </izvorni_sadrzaj>
    <derivirana_varijabla naziv="DomainObject.Predmet.OstaliListFormatedWithAdress_1">
      <item>Milorad Zajkovski</item>
      <item>MAMIĆ PERIĆ REBERSKI RIMAC Odvjetničko društvo, d.o.o., Radnička cesta 80, 10000 Zagreb</item>
    </derivirana_varijabla>
  </DomainObject.Predmet.OstaliListFormatedWithAdress>
  <DomainObject.Predmet.OstaliListFormatedWithAdressOIB>
    <izvorni_sadrzaj>
      <item>Milorad Zajkovski, OIB 59768013642</item>
      <item>MAMIĆ PERIĆ REBERSKI RIMAC Odvjetničko društvo, d.o.o., OIB 32802230502, Radnička cesta 80, 10000 Zagreb</item>
    </izvorni_sadrzaj>
    <derivirana_varijabla naziv="DomainObject.Predmet.OstaliListFormatedWithAdressOIB_1">
      <item>Milorad Zajkovski, OIB 59768013642</item>
      <item>MAMIĆ PERIĆ REBERSKI RIMAC Odvjetničko društvo, d.o.o., OIB 32802230502, Radnička cesta 80, 10000 Zagreb</item>
    </derivirana_varijabla>
  </DomainObject.Predmet.OstaliListFormatedWithAdressOIB>
  <DomainObject.Predmet.OstaliListNazivFormated>
    <izvorni_sadrzaj>
      <item>Milorad Zajkovski</item>
      <item>MAMIĆ PERIĆ REBERSKI RIMAC Odvjetničko društvo, d.o.o.</item>
    </izvorni_sadrzaj>
    <derivirana_varijabla naziv="DomainObject.Predmet.OstaliListNazivFormated_1">
      <item>Milorad Zajkovski</item>
      <item>MAMIĆ PERIĆ REBERSKI RIMAC Odvjetničko društvo, d.o.o.</item>
    </derivirana_varijabla>
  </DomainObject.Predmet.OstaliListNazivFormated>
  <DomainObject.Predmet.OstaliListNazivFormatedOIB>
    <izvorni_sadrzaj>
      <item>Milorad Zajkovski, OIB 59768013642</item>
      <item>MAMIĆ PERIĆ REBERSKI RIMAC Odvjetničko društvo, d.o.o., OIB 32802230502</item>
    </izvorni_sadrzaj>
    <derivirana_varijabla naziv="DomainObject.Predmet.OstaliListNazivFormatedOIB_1">
      <item>Milorad Zajkovski, OIB 59768013642</item>
      <item>MAMIĆ PERIĆ REBERSKI RIMAC Odvjetničko društvo, d.o.o.,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2016.</izvorni_sadrzaj>
    <derivirana_varijabla naziv="DomainObject.Datum_1">23. prosinca 2016.</derivirana_varijabla>
  </DomainObject.Datum>
  <DomainObject.PoslovniBrojDokumenta>
    <izvorni_sadrzaj>St-294/2009-220</izvorni_sadrzaj>
    <derivirana_varijabla naziv="DomainObject.PoslovniBrojDokumenta_1">St-294/2009-220</derivirana_varijabla>
  </DomainObject.PoslovniBrojDokumenta>
  <DomainObject.Predmet.StrankaIDrugi>
    <izvorni_sadrzaj>Božo Šplajt i dr.</izvorni_sadrzaj>
    <derivirana_varijabla naziv="DomainObject.Predmet.StrankaIDrugi_1">Božo Šplajt i dr.</derivirana_varijabla>
  </DomainObject.Predmet.StrankaIDrugi>
  <DomainObject.Predmet.ProtustrankaIDrugi>
    <izvorni_sadrzaj>AUTOCENTAR MEHANIKA d.o.o.</izvorni_sadrzaj>
    <derivirana_varijabla naziv="DomainObject.Predmet.ProtustrankaIDrugi_1">AUTOCENTAR MEHANIKA d.o.o.</derivirana_varijabla>
  </DomainObject.Predmet.ProtustrankaIDrugi>
  <DomainObject.Predmet.StrankaIDrugiAdressOIB>
    <izvorni_sadrzaj>Božo Šplajt, OIB 10520077285, Kraljevička 26, 10000 Zagreb i dr.</izvorni_sadrzaj>
    <derivirana_varijabla naziv="DomainObject.Predmet.StrankaIDrugiAdressOIB_1">Božo Šplajt, OIB 10520077285, Kraljevička 26, 10000 Zagreb i dr.</derivirana_varijabla>
  </DomainObject.Predmet.StrankaIDrugiAdressOIB>
  <DomainObject.Predmet.ProtustrankaIDrugiAdressOIB>
    <izvorni_sadrzaj>AUTOCENTAR MEHANIKA d.o.o., OIB 07001925696, Radnička cesta 20/a, 10000 Zagreb</izvorni_sadrzaj>
    <derivirana_varijabla naziv="DomainObject.Predmet.ProtustrankaIDrugiAdressOIB_1">AUTOCENTAR MEHANIKA d.o.o., OIB 07001925696, Radnička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item>ELEZ društvo s ograničenom odgovornošću za turizam, ugostiteljstvo, trgovinu i usluge</item>
    </izvorni_sadrzaj>
    <derivirana_varijabla naziv="DomainObject.Predmet.SudioniciListNaziv_1">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item>ELEZ društvo s ograničenom odgovornošću za turizam, ugostiteljstvo, trgovinu i usluge</item>
    </derivirana_varijabla>
  </DomainObject.Predmet.SudioniciListNaziv>
  <DomainObject.Predmet.SudioniciListAdressOIB>
    <izvorni_sadrzaj>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item>ELEZ društvo s ograničenom odgovornošću za turizam, ugostiteljstvo, trgovinu i usluge, OIB 76139667535, Eugena Kumičića 9,10360 Sesvete</item>
    </izvorni_sadrzaj>
    <derivirana_varijabla naziv="DomainObject.Predmet.SudioniciListAdressOIB_1">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item>ELEZ društvo s ograničenom odgovornošću za turizam, ugostiteljstvo, trgovinu i usluge, OIB 76139667535, Eugena Kumičića 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item>, OIB 76139667535</item>
    </izvorni_sadrzaj>
    <derivirana_varijabla naziv="DomainObject.Predmet.SudioniciListNazivOIB_1">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item>, OIB 76139667535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60FF12-C519-46C9-A0AC-AD48AE86B9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327</properties:Words>
  <properties:Characters>1795</properties:Characters>
  <properties:Lines>45</properties:Lines>
  <properties:Paragraphs>23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2016-12-23T10:33:00Z</dcterms:created>
  <dc:creator>nradic</dc:creator>
  <cp:lastModifiedBy>Tatjana Slaviček</cp:lastModifiedBy>
  <cp:lastPrinted>2016-12-23T11:17:00Z</cp:lastPrinted>
  <dcterms:modified xmlns:xsi="http://www.w3.org/2001/XMLSchema-instance" xsi:type="dcterms:W3CDTF">2016-12-23T11:29:00Z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St-294/2009-220 / Odluka - Zaključak</vt:lpwstr>
  </prop:property>
  <prop:property name="CC_coloring" pid="4" fmtid="{D5CDD505-2E9C-101B-9397-08002B2CF9AE}">
    <vt:bool>false</vt:bool>
  </prop:property>
  <prop:property name="BrojStranica" pid="5" fmtid="{D5CDD505-2E9C-101B-9397-08002B2CF9AE}">
    <vt:i4>1</vt:i4>
  </prop:property>
</prop:Properties>
</file>