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1512" w14:paraId="4f51512" w:rsidRDefault="00774602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</w:t>
      </w:r>
      <w:r w:rsidR="0083759D" w:rsidRPr="00F20BF1">
        <w:rPr>
          <w:lang w:val="hr-HR"/>
        </w:rPr>
        <w:t xml:space="preserve"> St-</w:t>
      </w:r>
      <w:r w:rsidR="000A4B30">
        <w:rPr>
          <w:lang w:val="hr-HR"/>
        </w:rPr>
        <w:t>231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6B1282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BC5CF8">
        <w:t>Hugu Wedemeyer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0A4B30">
        <w:t>ZADRUGA PODRAVEC za trgovinu i usluge, OIB: 15542905761 sa sjedištem u Koprivnici, Gorička 87</w:t>
      </w:r>
      <w:r w:rsidR="00BC5CF8">
        <w:t>, dana 14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0A4B30">
        <w:t>ZADRUGA PODRAVEC za trgovinu i usluge, OIB: 15542905761 sa sjedištem u Koprivnici, Gorička 87, iznosi 88.926,54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BC5CF8">
        <w:t>upravitelj</w:t>
      </w:r>
      <w:r w:rsidR="002E00D7">
        <w:t xml:space="preserve"> dužnika </w:t>
      </w:r>
      <w:r w:rsidR="000A4B30">
        <w:t>Krešimir Blažić, OIB: 67251286036 iz Koprivnice, Gorička 87</w:t>
      </w:r>
      <w:r w:rsidR="00BC5CF8">
        <w:t>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BC5CF8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C5CF8">
        <w:rPr>
          <w:lang w:val="hr-HR"/>
        </w:rPr>
        <w:t>Dana 21</w:t>
      </w:r>
      <w:r>
        <w:rPr>
          <w:lang w:val="hr-HR"/>
        </w:rPr>
        <w:t>. rujna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0A4B30">
        <w:t>ZADRUGA PODRAVEC za trgovinu i usluge, OIB: 15542905761 sa sjedištem u Koprivnici, Gorička 87</w:t>
      </w:r>
      <w:r>
        <w:t>, navodeći da du</w:t>
      </w:r>
      <w:r w:rsidR="00BC5CF8">
        <w:t>žnik na dan 1</w:t>
      </w:r>
      <w:r w:rsidR="000A4B30">
        <w:t>7</w:t>
      </w:r>
      <w:r>
        <w:t>. rujna 2015. u Očevidniku redoslijeda osnova za plaćanje ima evidentirane neizvršene osnove za plaća</w:t>
      </w:r>
      <w:r w:rsidR="00456906">
        <w:t>nje u</w:t>
      </w:r>
      <w:r w:rsidR="00BC5CF8">
        <w:t xml:space="preserve"> ukupnom iznosu od </w:t>
      </w:r>
      <w:r w:rsidR="000A4B30">
        <w:t xml:space="preserve">88.926,54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C5CF8">
        <w:rPr>
          <w:lang w:val="hr-HR"/>
        </w:rPr>
        <w:t>14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BC5CF8" w:rsidP="00CB6380" w:rsidR="00AA1CF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Hugo Wedemeyer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0A4B30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BC5CF8">
        <w:t>upravitelj dužnika</w:t>
      </w:r>
      <w:r w:rsidR="000A4B30">
        <w:t>,</w:t>
      </w:r>
      <w:r w:rsidR="00BC5CF8">
        <w:t xml:space="preserve"> </w:t>
      </w:r>
      <w:r w:rsidR="000A4B30">
        <w:t>Krešimir Blažić iz Koprivnice, Gorička 87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587" w:rsidP="007F64E0" w:rsidR="00111587">
      <w:r>
        <w:separator/>
      </w:r>
    </w:p>
  </w:endnote>
  <w:endnote w:id="0" w:type="continuationSeparator">
    <w:p w:rsidRDefault="00111587" w:rsidP="007F64E0" w:rsidR="00111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587" w:rsidP="007F64E0" w:rsidR="00111587">
      <w:r>
        <w:separator/>
      </w:r>
    </w:p>
  </w:footnote>
  <w:footnote w:id="0" w:type="continuationSeparator">
    <w:p w:rsidRDefault="00111587" w:rsidP="007F64E0" w:rsidR="00111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602" w:rsidP="00774602" w:rsidR="00774602">
    <w:pPr>
      <w:jc w:val="right"/>
      <w:outlineLvl w:val="0"/>
      <w:rPr>
        <w:lang w:val="hr-HR"/>
      </w:rPr>
    </w:pPr>
    <w:r w:rsidRPr="00F20BF1">
      <w:rPr>
        <w:lang w:val="hr-HR"/>
      </w:rPr>
      <w:t>P</w:t>
    </w:r>
    <w:r>
      <w:rPr>
        <w:lang w:val="hr-HR"/>
      </w:rPr>
      <w:t>oslovni broj: 6</w:t>
    </w:r>
    <w:r w:rsidRPr="00F20BF1">
      <w:rPr>
        <w:lang w:val="hr-HR"/>
      </w:rPr>
      <w:t xml:space="preserve"> St-</w:t>
    </w:r>
    <w:r w:rsidR="000A4B30">
      <w:rPr>
        <w:lang w:val="hr-HR"/>
      </w:rPr>
      <w:t>231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6380" w:rsidRPr="00CB6380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4B30"/>
    <w:rsid w:val="000A5EB5"/>
    <w:rsid w:val="000A6EEE"/>
    <w:rsid w:val="000B3A12"/>
    <w:rsid w:val="000B45F0"/>
    <w:rsid w:val="000C5E61"/>
    <w:rsid w:val="000D5333"/>
    <w:rsid w:val="000D64B2"/>
    <w:rsid w:val="000E104E"/>
    <w:rsid w:val="000E4A0B"/>
    <w:rsid w:val="000E7741"/>
    <w:rsid w:val="000F66FC"/>
    <w:rsid w:val="00101379"/>
    <w:rsid w:val="00103E60"/>
    <w:rsid w:val="00106D9C"/>
    <w:rsid w:val="00111587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460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6380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PODRAVEC za trgovinu i usluge</izvorni_sadrzaj>
    <derivirana_varijabla naziv="DomainObject.Predmet.ProtustrankaFormated_1">  ZADRUGA PODRAVEC za trgovinu i usluge</derivirana_varijabla>
  </DomainObject.Predmet.ProtustrankaFormated>
  <DomainObject.Predmet.ProtustrankaFormatedOIB>
    <izvorni_sadrzaj>  ZADRUGA PODRAVEC za trgovinu i usluge, OIB 15542905761</izvorni_sadrzaj>
    <derivirana_varijabla naziv="DomainObject.Predmet.ProtustrankaFormatedOIB_1">  ZADRUGA PODRAVEC za trgovinu i usluge, OIB 15542905761</derivirana_varijabla>
  </DomainObject.Predmet.ProtustrankaFormatedOIB>
  <DomainObject.Predmet.ProtustrankaFormatedWithAdress>
    <izvorni_sadrzaj> ZADRUGA PODRAVEC za trgovinu i usluge, Gorička 87, 48000 Koprivnica</izvorni_sadrzaj>
    <derivirana_varijabla naziv="DomainObject.Predmet.ProtustrankaFormatedWithAdress_1"> ZADRUGA PODRAVEC za trgovinu i usluge, Gorička 87, 48000 Koprivnica</derivirana_varijabla>
  </DomainObject.Predmet.ProtustrankaFormatedWithAdress>
  <DomainObject.Predmet.ProtustrankaFormatedWithAdressOIB>
    <izvorni_sadrzaj> ZADRUGA PODRAVEC za trgovinu i usluge, OIB 15542905761, Gorička 87, 48000 Koprivnica</izvorni_sadrzaj>
    <derivirana_varijabla naziv="DomainObject.Predmet.ProtustrankaFormatedWithAdressOIB_1"> ZADRUGA PODRAVEC za trgovinu i usluge, OIB 15542905761, Gorička 87, 48000 Koprivnica</derivirana_varijabla>
  </DomainObject.Predmet.ProtustrankaFormatedWithAdressOIB>
  <DomainObject.Predmet.ProtustrankaWithAdress>
    <izvorni_sadrzaj>ZADRUGA PODRAVEC za trgovinu i usluge Gorička 87, 48000 Koprivnica</izvorni_sadrzaj>
    <derivirana_varijabla naziv="DomainObject.Predmet.ProtustrankaWithAdress_1">ZADRUGA PODRAVEC za trgovinu i usluge Gorička 87, 48000 Koprivnica</derivirana_varijabla>
  </DomainObject.Predmet.ProtustrankaWithAdress>
  <DomainObject.Predmet.ProtustrankaWithAdressOIB>
    <izvorni_sadrzaj>ZADRUGA PODRAVEC za trgovinu i usluge, OIB 15542905761, Gorička 87, 48000 Koprivnica</izvorni_sadrzaj>
    <derivirana_varijabla naziv="DomainObject.Predmet.ProtustrankaWithAdressOIB_1">ZADRUGA PODRAVEC za trgovinu i usluge, OIB 15542905761, Gorička 87, 48000 Koprivnica</derivirana_varijabla>
  </DomainObject.Predmet.ProtustrankaWithAdressOIB>
  <DomainObject.Predmet.ProtustrankaNazivFormated>
    <izvorni_sadrzaj>ZADRUGA PODRAVEC za trgovinu i usluge</izvorni_sadrzaj>
    <derivirana_varijabla naziv="DomainObject.Predmet.ProtustrankaNazivFormated_1">ZADRUGA PODRAVEC za trgovinu i usluge</derivirana_varijabla>
  </DomainObject.Predmet.ProtustrankaNazivFormated>
  <DomainObject.Predmet.ProtustrankaNazivFormatedOIB>
    <izvorni_sadrzaj>ZADRUGA PODRAVEC za trgovinu i usluge, OIB 15542905761</izvorni_sadrzaj>
    <derivirana_varijabla naziv="DomainObject.Predmet.ProtustrankaNazivFormatedOIB_1">ZADRUGA PODRAVEC za trgovinu i usluge, OIB 15542905761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88926.54</izvorni_sadrzaj>
    <derivirana_varijabla naziv="DomainObject.Predmet.TrenutnaVrijednost_1">88926.54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PODRAVEC za trgovinu i usluge</item>
    </izvorni_sadrzaj>
    <derivirana_varijabla naziv="DomainObject.Predmet.ProtuStrankaListFormated_1">
      <item>ZADRUGA PODRAVEC za trgovinu i usluge</item>
    </derivirana_varijabla>
  </DomainObject.Predmet.ProtuStrankaListFormated>
  <DomainObject.Predmet.ProtuStrankaListFormatedOIB>
    <izvorni_sadrzaj>
      <item>ZADRUGA PODRAVEC za trgovinu i usluge, OIB 15542905761</item>
    </izvorni_sadrzaj>
    <derivirana_varijabla naziv="DomainObject.Predmet.ProtuStrankaListFormatedOIB_1">
      <item>ZADRUGA PODRAVEC za trgovinu i usluge, OIB 15542905761</item>
    </derivirana_varijabla>
  </DomainObject.Predmet.ProtuStrankaListFormatedOIB>
  <DomainObject.Predmet.ProtuStrankaListFormatedWithAdress>
    <izvorni_sadrzaj>
      <item>ZADRUGA PODRAVEC za trgovinu i usluge, Gorička 87, 48000 Koprivnica</item>
    </izvorni_sadrzaj>
    <derivirana_varijabla naziv="DomainObject.Predmet.ProtuStrankaListFormatedWithAdress_1">
      <item>ZADRUGA PODRAVEC za trgovinu i usluge, Gorička 87, 48000 Koprivnica</item>
    </derivirana_varijabla>
  </DomainObject.Predmet.ProtuStrankaListFormatedWithAdress>
  <DomainObject.Predmet.ProtuStrankaListFormatedWithAdressOIB>
    <izvorni_sadrzaj>
      <item>ZADRUGA PODRAVEC za trgovinu i usluge, OIB 15542905761, Gorička 87, 48000 Koprivnica</item>
    </izvorni_sadrzaj>
    <derivirana_varijabla naziv="DomainObject.Predmet.ProtuStrankaListFormatedWithAdressOIB_1">
      <item>ZADRUGA PODRAVEC za trgovinu i usluge, OIB 15542905761, Gorička 87, 48000 Koprivnica</item>
    </derivirana_varijabla>
  </DomainObject.Predmet.ProtuStrankaListFormatedWithAdressOIB>
  <DomainObject.Predmet.ProtuStrankaListNazivFormated>
    <izvorni_sadrzaj>
      <item>ZADRUGA PODRAVEC za trgovinu i usluge</item>
    </izvorni_sadrzaj>
    <derivirana_varijabla naziv="DomainObject.Predmet.ProtuStrankaListNazivFormated_1">
      <item>ZADRUGA PODRAVEC za trgovinu i usluge</item>
    </derivirana_varijabla>
  </DomainObject.Predmet.ProtuStrankaListNazivFormated>
  <DomainObject.Predmet.ProtuStrankaListNazivFormatedOIB>
    <izvorni_sadrzaj>
      <item>ZADRUGA PODRAVEC za trgovinu i usluge, OIB 15542905761</item>
    </izvorni_sadrzaj>
    <derivirana_varijabla naziv="DomainObject.Predmet.ProtuStrankaListNazivFormatedOIB_1">
      <item>ZADRUGA PODRAVEC za trgovinu i usluge, OIB 15542905761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PODRAVEC za trgovinu i usluge</izvorni_sadrzaj>
    <derivirana_varijabla naziv="DomainObject.Predmet.ProtustrankaIDrugi_1">ZADRUGA PODRAVEC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PODRAVEC za trgovinu i usluge, OIB 15542905761, Gorička 87, 48000 Koprivnica</izvorni_sadrzaj>
    <derivirana_varijabla naziv="DomainObject.Predmet.ProtustrankaIDrugiAdressOIB_1">ZADRUGA PODRAVEC za trgovinu i usluge, OIB 15542905761, Gorička 87,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PODRAVEC za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ZADRUGA PODRAVEC za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PODRAVEC za trgovinu i usluge, OIB 15542905761, Gorička 87,48000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ZADRUGA PODRAVEC za trgovinu i usluge, OIB 15542905761, Gorička 87,48000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15542905761</item>
      <item>, OIB null</item>
      <item>, OIB null</item>
    </izvorni_sadrzaj>
    <derivirana_varijabla naziv="DomainObject.Predmet.SudioniciListNazivOIB_1">
      <item>, OIB null</item>
      <item>, OIB 15542905761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482</properties:Words>
  <properties:Characters>2609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2015-10-14T08:07:00Z</dcterms:created>
  <dc:creator>user</dc:creator>
  <cp:lastModifiedBy>Marko Makaj</cp:lastModifiedBy>
  <cp:lastPrinted>2015-10-14T07:49:00Z</cp:lastPrinted>
  <dcterms:modified xmlns:xsi="http://www.w3.org/2001/XMLSchema-instance" xsi:type="dcterms:W3CDTF">2015-10-14T08:09:00Z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