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320e" w14:paraId="0cc320e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690DFF">
        <w:t>1779</w:t>
      </w:r>
      <w:r w:rsidR="005F6A0F">
        <w:t>/</w:t>
      </w:r>
      <w:r>
        <w:t>1</w:t>
      </w:r>
      <w:r w:rsidR="006F01E3">
        <w:t>6</w:t>
      </w:r>
      <w:r>
        <w:t>-</w:t>
      </w:r>
      <w:r w:rsidR="00690DFF">
        <w:t>20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229F8" w:rsidP="006178F4" w:rsidR="006178F4">
      <w:pPr>
        <w:ind w:firstLine="708"/>
        <w:jc w:val="both"/>
      </w:pPr>
      <w:r w:rsidRPr="00C229F8">
        <w:t xml:space="preserve">Trgovački sud u Osijeku, po sucu mr. sc. Tihomiru Kovačeviću, kao stečajnom sucu, povodom prijedloga FINANCIJSKE AGENCIJE ZAGREB, Regionalni centar Osijek, Podružnica Osijek, L. Jagera 3, </w:t>
      </w:r>
      <w:r w:rsidR="00F3017C" w:rsidRPr="00F3017C">
        <w:t xml:space="preserve">85821130368 za otvaranje stečajnog postupka nad dužnikom </w:t>
      </w:r>
      <w:r w:rsidR="00690DFF" w:rsidRPr="00690DFF">
        <w:t>TEKSTIL FIDES j.d.o.o. za trgovinu i usluge, Đakovo, Vij. K. A. Stepinca 24/4, MBS: 030133313, OIB: 61019987418</w:t>
      </w:r>
      <w:r w:rsidR="00AE36BA" w:rsidRPr="00AE36BA">
        <w:t xml:space="preserve">, dana </w:t>
      </w:r>
      <w:r w:rsidR="00542441">
        <w:t>2</w:t>
      </w:r>
      <w:r w:rsidR="00F3017C">
        <w:t>7</w:t>
      </w:r>
      <w:r w:rsidR="00AE36BA" w:rsidRPr="00AE36BA">
        <w:t xml:space="preserve">. </w:t>
      </w:r>
      <w:r w:rsidR="00491880">
        <w:t>rujn</w:t>
      </w:r>
      <w:r w:rsidR="00C2764D">
        <w:t>a</w:t>
      </w:r>
      <w:r w:rsidR="00AE36BA"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690DFF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690DFF" w:rsidRPr="00690DFF">
        <w:t>TEKSTIL FIDES j.d.o.o. za trgovinu i usluge, Đakovo, Vij. K. A. Stepinca 24/4, MBS: 030133313, OIB: 61019987418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690DFF">
        <w:t>1779</w:t>
      </w:r>
      <w:r>
        <w:t>-1</w:t>
      </w:r>
      <w:r w:rsidR="006F01E3">
        <w:t>6</w:t>
      </w:r>
      <w:r>
        <w:t xml:space="preserve"> kod Hrvatske poštanske banke iznos od </w:t>
      </w:r>
      <w:r w:rsidR="00E84E16">
        <w:t>3</w:t>
      </w:r>
      <w:r w:rsidR="004150C5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590D71" w:rsidP="00310EB3" w:rsidR="00310EB3">
      <w:pPr>
        <w:jc w:val="both"/>
      </w:pPr>
      <w:r>
        <w:tab/>
        <w:t xml:space="preserve">Predlagatelj FINA je dana </w:t>
      </w:r>
      <w:r w:rsidR="00310EB3">
        <w:t xml:space="preserve">31.05.2016. godine podnijela ovome sudu prijedlog za otvaranje stečajnog postupka nad dužnikom </w:t>
      </w:r>
      <w:r w:rsidR="00310EB3" w:rsidRPr="00801945">
        <w:t>TEKSTIL FIDES j.d.o.o. za trgovinu i usluge, Đakovo, Vij. K. A. Stepinca 24/4, MBS: 030133313, OIB: 61019987418</w:t>
      </w:r>
      <w:r w:rsidR="00310EB3">
        <w:t>, temeljem odredbe čl. 444. st. 2. Stečajnog zakona (NN 71/15, dalje: SZ).</w:t>
      </w:r>
    </w:p>
    <w:p w:rsidRDefault="00310EB3" w:rsidP="00310EB3" w:rsidR="00310EB3">
      <w:pPr>
        <w:jc w:val="both"/>
      </w:pPr>
    </w:p>
    <w:p w:rsidRDefault="00310EB3" w:rsidP="00310EB3" w:rsidR="00310EB3">
      <w:pPr>
        <w:ind w:firstLine="720"/>
        <w:jc w:val="both"/>
      </w:pPr>
      <w:r>
        <w:t>U prijedlogu je navela da na dan 01.09.2015. dužnik u Očevidniku redoslijeda osnova za plaćanje ima evidentirane neizvršene osnove za plaćanje u neprekinutom razdoblju od 182 dana, u ukupnom iznosu od 65.249,62 kn, u koji iznos je uračunata kamata i naknada FINE za provedbe ovrhe na novčanim sredstvima dužnika. Navodi da dužnik ima 2 zaposlena radnika.</w:t>
      </w:r>
    </w:p>
    <w:p w:rsidRDefault="00310EB3" w:rsidP="00310EB3" w:rsidR="00310EB3">
      <w:pPr>
        <w:ind w:firstLine="720"/>
        <w:jc w:val="both"/>
      </w:pPr>
    </w:p>
    <w:p w:rsidRDefault="00310EB3" w:rsidP="00310EB3" w:rsidR="00310EB3">
      <w:pPr>
        <w:ind w:firstLine="720"/>
        <w:jc w:val="both"/>
      </w:pPr>
      <w:r>
        <w:t xml:space="preserve">Navodi da dužnik na dan 30.05.2016. nema računa, te da na temelju čl. 112. st. 5. SZ dužnik na ime predujma za namirenje troškova stečajnog postupka nema zaplijenjena novčana sredstva. </w:t>
      </w:r>
    </w:p>
    <w:p w:rsidRDefault="000B0D77" w:rsidP="00310EB3" w:rsidR="000B0D77">
      <w:pPr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310EB3">
        <w:t>444</w:t>
      </w:r>
      <w:r>
        <w:t xml:space="preserve">. </w:t>
      </w:r>
      <w:r w:rsidR="00201B02">
        <w:t>st.</w:t>
      </w:r>
      <w:r w:rsidR="00B014FE">
        <w:t xml:space="preserve"> </w:t>
      </w:r>
      <w:r w:rsidR="00310EB3">
        <w:t>2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FE4883">
        <w:t>2</w:t>
      </w:r>
      <w:r w:rsidR="00033FF4">
        <w:t>7</w:t>
      </w:r>
      <w:r>
        <w:t>.</w:t>
      </w:r>
      <w:r w:rsidR="004569B6">
        <w:t>0</w:t>
      </w:r>
      <w:r w:rsidR="00FE4883">
        <w:t>9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FE4883">
        <w:t>i</w:t>
      </w:r>
      <w:r>
        <w:t xml:space="preserve"> stečajn</w:t>
      </w:r>
      <w:r w:rsidR="00FE4883">
        <w:t>i</w:t>
      </w:r>
      <w:r>
        <w:t xml:space="preserve"> upravitelj je izloži</w:t>
      </w:r>
      <w:r w:rsidR="00FE4883">
        <w:t>o</w:t>
      </w:r>
      <w:r w:rsidR="005F6A0F">
        <w:t xml:space="preserve"> i nadopunio</w:t>
      </w:r>
      <w:r w:rsidR="005C2B42">
        <w:t xml:space="preserve"> </w:t>
      </w:r>
      <w:r>
        <w:t xml:space="preserve">svoje pisano izvješće od </w:t>
      </w:r>
      <w:r w:rsidR="00033FF4">
        <w:t>19</w:t>
      </w:r>
      <w:r>
        <w:t>.</w:t>
      </w:r>
      <w:r w:rsidR="004569B6">
        <w:t>0</w:t>
      </w:r>
      <w:r w:rsidR="00B26E4B">
        <w:t>9</w:t>
      </w:r>
      <w:r>
        <w:t>.201</w:t>
      </w:r>
      <w:r w:rsidR="004569B6">
        <w:t>6</w:t>
      </w:r>
      <w:r>
        <w:t xml:space="preserve">., a koje prileži u spisu na listu </w:t>
      </w:r>
      <w:r w:rsidR="00FE4883">
        <w:t>2</w:t>
      </w:r>
      <w:r w:rsidR="00310EB3">
        <w:t>8</w:t>
      </w:r>
      <w:r w:rsidR="00A22C4E">
        <w:t>-</w:t>
      </w:r>
      <w:r w:rsidR="00310EB3">
        <w:t>31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B26E4B">
        <w:t>3</w:t>
      </w:r>
      <w:r w:rsidR="000B0D77">
        <w:t>0</w:t>
      </w:r>
      <w:r w:rsidR="008949AE">
        <w:t>.000,00 kn</w:t>
      </w:r>
      <w:r w:rsidR="00DC63F1">
        <w:t xml:space="preserve"> (</w:t>
      </w:r>
      <w:r w:rsidR="005326CB" w:rsidRPr="005326CB">
        <w:t>troškovi oglašavanja, troškovi stečajnog upravitelja, sudske pristojbe, troškovi eventualnih parnica, otvaranje i zatvaranje žiro-računa, izrada žiga, knjigovodstveni poslovi i dr.</w:t>
      </w:r>
      <w:r w:rsidR="004B454E" w:rsidRPr="004B454E">
        <w:t>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4B454E">
        <w:t>2</w:t>
      </w:r>
      <w:r w:rsidR="00033FF4">
        <w:t>7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8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690DFF" w:rsidRPr="00690DFF">
      <w:t>14 St-1779</w:t>
    </w:r>
    <w:r w:rsidR="005F6A0F">
      <w:t>/</w:t>
    </w:r>
    <w:r w:rsidR="00690DFF" w:rsidRPr="00690DFF">
      <w:t>16-20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33FF4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0EB3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26CB"/>
    <w:rsid w:val="00537F04"/>
    <w:rsid w:val="00542441"/>
    <w:rsid w:val="00560284"/>
    <w:rsid w:val="005639E2"/>
    <w:rsid w:val="00571EB4"/>
    <w:rsid w:val="00576C91"/>
    <w:rsid w:val="00584EBB"/>
    <w:rsid w:val="00587BD7"/>
    <w:rsid w:val="00590D71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6A0F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0DFF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AF703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C63F1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7C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4869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4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948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948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8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8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94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948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948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8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8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1779</izvorni_sadrzaj>
    <derivirana_varijabla naziv="DomainObject.Predmet.Broj_1">1779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St-1779/2016</izvorni_sadrzaj>
    <derivirana_varijabla naziv="DomainObject.Predmet.OznakaBroj_1">St-1779/2016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TEKSTIL FIDES j.d.o.o. za trgovonu i usluge</izvorni_sadrzaj>
    <derivirana_varijabla naziv="DomainObject.Predmet.ProtustrankaFormated_1">  TEKSTIL FIDES j.d.o.o. za trgovonu i usluge</derivirana_varijabla>
  </DomainObject.Predmet.ProtustrankaFormated>
  <DomainObject.Predmet.ProtustrankaFormatedOIB>
    <izvorni_sadrzaj>  TEKSTIL FIDES j.d.o.o. za trgovonu i usluge, OIB 61019987418</izvorni_sadrzaj>
    <derivirana_varijabla naziv="DomainObject.Predmet.ProtustrankaFormatedOIB_1">  TEKSTIL FIDES j.d.o.o. za trgovonu i usluge, OIB 61019987418</derivirana_varijabla>
  </DomainObject.Predmet.ProtustrankaFormatedOIB>
  <DomainObject.Predmet.ProtustrankaFormatedWithAdress>
    <izvorni_sadrzaj> TEKSTIL FIDES j.d.o.o. za trgovonu i usluge, Vijenac K. A. Stepinca 24/4 , 31400 Đakovo</izvorni_sadrzaj>
    <derivirana_varijabla naziv="DomainObject.Predmet.ProtustrankaFormatedWithAdress_1"> TEKSTIL FIDES j.d.o.o. za trgovonu i usluge, Vijenac K. A. Stepinca 24/4 , 31400 Đakovo</derivirana_varijabla>
  </DomainObject.Predmet.ProtustrankaFormatedWithAdress>
  <DomainObject.Predmet.ProtustrankaFormatedWithAdressOIB>
    <izvorni_sadrzaj> TEKSTIL FIDES j.d.o.o. za trgovonu i usluge, OIB 61019987418, Vijenac K. A. Stepinca 24/4 , 31400 Đakovo</izvorni_sadrzaj>
    <derivirana_varijabla naziv="DomainObject.Predmet.ProtustrankaFormatedWithAdressOIB_1"> TEKSTIL FIDES j.d.o.o. za trgovonu i usluge, OIB 61019987418, Vijenac K. A. Stepinca 24/4 , 31400 Đakovo</derivirana_varijabla>
  </DomainObject.Predmet.ProtustrankaFormatedWithAdressOIB>
  <DomainObject.Predmet.ProtustrankaWithAdress>
    <izvorni_sadrzaj>TEKSTIL FIDES j.d.o.o. za trgovonu i usluge Vijenac K. A. Stepinca 24/4 , 31400 Đakovo</izvorni_sadrzaj>
    <derivirana_varijabla naziv="DomainObject.Predmet.ProtustrankaWithAdress_1">TEKSTIL FIDES j.d.o.o. za trgovonu i usluge Vijenac K. A. Stepinca 24/4 , 31400 Đakovo</derivirana_varijabla>
  </DomainObject.Predmet.ProtustrankaWithAdress>
  <DomainObject.Predmet.ProtustrankaWithAdressOIB>
    <izvorni_sadrzaj>TEKSTIL FIDES j.d.o.o. za trgovonu i usluge, OIB 61019987418, Vijenac K. A. Stepinca 24/4 , 31400 Đakovo</izvorni_sadrzaj>
    <derivirana_varijabla naziv="DomainObject.Predmet.ProtustrankaWithAdressOIB_1">TEKSTIL FIDES j.d.o.o. za trgovonu i usluge, OIB 61019987418, Vijenac K. A. Stepinca 24/4 , 31400 Đakovo</derivirana_varijabla>
  </DomainObject.Predmet.ProtustrankaWithAdressOIB>
  <DomainObject.Predmet.ProtustrankaNazivFormated>
    <izvorni_sadrzaj>TEKSTIL FIDES j.d.o.o. za trgovonu i usluge</izvorni_sadrzaj>
    <derivirana_varijabla naziv="DomainObject.Predmet.ProtustrankaNazivFormated_1">TEKSTIL FIDES j.d.o.o. za trgovonu i usluge</derivirana_varijabla>
  </DomainObject.Predmet.ProtustrankaNazivFormated>
  <DomainObject.Predmet.ProtustrankaNazivFormatedOIB>
    <izvorni_sadrzaj>TEKSTIL FIDES j.d.o.o. za trgovonu i usluge, OIB 61019987418</izvorni_sadrzaj>
    <derivirana_varijabla naziv="DomainObject.Predmet.ProtustrankaNazivFormatedOIB_1">TEKSTIL FIDES j.d.o.o. za trgovonu i usluge, OIB 61019987418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TEKSTIL FIDES j.d.o.o. za trgovonu i usluge</item>
    </izvorni_sadrzaj>
    <derivirana_varijabla naziv="DomainObject.Predmet.ProtuStrankaListFormated_1">
      <item>TEKSTIL FIDES j.d.o.o. za trgovonu i usluge</item>
    </derivirana_varijabla>
  </DomainObject.Predmet.ProtuStrankaListFormated>
  <DomainObject.Predmet.ProtuStrankaListFormatedOIB>
    <izvorni_sadrzaj>
      <item>TEKSTIL FIDES j.d.o.o. za trgovonu i usluge, OIB 61019987418</item>
    </izvorni_sadrzaj>
    <derivirana_varijabla naziv="DomainObject.Predmet.ProtuStrankaListFormatedOIB_1">
      <item>TEKSTIL FIDES j.d.o.o. za trgovonu i usluge, OIB 61019987418</item>
    </derivirana_varijabla>
  </DomainObject.Predmet.ProtuStrankaListFormatedOIB>
  <DomainObject.Predmet.ProtuStrankaListFormatedWithAdress>
    <izvorni_sadrzaj>
      <item>TEKSTIL FIDES j.d.o.o. za trgovonu i usluge, Vijenac K. A. Stepinca 24/4 , 31400 Đakovo</item>
    </izvorni_sadrzaj>
    <derivirana_varijabla naziv="DomainObject.Predmet.ProtuStrankaListFormatedWithAdress_1">
      <item>TEKSTIL FIDES j.d.o.o. za trgovonu i usluge, Vijenac K. A. Stepinca 24/4 , 31400 Đakovo</item>
    </derivirana_varijabla>
  </DomainObject.Predmet.ProtuStrankaListFormatedWithAdress>
  <DomainObject.Predmet.ProtuStrankaListFormatedWithAdressOIB>
    <izvorni_sadrzaj>
      <item>TEKSTIL FIDES j.d.o.o. za trgovonu i usluge, OIB 61019987418, Vijenac K. A. Stepinca 24/4 , 31400 Đakovo</item>
    </izvorni_sadrzaj>
    <derivirana_varijabla naziv="DomainObject.Predmet.ProtuStrankaListFormatedWithAdressOIB_1">
      <item>TEKSTIL FIDES j.d.o.o. za trgovonu i usluge, OIB 61019987418, Vijenac K. A. Stepinca 24/4 , 31400 Đakovo</item>
    </derivirana_varijabla>
  </DomainObject.Predmet.ProtuStrankaListFormatedWithAdressOIB>
  <DomainObject.Predmet.ProtuStrankaListNazivFormated>
    <izvorni_sadrzaj>
      <item>TEKSTIL FIDES j.d.o.o. za trgovonu i usluge</item>
    </izvorni_sadrzaj>
    <derivirana_varijabla naziv="DomainObject.Predmet.ProtuStrankaListNazivFormated_1">
      <item>TEKSTIL FIDES j.d.o.o. za trgovonu i usluge</item>
    </derivirana_varijabla>
  </DomainObject.Predmet.ProtuStrankaListNazivFormated>
  <DomainObject.Predmet.ProtuStrankaListNazivFormatedOIB>
    <izvorni_sadrzaj>
      <item>TEKSTIL FIDES j.d.o.o. za trgovonu i usluge, OIB 61019987418</item>
    </izvorni_sadrzaj>
    <derivirana_varijabla naziv="DomainObject.Predmet.ProtuStrankaListNazivFormatedOIB_1">
      <item>TEKSTIL FIDES j.d.o.o. za trgovonu i usluge, OIB 61019987418</item>
    </derivirana_varijabla>
  </DomainObject.Predmet.ProtuStrankaListNazivFormatedOIB>
  <DomainObject.Predmet.OstaliListFormated>
    <izvorni_sadrzaj>
      <item>Andrea Duvnjak</item>
      <item>ŽDOG UO Osijek</item>
      <item>Vlado Šokac</item>
    </izvorni_sadrzaj>
    <derivirana_varijabla naziv="DomainObject.Predmet.OstaliListFormated_1">
      <item>Andrea Duvnjak</item>
      <item>ŽDOG UO Osijek</item>
      <item>Vlado Šokac</item>
    </derivirana_varijabla>
  </DomainObject.Predmet.OstaliListFormated>
  <DomainObject.Predmet.OstaliListFormatedOIB>
    <izvorni_sadrzaj>
      <item>Andrea Duvnjak, OIB 51958637959</item>
      <item>ŽDOG UO Osijek</item>
      <item>Vlado Šokac, OIB 95457319937</item>
    </izvorni_sadrzaj>
    <derivirana_varijabla naziv="DomainObject.Predmet.OstaliListFormatedOIB_1">
      <item>Andrea Duvnjak, OIB 51958637959</item>
      <item>ŽDOG UO Osijek</item>
      <item>Vlado Šokac, OIB 95457319937</item>
    </derivirana_varijabla>
  </DomainObject.Predmet.OstaliListFormatedOIB>
  <DomainObject.Predmet.OstaliListFormatedWithAdress>
    <izvorni_sadrzaj>
      <item>Andrea Duvnjak, Kneza Trpimira 17, 31400 Đakovo</item>
      <item>ŽDOG UO Osijek</item>
      <item>Vlado Šokac, Fiskulturna 12, 31551 Bistrinci</item>
    </izvorni_sadrzaj>
    <derivirana_varijabla naziv="DomainObject.Predmet.OstaliListFormatedWithAdress_1">
      <item>Andrea Duvnjak, Kneza Trpimira 17, 31400 Đakovo</item>
      <item>ŽDOG UO Osijek</item>
      <item>Vlado Šokac, Fiskulturna 12, 31551 Bistrinci</item>
    </derivirana_varijabla>
  </DomainObject.Predmet.OstaliListFormatedWithAdress>
  <DomainObject.Predmet.OstaliListFormatedWithAdressOIB>
    <izvorni_sadrzaj>
      <item>Andrea Duvnjak, OIB 51958637959, Kneza Trpimira 17, 31400 Đakovo</item>
      <item>ŽDOG UO Osijek</item>
      <item>Vlado Šokac, OIB 95457319937, Fiskulturna 12, 31551 Bistrinci</item>
    </izvorni_sadrzaj>
    <derivirana_varijabla naziv="DomainObject.Predmet.OstaliListFormatedWithAdressOIB_1">
      <item>Andrea Duvnjak, OIB 51958637959, Kneza Trpimira 17, 31400 Đakovo</item>
      <item>ŽDOG UO Osijek</item>
      <item>Vlado Šokac, OIB 95457319937, Fiskulturna 12, 31551 Bistrinci</item>
    </derivirana_varijabla>
  </DomainObject.Predmet.OstaliListFormatedWithAdressOIB>
  <DomainObject.Predmet.OstaliListNazivFormated>
    <izvorni_sadrzaj>
      <item>Andrea Duvnjak</item>
      <item>ŽDOG UO Osijek</item>
      <item>Vlado Šokac</item>
    </izvorni_sadrzaj>
    <derivirana_varijabla naziv="DomainObject.Predmet.OstaliListNazivFormated_1">
      <item>Andrea Duvnjak</item>
      <item>ŽDOG UO Osijek</item>
      <item>Vlado Šokac</item>
    </derivirana_varijabla>
  </DomainObject.Predmet.OstaliListNazivFormated>
  <DomainObject.Predmet.OstaliListNazivFormatedOIB>
    <izvorni_sadrzaj>
      <item>Andrea Duvnjak, OIB 51958637959</item>
      <item>ŽDOG UO Osijek</item>
      <item>Vlado Šokac, OIB 95457319937</item>
    </izvorni_sadrzaj>
    <derivirana_varijabla naziv="DomainObject.Predmet.OstaliListNazivFormatedOIB_1">
      <item>Andrea Duvnjak, OIB 51958637959</item>
      <item>ŽDOG UO Osijek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TEKSTIL FIDES j.d.o.o. za trgovonu i usluge</izvorni_sadrzaj>
    <derivirana_varijabla naziv="DomainObject.Predmet.ProtustrankaIDrugi_1">TEKSTIL FIDES j.d.o.o. za trgovonu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TEKSTIL FIDES j.d.o.o. za trgovonu i usluge, OIB 61019987418, Vijenac K. A. Stepinca 24/4 , 31400 Đakovo</izvorni_sadrzaj>
    <derivirana_varijabla naziv="DomainObject.Predmet.ProtustrankaIDrugiAdressOIB_1">TEKSTIL FIDES j.d.o.o. za trgovonu i usluge, OIB 61019987418, Vijenac K. A. Stepinca 24/4 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TEKSTIL FIDES j.d.o.o. za trgovonu i usluge</item>
      <item>Andrea Duvnjak</item>
      <item>ŽDOG UO Osijek</item>
      <item>Vlado Šokac</item>
    </izvorni_sadrzaj>
    <derivirana_varijabla naziv="DomainObject.Predmet.SudioniciListNaziv_1">
      <item>FINA RC OSIJEK</item>
      <item>TEKSTIL FIDES j.d.o.o. za trgovonu i usluge</item>
      <item>Andrea Duvnjak</item>
      <item>ŽDOG UO Osijek</item>
      <item>Vlado Šokac</item>
    </derivirana_varijabla>
  </DomainObject.Predmet.SudioniciListNaziv>
  <DomainObject.Predmet.SudioniciListAdressOIB>
    <izvorni_sadrzaj>
      <item>FINA RC OSIJEK, OIB 85821130368</item>
      <item>TEKSTIL FIDES j.d.o.o. za trgovonu i usluge, OIB 61019987418, Vijenac K. A. Stepinca 24/4 ,31400 Đakovo</item>
      <item>Andrea Duvnjak, OIB 51958637959, Kneza Trpimira 17,31400 Đakovo</item>
      <item>ŽDOG UO Osijek</item>
      <item>Vlado Šokac, OIB 95457319937, Fiskulturna 12,31551 Bistrinci</item>
    </izvorni_sadrzaj>
    <derivirana_varijabla naziv="DomainObject.Predmet.SudioniciListAdressOIB_1">
      <item>FINA RC OSIJEK, OIB 85821130368</item>
      <item>TEKSTIL FIDES j.d.o.o. za trgovonu i usluge, OIB 61019987418, Vijenac K. A. Stepinca 24/4 ,31400 Đakovo</item>
      <item>Andrea Duvnjak, OIB 51958637959, Kneza Trpimira 17,31400 Đakovo</item>
      <item>ŽDOG UO Osijek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61019987418</item>
      <item>, OIB 51958637959</item>
      <item>, OIB null</item>
      <item>, OIB 95457319937</item>
    </izvorni_sadrzaj>
    <derivirana_varijabla naziv="DomainObject.Predmet.SudioniciListNazivOIB_1">
      <item>, OIB 85821130368</item>
      <item>, OIB 61019987418</item>
      <item>, OIB 51958637959</item>
      <item>, OIB null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675</properties:Words>
  <properties:Characters>3614</properties:Characters>
  <properties:Lines>90</properties:Lines>
  <properties:Paragraphs>24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2016-09-27T09:41:00Z</cp:lastPrinted>
  <dcterms:modified xmlns:xsi="http://www.w3.org/2001/XMLSchema-instance" xsi:type="dcterms:W3CDTF">2016-09-27T12:05:00Z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