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9ea8" w14:paraId="0689ea8" w:rsidRDefault="005F509F" w:rsidP="005F509F" w:rsidR="005F509F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F509F" w:rsidP="005F509F" w:rsidR="005F509F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5F509F" w:rsidP="005F509F" w:rsidR="005F509F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5F509F" w:rsidP="005F509F" w:rsidR="005F509F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St-648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5F509F" w:rsidP="005F509F" w:rsidR="005F509F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5F509F" w:rsidP="005F509F" w:rsidR="005F509F" w:rsidRPr="004C4B9E">
      <w:pPr>
        <w:jc w:val="both"/>
        <w:rPr>
          <w:sz w:val="23"/>
          <w:szCs w:val="23"/>
        </w:rPr>
      </w:pPr>
    </w:p>
    <w:p w:rsidRDefault="005F509F" w:rsidP="005F509F" w:rsidR="005F509F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5F509F" w:rsidP="005F509F" w:rsidR="005F509F" w:rsidRPr="004C4B9E">
      <w:pPr>
        <w:rPr>
          <w:sz w:val="23"/>
          <w:szCs w:val="23"/>
        </w:rPr>
      </w:pPr>
    </w:p>
    <w:p w:rsidRDefault="005F509F" w:rsidP="005F509F" w:rsidR="005F509F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5F509F" w:rsidP="005F509F" w:rsidR="005F509F" w:rsidRPr="004C4B9E">
      <w:pPr>
        <w:rPr>
          <w:sz w:val="23"/>
          <w:szCs w:val="23"/>
        </w:rPr>
      </w:pPr>
    </w:p>
    <w:p w:rsidRDefault="005F509F" w:rsidP="005F509F" w:rsidR="005F509F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rPr>
          <w:sz w:val="23"/>
          <w:szCs w:val="23"/>
        </w:rPr>
        <w:t>RETTIFICAMOTORI d.o.o., Pula, Flavijevska 8, OIB: 78791408640, dana 13. travnja 2016</w:t>
      </w:r>
      <w:r w:rsidRPr="004C4B9E">
        <w:rPr>
          <w:sz w:val="23"/>
          <w:szCs w:val="23"/>
        </w:rPr>
        <w:t xml:space="preserve">. </w:t>
      </w:r>
    </w:p>
    <w:p w:rsidRDefault="005F509F" w:rsidP="005F509F" w:rsidR="005F509F" w:rsidRPr="004C4B9E">
      <w:pPr>
        <w:jc w:val="both"/>
        <w:rPr>
          <w:sz w:val="23"/>
          <w:szCs w:val="23"/>
        </w:rPr>
      </w:pPr>
    </w:p>
    <w:p w:rsidRDefault="005F509F" w:rsidP="005F509F" w:rsidR="005F509F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5F509F" w:rsidP="005F509F" w:rsidR="005F509F" w:rsidRPr="004C4B9E">
      <w:pPr>
        <w:jc w:val="both"/>
        <w:rPr>
          <w:sz w:val="23"/>
          <w:szCs w:val="23"/>
        </w:rPr>
      </w:pPr>
    </w:p>
    <w:p w:rsidRDefault="005F509F" w:rsidP="005F509F" w:rsidR="005F509F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RETTIFICAMOTORI d.o.o., Pula, Flavijevska 8, OIB: 78791408640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2. lipnja 2016. u 9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15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5F509F" w:rsidP="005F509F" w:rsidR="005F509F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  <w:r>
        <w:rPr>
          <w:sz w:val="23"/>
          <w:szCs w:val="23"/>
        </w:rPr>
        <w:t>,</w:t>
      </w:r>
    </w:p>
    <w:p w:rsidRDefault="005F509F" w:rsidP="005F509F" w:rsidR="005F509F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RETTIFICAMOTORI d.o.o., Pula, Flavijevska 8, OIB: 78791408640, </w:t>
      </w:r>
    </w:p>
    <w:p w:rsidRDefault="005F509F" w:rsidP="005F509F" w:rsidR="005F509F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>stupnik dužnika</w:t>
      </w:r>
      <w:r>
        <w:rPr>
          <w:sz w:val="23"/>
          <w:szCs w:val="23"/>
          <w:lang w:val="sv-SE"/>
        </w:rPr>
        <w:t xml:space="preserve"> Walter Marčeta, Pula, Flavijevska 8,</w:t>
      </w:r>
    </w:p>
    <w:p w:rsidRDefault="005F509F" w:rsidP="005F509F" w:rsidR="005F509F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5F509F" w:rsidP="005F509F" w:rsidR="005F509F" w:rsidRPr="004040C4">
      <w:pPr>
        <w:jc w:val="both"/>
        <w:rPr>
          <w:sz w:val="23"/>
          <w:szCs w:val="23"/>
          <w:lang w:val="sv-SE"/>
        </w:rPr>
      </w:pPr>
    </w:p>
    <w:p w:rsidRDefault="005F509F" w:rsidP="005F509F" w:rsidR="005F509F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RETTIFICAMOTORI d.o.o., Pula, Flavijevska 8, OIB: 78791408640,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5F509F" w:rsidP="005F509F" w:rsidR="005F509F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F509F" w:rsidP="005F509F" w:rsidR="005F509F" w:rsidRPr="00D10EBB">
      <w:pPr>
        <w:jc w:val="both"/>
        <w:rPr>
          <w:sz w:val="23"/>
          <w:szCs w:val="23"/>
        </w:rPr>
      </w:pPr>
    </w:p>
    <w:p w:rsidRDefault="005F509F" w:rsidP="005F509F" w:rsidR="005F509F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13. travnja 2016</w:t>
      </w:r>
      <w:r w:rsidRPr="004C4B9E">
        <w:rPr>
          <w:sz w:val="23"/>
          <w:szCs w:val="23"/>
        </w:rPr>
        <w:t>.</w:t>
      </w:r>
    </w:p>
    <w:p w:rsidRDefault="005F509F" w:rsidP="005F509F" w:rsidR="005F509F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5F509F" w:rsidP="005F509F" w:rsidR="005F509F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5F509F" w:rsidP="005F509F" w:rsidR="005F509F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5F509F" w:rsidP="005F509F" w:rsidR="005F509F">
      <w:pPr>
        <w:jc w:val="both"/>
        <w:rPr>
          <w:sz w:val="23"/>
          <w:szCs w:val="23"/>
        </w:rPr>
      </w:pPr>
    </w:p>
    <w:p w:rsidRDefault="005F509F" w:rsidP="005F509F" w:rsidR="005F509F" w:rsidRPr="004C4B9E">
      <w:pPr>
        <w:jc w:val="both"/>
        <w:rPr>
          <w:sz w:val="23"/>
          <w:szCs w:val="23"/>
        </w:rPr>
      </w:pPr>
    </w:p>
    <w:p w:rsidRDefault="005F509F" w:rsidP="005F509F" w:rsidR="005F509F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5F509F" w:rsidP="005F509F" w:rsidR="005F509F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5F509F" w:rsidP="005F509F" w:rsidR="005F509F" w:rsidRPr="004C4B9E">
      <w:pPr>
        <w:jc w:val="both"/>
        <w:rPr>
          <w:sz w:val="23"/>
          <w:szCs w:val="23"/>
        </w:rPr>
      </w:pPr>
    </w:p>
    <w:p w:rsidRDefault="005F509F" w:rsidP="005F509F" w:rsidR="005F509F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5F509F" w:rsidP="005F509F" w:rsidR="005F509F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5F509F" w:rsidP="005F509F" w:rsidR="005F509F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RETTIFICAMOTORI d.o.o., Pula, Flavijevska 8</w:t>
      </w:r>
    </w:p>
    <w:p w:rsidRDefault="005F509F" w:rsidP="005F509F" w:rsidR="005F509F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Walter Marčeta, Pula, Flavijevska 8</w:t>
      </w:r>
    </w:p>
    <w:p w:rsidRDefault="005F509F" w:rsidP="005F509F" w:rsidR="005F509F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3D369E" w:rsidR="00500701"/>
    <w:sectPr w:rsidSect="00C05BCE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69E" w:rsidR="00000000">
      <w:r>
        <w:separator/>
      </w:r>
    </w:p>
  </w:endnote>
  <w:endnote w:id="0" w:type="continuationSeparator">
    <w:p w:rsidRDefault="003D369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69E" w:rsidR="00000000">
      <w:r>
        <w:separator/>
      </w:r>
    </w:p>
  </w:footnote>
  <w:footnote w:id="0" w:type="continuationSeparator">
    <w:p w:rsidRDefault="003D369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F509F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3D369E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509F"/>
    <w:rsid w:val="003D369E"/>
    <w:rsid w:val="00554328"/>
    <w:rsid w:val="005F509F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509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50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509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0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509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36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69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69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69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69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509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50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509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0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509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36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69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69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69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69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St-648/2016</izvorni_sadrzaj>
    <derivirana_varijabla naziv="DomainObject.Predmet.OznakaBroj_1">St-648/2016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RETTIFICAMOTORI d.o.o. PULA</izvorni_sadrzaj>
    <derivirana_varijabla naziv="DomainObject.Predmet.ProtustrankaFormated_1">  RETTIFICAMOTORI d.o.o. PULA</derivirana_varijabla>
  </DomainObject.Predmet.ProtustrankaFormated>
  <DomainObject.Predmet.ProtustrankaFormatedOIB>
    <izvorni_sadrzaj>  RETTIFICAMOTORI d.o.o. PULA, OIB 78791408640</izvorni_sadrzaj>
    <derivirana_varijabla naziv="DomainObject.Predmet.ProtustrankaFormatedOIB_1">  RETTIFICAMOTORI d.o.o. PULA, OIB 78791408640</derivirana_varijabla>
  </DomainObject.Predmet.ProtustrankaFormatedOIB>
  <DomainObject.Predmet.ProtustrankaFormatedWithAdress>
    <izvorni_sadrzaj> RETTIFICAMOTORI d.o.o. PULA, Flavijevska 8, 52100 Pula</izvorni_sadrzaj>
    <derivirana_varijabla naziv="DomainObject.Predmet.ProtustrankaFormatedWithAdress_1"> RETTIFICAMOTORI d.o.o. PULA, Flavijevska 8, 52100 Pula</derivirana_varijabla>
  </DomainObject.Predmet.ProtustrankaFormatedWithAdress>
  <DomainObject.Predmet.ProtustrankaFormatedWithAdressOIB>
    <izvorni_sadrzaj> RETTIFICAMOTORI d.o.o. PULA, OIB 78791408640, Flavijevska 8, 52100 Pula</izvorni_sadrzaj>
    <derivirana_varijabla naziv="DomainObject.Predmet.ProtustrankaFormatedWithAdressOIB_1"> RETTIFICAMOTORI d.o.o. PULA, OIB 78791408640, Flavijevska 8, 52100 Pula</derivirana_varijabla>
  </DomainObject.Predmet.ProtustrankaFormatedWithAdressOIB>
  <DomainObject.Predmet.ProtustrankaWithAdress>
    <izvorni_sadrzaj>RETTIFICAMOTORI d.o.o. PULA Flavijevska 8, 52100 Pula</izvorni_sadrzaj>
    <derivirana_varijabla naziv="DomainObject.Predmet.ProtustrankaWithAdress_1">RETTIFICAMOTORI d.o.o. PULA Flavijevska 8, 52100 Pula</derivirana_varijabla>
  </DomainObject.Predmet.ProtustrankaWithAdress>
  <DomainObject.Predmet.ProtustrankaWithAdressOIB>
    <izvorni_sadrzaj>RETTIFICAMOTORI d.o.o. PULA, OIB 78791408640, Flavijevska 8, 52100 Pula</izvorni_sadrzaj>
    <derivirana_varijabla naziv="DomainObject.Predmet.ProtustrankaWithAdressOIB_1">RETTIFICAMOTORI d.o.o. PULA, OIB 78791408640, Flavijevska 8, 52100 Pula</derivirana_varijabla>
  </DomainObject.Predmet.ProtustrankaWithAdressOIB>
  <DomainObject.Predmet.ProtustrankaNazivFormated>
    <izvorni_sadrzaj>RETTIFICAMOTORI d.o.o. PULA</izvorni_sadrzaj>
    <derivirana_varijabla naziv="DomainObject.Predmet.ProtustrankaNazivFormated_1">RETTIFICAMOTORI d.o.o. PULA</derivirana_varijabla>
  </DomainObject.Predmet.ProtustrankaNazivFormated>
  <DomainObject.Predmet.ProtustrankaNazivFormatedOIB>
    <izvorni_sadrzaj>RETTIFICAMOTORI d.o.o. PULA, OIB 78791408640</izvorni_sadrzaj>
    <derivirana_varijabla naziv="DomainObject.Predmet.ProtustrankaNazivFormatedOIB_1">RETTIFICAMOTORI d.o.o. PULA, OIB 78791408640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6963.93</izvorni_sadrzaj>
    <derivirana_varijabla naziv="DomainObject.Predmet.TrenutnaVrijednost_1">6963.93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RETTIFICAMOTORI d.o.o. PULA</item>
    </izvorni_sadrzaj>
    <derivirana_varijabla naziv="DomainObject.Predmet.ProtuStrankaListFormated_1">
      <item>RETTIFICAMOTORI d.o.o. PULA</item>
    </derivirana_varijabla>
  </DomainObject.Predmet.ProtuStrankaListFormated>
  <DomainObject.Predmet.ProtuStrankaListFormatedOIB>
    <izvorni_sadrzaj>
      <item>RETTIFICAMOTORI d.o.o. PULA, OIB 78791408640</item>
    </izvorni_sadrzaj>
    <derivirana_varijabla naziv="DomainObject.Predmet.ProtuStrankaListFormatedOIB_1">
      <item>RETTIFICAMOTORI d.o.o. PULA, OIB 78791408640</item>
    </derivirana_varijabla>
  </DomainObject.Predmet.ProtuStrankaListFormatedOIB>
  <DomainObject.Predmet.ProtuStrankaListFormatedWithAdress>
    <izvorni_sadrzaj>
      <item>RETTIFICAMOTORI d.o.o. PULA, Flavijevska 8, 52100 Pula</item>
    </izvorni_sadrzaj>
    <derivirana_varijabla naziv="DomainObject.Predmet.ProtuStrankaListFormatedWithAdress_1">
      <item>RETTIFICAMOTORI d.o.o. PULA, Flavijevska 8, 52100 Pula</item>
    </derivirana_varijabla>
  </DomainObject.Predmet.ProtuStrankaListFormatedWithAdress>
  <DomainObject.Predmet.ProtuStrankaListFormatedWithAdressOIB>
    <izvorni_sadrzaj>
      <item>RETTIFICAMOTORI d.o.o. PULA, OIB 78791408640, Flavijevska 8, 52100 Pula</item>
    </izvorni_sadrzaj>
    <derivirana_varijabla naziv="DomainObject.Predmet.ProtuStrankaListFormatedWithAdressOIB_1">
      <item>RETTIFICAMOTORI d.o.o. PULA, OIB 78791408640, Flavijevska 8, 52100 Pula</item>
    </derivirana_varijabla>
  </DomainObject.Predmet.ProtuStrankaListFormatedWithAdressOIB>
  <DomainObject.Predmet.ProtuStrankaListNazivFormated>
    <izvorni_sadrzaj>
      <item>RETTIFICAMOTORI d.o.o. PULA</item>
    </izvorni_sadrzaj>
    <derivirana_varijabla naziv="DomainObject.Predmet.ProtuStrankaListNazivFormated_1">
      <item>RETTIFICAMOTORI d.o.o. PULA</item>
    </derivirana_varijabla>
  </DomainObject.Predmet.ProtuStrankaListNazivFormated>
  <DomainObject.Predmet.ProtuStrankaListNazivFormatedOIB>
    <izvorni_sadrzaj>
      <item>RETTIFICAMOTORI d.o.o. PULA, OIB 78791408640</item>
    </izvorni_sadrzaj>
    <derivirana_varijabla naziv="DomainObject.Predmet.ProtuStrankaListNazivFormatedOIB_1">
      <item>RETTIFICAMOTORI d.o.o. PULA, OIB 78791408640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RETTIFICAMOTORI d.o.o. PULA</izvorni_sadrzaj>
    <derivirana_varijabla naziv="DomainObject.Predmet.ProtustrankaIDrugi_1">RETTIFICAMOTORI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RETTIFICAMOTORI d.o.o. PULA, OIB 78791408640, Flavijevska 8, 52100 Pula</izvorni_sadrzaj>
    <derivirana_varijabla naziv="DomainObject.Predmet.ProtustrankaIDrugiAdressOIB_1">RETTIFICAMOTORI d.o.o. PULA, OIB 78791408640, Flavijevska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RETTIFICAMOTORI d.o.o. PULA</item>
    </izvorni_sadrzaj>
    <derivirana_varijabla naziv="DomainObject.Predmet.SudioniciListNaziv_1">
      <item>FINANCIJSKA AGENCIJA, RC RIJEKA, PODRUŽNICA PULA, PULA</item>
      <item>RETTIFICAMOTORI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RETTIFICAMOTORI d.o.o. PULA, OIB 78791408640, Flavijevska 8,52100 Pula</item>
    </izvorni_sadrzaj>
    <derivirana_varijabla naziv="DomainObject.Predmet.SudioniciListAdressOIB_1">
      <item>FINANCIJSKA AGENCIJA, RC RIJEKA, PODRUŽNICA PULA, PULA, OIB 85821130368, Ulica grada Vukovara 70,10000 Zagreb</item>
      <item>RETTIFICAMOTORI d.o.o. PULA, OIB 78791408640, Flavijevska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78791408640</item>
    </izvorni_sadrzaj>
    <derivirana_varijabla naziv="DomainObject.Predmet.SudioniciListNazivOIB_1">
      <item>, OIB 85821130368</item>
      <item>, OIB 78791408640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1594</properties:Characters>
  <properties:Lines>48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2016-04-13T12:59:00Z</dcterms:created>
  <dc:creator>Jasmina Matika</dc:creator>
  <cp:lastModifiedBy>Jasmina Matika</cp:lastModifiedBy>
  <dcterms:modified xmlns:xsi="http://www.w3.org/2001/XMLSchema-instance" xsi:type="dcterms:W3CDTF">2016-04-13T13:06:00Z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