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96d0" w14:paraId="2cd96d0" w:rsidRDefault="00407354" w:rsidP="00407354" w:rsidR="00407354" w:rsidRPr="00DA3AAC">
      <w:pPr>
        <w:jc w:val="both"/>
        <w15:collapsed w:val="false"/>
        <w:rPr>
          <w:color w:val="FF0000"/>
        </w:rPr>
      </w:pPr>
      <w:bookmarkStart w:name="_GoBack" w:id="0"/>
      <w:bookmarkEnd w:id="0"/>
      <w:r w:rsidRPr="00DA3AAC">
        <w:rPr>
          <w:color w:val="FF0000"/>
        </w:rPr>
        <w:t xml:space="preserve">                 </w:t>
      </w:r>
      <w:r w:rsidRPr="00DA3AAC">
        <w:rPr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354" w:rsidP="00407354" w:rsidR="00407354" w:rsidRPr="009C4480">
      <w:pPr>
        <w:jc w:val="both"/>
      </w:pPr>
      <w:r w:rsidRPr="009C4480">
        <w:t xml:space="preserve">   REPUBLIKA HRVATSKA</w:t>
      </w:r>
    </w:p>
    <w:p w:rsidRDefault="00407354" w:rsidP="00407354" w:rsidR="00407354" w:rsidRPr="009C4480">
      <w:pPr>
        <w:jc w:val="both"/>
      </w:pPr>
      <w:r w:rsidRPr="009C4480">
        <w:t xml:space="preserve">TRGOVAČKI SUD U </w:t>
      </w:r>
      <w:proofErr w:type="spellStart"/>
      <w:r w:rsidRPr="009C4480">
        <w:t>PAZINU</w:t>
      </w:r>
      <w:proofErr w:type="spellEnd"/>
    </w:p>
    <w:p w:rsidRDefault="00407354" w:rsidP="00407354" w:rsidR="00407354" w:rsidRPr="009C4480">
      <w:pPr>
        <w:jc w:val="both"/>
      </w:pPr>
      <w:r w:rsidRPr="009C4480">
        <w:t xml:space="preserve">     </w:t>
      </w:r>
      <w:proofErr w:type="spellStart"/>
      <w:r w:rsidRPr="009C4480">
        <w:t>52000</w:t>
      </w:r>
      <w:proofErr w:type="spellEnd"/>
      <w:r w:rsidRPr="009C4480">
        <w:t xml:space="preserve"> Pazin, </w:t>
      </w:r>
      <w:proofErr w:type="spellStart"/>
      <w:r w:rsidRPr="009C4480">
        <w:t>Drševka</w:t>
      </w:r>
      <w:proofErr w:type="spellEnd"/>
      <w:r w:rsidRPr="009C4480">
        <w:t xml:space="preserve"> 1</w:t>
      </w:r>
      <w:r w:rsidRPr="009C4480">
        <w:tab/>
      </w:r>
      <w:r w:rsidRPr="009C4480">
        <w:tab/>
      </w:r>
      <w:r w:rsidRPr="009C4480">
        <w:tab/>
      </w:r>
      <w:r w:rsidRPr="009C4480">
        <w:tab/>
      </w:r>
      <w:r w:rsidRPr="009C4480">
        <w:tab/>
      </w:r>
      <w:r w:rsidRPr="009C4480">
        <w:tab/>
        <w:t xml:space="preserve">      </w:t>
      </w:r>
    </w:p>
    <w:p w:rsidRDefault="00407354" w:rsidP="00407354" w:rsidR="00407354" w:rsidRPr="009C4480">
      <w:pPr>
        <w:jc w:val="both"/>
      </w:pPr>
    </w:p>
    <w:p w:rsidRDefault="00407354" w:rsidP="00407354" w:rsidR="00407354" w:rsidRPr="009C4480">
      <w:pPr>
        <w:jc w:val="center"/>
      </w:pPr>
      <w:r w:rsidRPr="009C4480">
        <w:t>R E P U B L I K A  H R V A T S K A</w:t>
      </w:r>
    </w:p>
    <w:p w:rsidRDefault="00407354" w:rsidP="00407354" w:rsidR="00407354" w:rsidRPr="009C4480">
      <w:pPr>
        <w:jc w:val="center"/>
      </w:pPr>
    </w:p>
    <w:p w:rsidRDefault="00407354" w:rsidP="00407354" w:rsidR="00407354" w:rsidRPr="009C4480">
      <w:pPr>
        <w:jc w:val="center"/>
      </w:pPr>
      <w:r w:rsidRPr="009C4480">
        <w:t>R J E Š E N J E</w:t>
      </w:r>
    </w:p>
    <w:p w:rsidRDefault="00CA06DD" w:rsidP="00CA06DD" w:rsidR="00CA06DD" w:rsidRPr="000F3108">
      <w:pPr>
        <w:jc w:val="center"/>
      </w:pPr>
    </w:p>
    <w:p w:rsidRDefault="00CA06DD" w:rsidP="00CA06DD" w:rsidR="00CA06DD" w:rsidRPr="000F3108">
      <w:pPr>
        <w:jc w:val="both"/>
      </w:pPr>
      <w:r w:rsidRPr="000F3108">
        <w:tab/>
      </w:r>
      <w:r w:rsidR="000F3108">
        <w:t xml:space="preserve">Trgovački sud u Pazinu, po stečajnom sucu Damiru Rabaru, u stečajnom postupku nad stečajnim dužnikom TIGAR I LAV d.o.o. Pula, </w:t>
      </w:r>
      <w:proofErr w:type="spellStart"/>
      <w:r w:rsidR="000F3108">
        <w:t>Veruda</w:t>
      </w:r>
      <w:proofErr w:type="spellEnd"/>
      <w:r w:rsidR="000F3108">
        <w:t xml:space="preserve"> </w:t>
      </w:r>
      <w:proofErr w:type="spellStart"/>
      <w:r w:rsidR="000F3108">
        <w:t>29</w:t>
      </w:r>
      <w:proofErr w:type="spellEnd"/>
      <w:r w:rsidR="000F3108">
        <w:t xml:space="preserve">, </w:t>
      </w:r>
      <w:proofErr w:type="spellStart"/>
      <w:r w:rsidR="000F3108">
        <w:t>OIB</w:t>
      </w:r>
      <w:proofErr w:type="spellEnd"/>
      <w:r w:rsidR="000F3108">
        <w:t xml:space="preserve"> </w:t>
      </w:r>
      <w:proofErr w:type="spellStart"/>
      <w:r w:rsidR="000F3108">
        <w:t>43948862357</w:t>
      </w:r>
      <w:proofErr w:type="spellEnd"/>
      <w:r w:rsidRPr="000F3108">
        <w:t xml:space="preserve">, </w:t>
      </w:r>
      <w:proofErr w:type="spellStart"/>
      <w:r w:rsidRPr="000F3108">
        <w:t>2</w:t>
      </w:r>
      <w:r w:rsidR="000F3108">
        <w:t>1</w:t>
      </w:r>
      <w:proofErr w:type="spellEnd"/>
      <w:r w:rsidRPr="000F3108">
        <w:t xml:space="preserve">. </w:t>
      </w:r>
      <w:r w:rsidR="000F3108">
        <w:t xml:space="preserve">srpnja </w:t>
      </w:r>
      <w:proofErr w:type="spellStart"/>
      <w:r w:rsidRPr="000F3108">
        <w:t>20</w:t>
      </w:r>
      <w:r w:rsidR="000F3108">
        <w:t>17</w:t>
      </w:r>
      <w:proofErr w:type="spellEnd"/>
      <w:r w:rsidRPr="000F3108">
        <w:t xml:space="preserve">. godine </w:t>
      </w:r>
    </w:p>
    <w:p w:rsidRDefault="00CA06DD" w:rsidP="00CA06DD" w:rsidR="00CA06DD" w:rsidRPr="000F3108">
      <w:pPr>
        <w:jc w:val="both"/>
      </w:pPr>
    </w:p>
    <w:p w:rsidRDefault="00CA06DD" w:rsidP="00CA06DD" w:rsidR="00CA06DD" w:rsidRPr="000F3108">
      <w:pPr>
        <w:jc w:val="center"/>
      </w:pPr>
      <w:r w:rsidRPr="000F3108">
        <w:t xml:space="preserve">r i j e š i o   j e </w:t>
      </w:r>
    </w:p>
    <w:p w:rsidRDefault="00CA06DD" w:rsidP="00CA06DD" w:rsidR="00CA06DD" w:rsidRPr="000F3108"/>
    <w:p w:rsidRDefault="00CA06DD" w:rsidP="00CA06DD" w:rsidR="00CA06DD" w:rsidRPr="000F3108">
      <w:pPr>
        <w:numPr>
          <w:ilvl w:val="0"/>
          <w:numId w:val="1"/>
        </w:numPr>
        <w:jc w:val="both"/>
      </w:pPr>
      <w:r w:rsidRPr="000F3108">
        <w:t xml:space="preserve">Stečajni upravitelj stečajnog dužnika </w:t>
      </w:r>
      <w:r w:rsidR="00F30513">
        <w:t xml:space="preserve">TIGAR I LAV d.o.o. Pula, </w:t>
      </w:r>
      <w:proofErr w:type="spellStart"/>
      <w:r w:rsidR="00F30513">
        <w:t>Veruda</w:t>
      </w:r>
      <w:proofErr w:type="spellEnd"/>
      <w:r w:rsidR="00F30513">
        <w:t xml:space="preserve"> </w:t>
      </w:r>
      <w:proofErr w:type="spellStart"/>
      <w:r w:rsidR="00F30513">
        <w:t>29</w:t>
      </w:r>
      <w:proofErr w:type="spellEnd"/>
      <w:r w:rsidR="00F30513">
        <w:t xml:space="preserve">, </w:t>
      </w:r>
      <w:proofErr w:type="spellStart"/>
      <w:r w:rsidR="00F30513">
        <w:t>OIB</w:t>
      </w:r>
      <w:proofErr w:type="spellEnd"/>
      <w:r w:rsidR="00F30513">
        <w:t xml:space="preserve"> </w:t>
      </w:r>
      <w:proofErr w:type="spellStart"/>
      <w:r w:rsidR="00F30513">
        <w:t>43948862357</w:t>
      </w:r>
      <w:proofErr w:type="spellEnd"/>
      <w:r w:rsidRPr="000F3108">
        <w:t xml:space="preserve">, </w:t>
      </w:r>
      <w:r w:rsidR="00F30513">
        <w:t xml:space="preserve">Ivor </w:t>
      </w:r>
      <w:proofErr w:type="spellStart"/>
      <w:r w:rsidR="00F30513">
        <w:t>Pliskovac</w:t>
      </w:r>
      <w:proofErr w:type="spellEnd"/>
      <w:r w:rsidR="00F30513">
        <w:t xml:space="preserve"> iz Rijeke, Ive Marinkovića 2, </w:t>
      </w:r>
      <w:proofErr w:type="spellStart"/>
      <w:r w:rsidR="00F30513">
        <w:t>OIB</w:t>
      </w:r>
      <w:proofErr w:type="spellEnd"/>
      <w:r w:rsidR="00F30513">
        <w:t xml:space="preserve">: </w:t>
      </w:r>
      <w:proofErr w:type="spellStart"/>
      <w:r w:rsidR="00F30513">
        <w:t>33771945074</w:t>
      </w:r>
      <w:proofErr w:type="spellEnd"/>
      <w:r w:rsidR="00F30513">
        <w:t xml:space="preserve">. </w:t>
      </w:r>
      <w:proofErr w:type="spellStart"/>
      <w:r w:rsidR="00675AC7">
        <w:t>18</w:t>
      </w:r>
      <w:proofErr w:type="spellEnd"/>
      <w:r w:rsidR="00675AC7">
        <w:t>.</w:t>
      </w:r>
      <w:r w:rsidRPr="000F3108">
        <w:t xml:space="preserve"> </w:t>
      </w:r>
      <w:r w:rsidR="00F30513">
        <w:t xml:space="preserve">srpnja </w:t>
      </w:r>
      <w:proofErr w:type="spellStart"/>
      <w:r w:rsidRPr="000F3108">
        <w:t>20</w:t>
      </w:r>
      <w:r w:rsidR="00F30513">
        <w:t>17</w:t>
      </w:r>
      <w:proofErr w:type="spellEnd"/>
      <w:r w:rsidRPr="000F3108">
        <w:t xml:space="preserve">. godine prijavio je nedostatnost stečajne mase za podmirenje ostalih obveza stečajne mase temeljem članka </w:t>
      </w:r>
      <w:proofErr w:type="spellStart"/>
      <w:r w:rsidR="00F30513">
        <w:t>29</w:t>
      </w:r>
      <w:r w:rsidRPr="000F3108">
        <w:t>4</w:t>
      </w:r>
      <w:proofErr w:type="spellEnd"/>
      <w:r w:rsidRPr="000F3108">
        <w:t>. Stečajnog zakona, te predložio i obustavu i zaključenje stečajnog postupka.</w:t>
      </w:r>
    </w:p>
    <w:p w:rsidRDefault="00CA06DD" w:rsidP="00CA06DD" w:rsidR="00CA06DD" w:rsidRPr="000F3108">
      <w:pPr>
        <w:jc w:val="both"/>
      </w:pPr>
    </w:p>
    <w:p w:rsidRDefault="00CA06DD" w:rsidP="00CA06DD" w:rsidR="00CA06DD" w:rsidRPr="000F3108">
      <w:pPr>
        <w:numPr>
          <w:ilvl w:val="0"/>
          <w:numId w:val="1"/>
        </w:numPr>
        <w:jc w:val="both"/>
      </w:pPr>
      <w:r w:rsidRPr="000F3108">
        <w:t xml:space="preserve">Pozivaju se vjerovnici stečajne mase u roku od 8 dana od objave ovog </w:t>
      </w:r>
      <w:r w:rsidR="00407354">
        <w:t>rješenja na e-oglasnoj ploči sudova</w:t>
      </w:r>
      <w:r w:rsidRPr="000F3108">
        <w:t xml:space="preserve"> očitovati se o prijavi nedostatnosti stečajne mase, a svoje su očitovanje u ostavljenom roku dužni dostaviti u sudski spis s pozivom na broj </w:t>
      </w:r>
      <w:r w:rsidR="00407354">
        <w:t>St-</w:t>
      </w:r>
      <w:proofErr w:type="spellStart"/>
      <w:r w:rsidR="00F30513" w:rsidRPr="000F3108">
        <w:t>1017</w:t>
      </w:r>
      <w:proofErr w:type="spellEnd"/>
      <w:r w:rsidR="00F30513" w:rsidRPr="000F3108">
        <w:t>/</w:t>
      </w:r>
      <w:proofErr w:type="spellStart"/>
      <w:r w:rsidR="00F30513" w:rsidRPr="000F3108">
        <w:t>16</w:t>
      </w:r>
      <w:proofErr w:type="spellEnd"/>
      <w:r w:rsidRPr="000F3108">
        <w:t>.</w:t>
      </w:r>
    </w:p>
    <w:p w:rsidRDefault="00CA06DD" w:rsidP="00CA06DD" w:rsidR="00CA06DD" w:rsidRPr="000F3108">
      <w:pPr>
        <w:jc w:val="both"/>
      </w:pPr>
    </w:p>
    <w:p w:rsidRDefault="00BD5EE5" w:rsidP="00BD5EE5" w:rsidR="00BD5EE5" w:rsidRPr="00B167AD">
      <w:pPr>
        <w:pStyle w:val="Odlomakpopisa"/>
        <w:numPr>
          <w:ilvl w:val="0"/>
          <w:numId w:val="1"/>
        </w:numPr>
        <w:jc w:val="both"/>
      </w:pPr>
      <w:r w:rsidRPr="00B167AD">
        <w:t xml:space="preserve">Skupština vjerovnika u stečajnom postupku </w:t>
      </w:r>
      <w:r>
        <w:t xml:space="preserve">nad dužnikom TIGAR I LAV d.o.o. Pula </w:t>
      </w:r>
      <w:r w:rsidRPr="00B167AD">
        <w:t>održati će se dana</w:t>
      </w:r>
    </w:p>
    <w:p w:rsidRDefault="00BD5EE5" w:rsidP="0096661C" w:rsidR="00BD5EE5">
      <w:pPr>
        <w:jc w:val="center"/>
      </w:pPr>
    </w:p>
    <w:p w:rsidRDefault="006B1BEB" w:rsidP="0096661C" w:rsidR="006B0198" w:rsidRPr="000F3108">
      <w:pPr>
        <w:jc w:val="center"/>
      </w:pPr>
      <w:proofErr w:type="spellStart"/>
      <w:r>
        <w:t>11</w:t>
      </w:r>
      <w:proofErr w:type="spellEnd"/>
      <w:r>
        <w:t>.</w:t>
      </w:r>
      <w:r w:rsidR="006B0198" w:rsidRPr="000F3108">
        <w:t xml:space="preserve"> </w:t>
      </w:r>
      <w:r w:rsidR="0096661C">
        <w:t xml:space="preserve">rujna </w:t>
      </w:r>
      <w:proofErr w:type="spellStart"/>
      <w:r w:rsidR="006B0198" w:rsidRPr="000F3108">
        <w:t>20</w:t>
      </w:r>
      <w:r w:rsidR="0096661C">
        <w:t>17</w:t>
      </w:r>
      <w:proofErr w:type="spellEnd"/>
      <w:r w:rsidR="006B0198" w:rsidRPr="000F3108">
        <w:t xml:space="preserve">. u </w:t>
      </w:r>
      <w:proofErr w:type="spellStart"/>
      <w:r>
        <w:t>13</w:t>
      </w:r>
      <w:proofErr w:type="spellEnd"/>
      <w:r>
        <w:t>:</w:t>
      </w:r>
      <w:proofErr w:type="spellStart"/>
      <w:r>
        <w:t>00</w:t>
      </w:r>
      <w:proofErr w:type="spellEnd"/>
      <w:r>
        <w:t xml:space="preserve"> </w:t>
      </w:r>
      <w:r w:rsidR="006B0198" w:rsidRPr="000F3108">
        <w:t>sati,</w:t>
      </w:r>
      <w:r w:rsidR="00E91BD3" w:rsidRPr="000F3108">
        <w:t xml:space="preserve"> u prostorijama</w:t>
      </w:r>
      <w:r w:rsidR="006B0198" w:rsidRPr="000F3108">
        <w:t xml:space="preserve"> Trgovačk</w:t>
      </w:r>
      <w:r w:rsidR="00E91BD3" w:rsidRPr="000F3108">
        <w:t>og</w:t>
      </w:r>
      <w:r w:rsidR="006B0198" w:rsidRPr="000F3108">
        <w:t xml:space="preserve"> sud</w:t>
      </w:r>
      <w:r w:rsidR="00E91BD3" w:rsidRPr="000F3108">
        <w:t>a</w:t>
      </w:r>
      <w:r w:rsidR="006B0198" w:rsidRPr="000F3108">
        <w:t xml:space="preserve"> u Pazinu,</w:t>
      </w:r>
    </w:p>
    <w:p w:rsidRDefault="006B0198" w:rsidP="006B0198" w:rsidR="006B0198" w:rsidRPr="000F3108">
      <w:pPr>
        <w:jc w:val="center"/>
      </w:pPr>
      <w:proofErr w:type="spellStart"/>
      <w:r w:rsidRPr="000F3108">
        <w:t>Dršćevka</w:t>
      </w:r>
      <w:proofErr w:type="spellEnd"/>
      <w:r w:rsidRPr="000F3108">
        <w:t xml:space="preserve"> 1, soba broj II</w:t>
      </w:r>
    </w:p>
    <w:p w:rsidRDefault="006B0198" w:rsidP="006B0198" w:rsidR="006B0198" w:rsidRPr="000F3108">
      <w:pPr>
        <w:jc w:val="center"/>
      </w:pPr>
    </w:p>
    <w:p w:rsidRDefault="006B0198" w:rsidP="006B0198" w:rsidR="006B0198" w:rsidRPr="000F3108">
      <w:pPr>
        <w:jc w:val="both"/>
      </w:pPr>
      <w:r w:rsidRPr="000F3108">
        <w:t xml:space="preserve">                   sa Dnevnim redom:</w:t>
      </w:r>
    </w:p>
    <w:p w:rsidRDefault="006B0198" w:rsidP="006B0198" w:rsidR="006B0198" w:rsidRPr="000F3108">
      <w:pPr>
        <w:numPr>
          <w:ilvl w:val="0"/>
          <w:numId w:val="2"/>
        </w:numPr>
        <w:jc w:val="both"/>
      </w:pPr>
      <w:r w:rsidRPr="000F3108">
        <w:t>Izjašnjavanje o prijavi nedostatnosti stečajne mase.</w:t>
      </w:r>
    </w:p>
    <w:p w:rsidRDefault="006B0198" w:rsidP="006B0198" w:rsidR="006B0198" w:rsidRPr="000F3108">
      <w:pPr>
        <w:numPr>
          <w:ilvl w:val="0"/>
          <w:numId w:val="2"/>
        </w:numPr>
        <w:jc w:val="both"/>
      </w:pPr>
      <w:r w:rsidRPr="000F3108">
        <w:t>Raspravljanje o završnom računu stečajnog upravitelja.</w:t>
      </w:r>
    </w:p>
    <w:p w:rsidRDefault="006B0198" w:rsidP="006B0198" w:rsidR="006B0198" w:rsidRPr="000F3108">
      <w:pPr>
        <w:numPr>
          <w:ilvl w:val="0"/>
          <w:numId w:val="2"/>
        </w:numPr>
        <w:jc w:val="both"/>
      </w:pPr>
      <w:r w:rsidRPr="000F3108">
        <w:t>Raspravljanje o prijedlogu za obustavu i zaključenje stečajnog postupka.</w:t>
      </w:r>
    </w:p>
    <w:p w:rsidRDefault="006B0198" w:rsidP="006B0198" w:rsidR="006B0198" w:rsidRPr="000F3108">
      <w:pPr>
        <w:jc w:val="both"/>
      </w:pPr>
    </w:p>
    <w:p w:rsidRDefault="006B0198" w:rsidP="006B0198" w:rsidR="006B0198" w:rsidRPr="000F3108">
      <w:pPr>
        <w:jc w:val="center"/>
      </w:pPr>
      <w:r w:rsidRPr="000F3108">
        <w:t xml:space="preserve">U Pazinu, dana </w:t>
      </w:r>
      <w:proofErr w:type="spellStart"/>
      <w:r w:rsidR="0096661C">
        <w:t>21</w:t>
      </w:r>
      <w:proofErr w:type="spellEnd"/>
      <w:r w:rsidRPr="000F3108">
        <w:t xml:space="preserve">. </w:t>
      </w:r>
      <w:r w:rsidR="0096661C">
        <w:t xml:space="preserve">srpnja </w:t>
      </w:r>
      <w:proofErr w:type="spellStart"/>
      <w:r w:rsidRPr="000F3108">
        <w:t>20</w:t>
      </w:r>
      <w:r w:rsidR="0096661C">
        <w:t>17</w:t>
      </w:r>
      <w:proofErr w:type="spellEnd"/>
      <w:r w:rsidRPr="000F3108">
        <w:t>. godine</w:t>
      </w:r>
    </w:p>
    <w:p w:rsidRDefault="006B0198" w:rsidP="006B0198" w:rsidR="006B0198" w:rsidRPr="000F3108">
      <w:pPr>
        <w:jc w:val="center"/>
      </w:pPr>
    </w:p>
    <w:p w:rsidRDefault="006B0198" w:rsidP="006B0198" w:rsidR="006B0198" w:rsidRPr="000F3108">
      <w:pPr>
        <w:jc w:val="center"/>
      </w:pPr>
      <w:r w:rsidRPr="000F3108">
        <w:tab/>
      </w:r>
      <w:r w:rsidRPr="000F3108">
        <w:tab/>
      </w:r>
      <w:r w:rsidRPr="000F3108">
        <w:tab/>
      </w:r>
      <w:r w:rsidRPr="000F3108">
        <w:tab/>
      </w:r>
      <w:r w:rsidRPr="000F3108">
        <w:tab/>
      </w:r>
      <w:r w:rsidRPr="000F3108">
        <w:tab/>
        <w:t xml:space="preserve">           Stečajni sudac</w:t>
      </w:r>
    </w:p>
    <w:p w:rsidRDefault="006B0198" w:rsidP="006B0198" w:rsidR="006B0198" w:rsidRPr="000F3108">
      <w:pPr>
        <w:jc w:val="center"/>
      </w:pPr>
      <w:r w:rsidRPr="000F3108">
        <w:tab/>
      </w:r>
      <w:r w:rsidRPr="000F3108">
        <w:tab/>
      </w:r>
      <w:r w:rsidRPr="000F3108">
        <w:tab/>
        <w:t xml:space="preserve">                                             </w:t>
      </w:r>
      <w:r w:rsidR="00A14C92" w:rsidRPr="000F3108">
        <w:t xml:space="preserve"> Damir Rabar</w:t>
      </w:r>
      <w:r w:rsidR="00BD5EE5">
        <w:t>,v.r.</w:t>
      </w:r>
    </w:p>
    <w:p w:rsidRDefault="006B0198" w:rsidP="006B0198" w:rsidR="006B0198" w:rsidRPr="000F3108">
      <w:pPr>
        <w:jc w:val="center"/>
      </w:pPr>
    </w:p>
    <w:p w:rsidRDefault="006B0198" w:rsidP="006B0198" w:rsidR="006B0198" w:rsidRPr="000F3108">
      <w:pPr>
        <w:jc w:val="center"/>
      </w:pPr>
    </w:p>
    <w:p w:rsidRDefault="006B0198" w:rsidP="006B0198" w:rsidR="006B0198" w:rsidRPr="000F3108">
      <w:pPr>
        <w:jc w:val="both"/>
      </w:pPr>
      <w:r w:rsidRPr="000F3108">
        <w:t>UPUTA O PRAVNOM LIJEKU</w:t>
      </w:r>
    </w:p>
    <w:p w:rsidRDefault="006B0198" w:rsidP="006B0198" w:rsidR="006B0198" w:rsidRPr="000F3108">
      <w:pPr>
        <w:jc w:val="both"/>
      </w:pPr>
      <w:r w:rsidRPr="000F3108">
        <w:t>Protiv ovog rješenja nije dopuštena žalba.</w:t>
      </w:r>
    </w:p>
    <w:p w:rsidRDefault="00153735" w:rsidP="00CA06DD" w:rsidR="00153735" w:rsidRPr="000F3108"/>
    <w:p w:rsidRDefault="006B0198" w:rsidP="00CA06DD" w:rsidR="006B0198" w:rsidRPr="000F3108">
      <w:r w:rsidRPr="000F3108">
        <w:t>DNA:</w:t>
      </w:r>
    </w:p>
    <w:p w:rsidRDefault="00407354" w:rsidP="00CA06DD" w:rsidR="003368A9">
      <w:r>
        <w:t xml:space="preserve">- </w:t>
      </w:r>
      <w:r w:rsidR="003368A9" w:rsidRPr="000F3108">
        <w:t>Stečajni upravitelj</w:t>
      </w:r>
      <w:r>
        <w:t xml:space="preserve"> Ivor </w:t>
      </w:r>
      <w:proofErr w:type="spellStart"/>
      <w:r>
        <w:t>Pliskovac</w:t>
      </w:r>
      <w:proofErr w:type="spellEnd"/>
    </w:p>
    <w:p w:rsidRDefault="00407354" w:rsidP="00CA06DD" w:rsidR="00407354" w:rsidRPr="000F3108">
      <w:r>
        <w:t>- e- oglasna ploča (8 dana)</w:t>
      </w:r>
    </w:p>
    <w:sectPr w:rsidSect="00407354" w:rsidR="00407354" w:rsidRPr="000F3108">
      <w:headerReference w:type="default" r:id="rId10"/>
      <w:pgSz w:h="16838" w:w="11906"/>
      <w:pgMar w:gutter="0" w:footer="708" w:header="708" w:left="1418" w:bottom="907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C84" w:rsidP="00407354" w:rsidR="00FD4C84">
      <w:r>
        <w:separator/>
      </w:r>
    </w:p>
  </w:endnote>
  <w:endnote w:id="0" w:type="continuationSeparator">
    <w:p w:rsidRDefault="00FD4C84" w:rsidP="00407354" w:rsidR="00FD4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C84" w:rsidP="00407354" w:rsidR="00FD4C84">
      <w:r>
        <w:separator/>
      </w:r>
    </w:p>
  </w:footnote>
  <w:footnote w:id="0" w:type="continuationSeparator">
    <w:p w:rsidRDefault="00FD4C84" w:rsidP="00407354" w:rsidR="00FD4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C84" w:rsidP="00407354" w:rsidR="00FD4C84" w:rsidRPr="000F3108">
    <w:pPr>
      <w:ind w:firstLine="708" w:left="5664"/>
      <w:jc w:val="both"/>
    </w:pPr>
    <w:r w:rsidRPr="000F3108">
      <w:t xml:space="preserve">Poslovni </w:t>
    </w:r>
    <w:proofErr w:type="spellStart"/>
    <w:r w:rsidRPr="000F3108">
      <w:t>br</w:t>
    </w:r>
    <w:proofErr w:type="spellEnd"/>
    <w:r w:rsidRPr="000F3108">
      <w:t>: St-</w:t>
    </w:r>
    <w:proofErr w:type="spellStart"/>
    <w:r w:rsidRPr="000F3108">
      <w:t>1017</w:t>
    </w:r>
    <w:proofErr w:type="spellEnd"/>
    <w:r w:rsidRPr="000F3108">
      <w:t>/</w:t>
    </w:r>
    <w:proofErr w:type="spellStart"/>
    <w:r w:rsidRPr="000F3108">
      <w:t>16</w:t>
    </w:r>
    <w:proofErr w:type="spellEnd"/>
    <w:r w:rsidRPr="000F3108">
      <w:t>-</w:t>
    </w:r>
    <w:proofErr w:type="spellStart"/>
    <w:r>
      <w:t>49</w:t>
    </w:r>
    <w:proofErr w:type="spellEnd"/>
  </w:p>
  <w:p w:rsidRDefault="00FD4C84" w:rsidP="00407354" w:rsidR="00FD4C8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24EA86E6"/>
    <w:lvl w:tplc="CDBE98B6" w:ilvl="0">
      <w:start w:val="1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C14A23"/>
    <w:multiLevelType w:val="hybridMultilevel"/>
    <w:tmpl w:val="9566FD04"/>
    <w:lvl w:tplc="420A09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FFE30E2"/>
    <w:multiLevelType w:val="hybridMultilevel"/>
    <w:tmpl w:val="71D0BB48"/>
    <w:lvl w:tplc="B8004F38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4">
    <w:nsid w:val="76CB2171"/>
    <w:multiLevelType w:val="hybridMultilevel"/>
    <w:tmpl w:val="661464EA"/>
    <w:lvl w:tplc="B0AA191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519"/>
    <w:rsid w:val="000F3108"/>
    <w:rsid w:val="00114519"/>
    <w:rsid w:val="00151166"/>
    <w:rsid w:val="00153735"/>
    <w:rsid w:val="003368A9"/>
    <w:rsid w:val="00407354"/>
    <w:rsid w:val="004D4519"/>
    <w:rsid w:val="005A3607"/>
    <w:rsid w:val="00657CA8"/>
    <w:rsid w:val="00675AC7"/>
    <w:rsid w:val="006B0198"/>
    <w:rsid w:val="006B1BEB"/>
    <w:rsid w:val="006C0AE1"/>
    <w:rsid w:val="006D1445"/>
    <w:rsid w:val="0096661C"/>
    <w:rsid w:val="00A07B2D"/>
    <w:rsid w:val="00A14C92"/>
    <w:rsid w:val="00BA3AF3"/>
    <w:rsid w:val="00BD5EE5"/>
    <w:rsid w:val="00C55A38"/>
    <w:rsid w:val="00CA06DD"/>
    <w:rsid w:val="00E91BD3"/>
    <w:rsid w:val="00EA4900"/>
    <w:rsid w:val="00EE0557"/>
    <w:rsid w:val="00F30513"/>
    <w:rsid w:val="00FD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06D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0A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0AE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073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735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73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735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5E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51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51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51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51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06D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0A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0AE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0735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735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73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735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5E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51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51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51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51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186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TIGAR I LAV d.o.o. PULA</izvorni_sadrzaj>
    <derivirana_varijabla naziv="DomainObject.Predmet.ProtustrankaFormated_1">  TIGAR I LAV d.o.o. PULA</derivirana_varijabla>
  </DomainObject.Predmet.ProtustrankaFormated>
  <DomainObject.Predmet.ProtustrankaFormatedOIB>
    <izvorni_sadrzaj>  TIGAR I LAV d.o.o. PULA, OIB 43948862357</izvorni_sadrzaj>
    <derivirana_varijabla naziv="DomainObject.Predmet.ProtustrankaFormatedOIB_1">  TIGAR I LAV d.o.o. PULA, OIB 43948862357</derivirana_varijabla>
  </DomainObject.Predmet.ProtustrankaFormatedOIB>
  <DomainObject.Predmet.ProtustrankaFormatedWithAdress>
    <izvorni_sadrzaj> TIGAR I LAV d.o.o. PULA, Veruda 29, 52100 Pula</izvorni_sadrzaj>
    <derivirana_varijabla naziv="DomainObject.Predmet.ProtustrankaFormatedWithAdress_1"> TIGAR I LAV d.o.o. PULA, Veruda 29, 52100 Pula</derivirana_varijabla>
  </DomainObject.Predmet.ProtustrankaFormatedWithAdress>
  <DomainObject.Predmet.ProtustrankaFormatedWithAdressOIB>
    <izvorni_sadrzaj> TIGAR I LAV d.o.o. PULA, OIB 43948862357, Veruda 29, 52100 Pula</izvorni_sadrzaj>
    <derivirana_varijabla naziv="DomainObject.Predmet.ProtustrankaFormatedWithAdressOIB_1"> TIGAR I LAV d.o.o. PULA, OIB 43948862357, Veruda 29, 52100 Pula</derivirana_varijabla>
  </DomainObject.Predmet.ProtustrankaFormatedWithAdressOIB>
  <DomainObject.Predmet.ProtustrankaWithAdress>
    <izvorni_sadrzaj>TIGAR I LAV d.o.o. PULA Veruda 29, 52100 Pula</izvorni_sadrzaj>
    <derivirana_varijabla naziv="DomainObject.Predmet.ProtustrankaWithAdress_1">TIGAR I LAV d.o.o. PULA Veruda 29, 52100 Pula</derivirana_varijabla>
  </DomainObject.Predmet.ProtustrankaWithAdress>
  <DomainObject.Predmet.ProtustrankaWithAdressOIB>
    <izvorni_sadrzaj>TIGAR I LAV d.o.o. PULA, OIB 43948862357, Veruda 29, 52100 Pula</izvorni_sadrzaj>
    <derivirana_varijabla naziv="DomainObject.Predmet.ProtustrankaWithAdressOIB_1">TIGAR I LAV d.o.o. PULA, OIB 43948862357, Veruda 29, 52100 Pula</derivirana_varijabla>
  </DomainObject.Predmet.ProtustrankaWithAdressOIB>
  <DomainObject.Predmet.ProtustrankaNazivFormated>
    <izvorni_sadrzaj>TIGAR I LAV d.o.o. PULA</izvorni_sadrzaj>
    <derivirana_varijabla naziv="DomainObject.Predmet.ProtustrankaNazivFormated_1">TIGAR I LAV d.o.o. PULA</derivirana_varijabla>
  </DomainObject.Predmet.ProtustrankaNazivFormated>
  <DomainObject.Predmet.ProtustrankaNazivFormatedOIB>
    <izvorni_sadrzaj>TIGAR I LAV d.o.o. PULA, OIB 43948862357</izvorni_sadrzaj>
    <derivirana_varijabla naziv="DomainObject.Predmet.ProtustrankaNazivFormatedOIB_1">TIGAR I LAV d.o.o. PULA, OIB 43948862357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ŠANGULIN d.o.o. BIOGRAD NA MORU zastupanog po punomoćniku ZOU Rikardo Perković i dr.</izvorni_sadrzaj>
    <derivirana_varijabla naziv="DomainObject.Predmet.StrankaFormated_1">  ŠANGULIN d.o.o. BIOGRAD NA MORU zastupanog po punomoćniku ZOU Rikardo Perković i dr.</derivirana_varijabla>
  </DomainObject.Predmet.StrankaFormated>
  <DomainObject.Predmet.StrankaFormatedOIB>
    <izvorni_sadrzaj>  ŠANGULIN d.o.o. BIOGRAD NA MORU, OIB 52945228571 zastupanog po punomoćniku ZOU Rikardo Perković i dr.</izvorni_sadrzaj>
    <derivirana_varijabla naziv="DomainObject.Predmet.StrankaFormatedOIB_1">  ŠANGULIN d.o.o. BIOGRAD NA MORU, OIB 52945228571 zastupanog po punomoćniku ZOU Rikardo Perković i dr.</derivirana_varijabla>
  </DomainObject.Predmet.StrankaFormatedOIB>
  <DomainObject.Predmet.StrankaFormatedWithAdress>
    <izvorni_sadrzaj> ŠANGULIN d.o.o. BIOGRAD NA MORU, Kraljice Jelene 3, 23210 Biograd Na Moru zastupanog po punomoćniku ZOU Rikardo Perković i dr.</izvorni_sadrzaj>
    <derivirana_varijabla naziv="DomainObject.Predmet.StrankaFormatedWithAdress_1"> ŠANGULIN d.o.o. BIOGRAD NA MORU, Kraljice Jelene 3, 23210 Biograd Na Moru zastupanog po punomoćniku ZOU Rikardo Perković i dr.</derivirana_varijabla>
  </DomainObject.Predmet.StrankaFormatedWithAdress>
  <DomainObject.Predmet.StrankaFormatedWithAdressOIB>
    <izvorni_sadrzaj> ŠANGULIN d.o.o. BIOGRAD NA MORU, OIB 52945228571, Kraljice Jelene 3, 23210 Biograd Na Moru zastupanog po punomoćniku ZOU Rikardo Perković i dr.</izvorni_sadrzaj>
    <derivirana_varijabla naziv="DomainObject.Predmet.StrankaFormatedWithAdressOIB_1"> ŠANGULIN d.o.o. BIOGRAD NA MORU, OIB 52945228571, Kraljice Jelene 3, 23210 Biograd Na Moru zastupanog po punomoćniku ZOU Rikardo Perković i dr.</derivirana_varijabla>
  </DomainObject.Predmet.StrankaFormatedWithAdressOIB>
  <DomainObject.Predmet.StrankaWithAdress>
    <izvorni_sadrzaj>ŠANGULIN d.o.o. BIOGRAD NA MORU Kraljice Jelene 3,23210 Biograd Na Moru</izvorni_sadrzaj>
    <derivirana_varijabla naziv="DomainObject.Predmet.StrankaWithAdress_1">ŠANGULIN d.o.o. BIOGRAD NA MORU Kraljice Jelene 3,23210 Biograd Na Moru</derivirana_varijabla>
  </DomainObject.Predmet.StrankaWithAdress>
  <DomainObject.Predmet.StrankaWithAdressOIB>
    <izvorni_sadrzaj>ŠANGULIN d.o.o. BIOGRAD NA MORU, OIB 52945228571, Kraljice Jelene 3,23210 Biograd Na Moru</izvorni_sadrzaj>
    <derivirana_varijabla naziv="DomainObject.Predmet.StrankaWithAdressOIB_1">ŠANGULIN d.o.o. BIOGRAD NA MORU, OIB 52945228571, Kraljice Jelene 3,23210 Biograd Na Moru</derivirana_varijabla>
  </DomainObject.Predmet.StrankaWithAdressOIB>
  <DomainObject.Predmet.StrankaNazivFormated>
    <izvorni_sadrzaj>ŠANGULIN d.o.o. BIOGRAD NA MORU</izvorni_sadrzaj>
    <derivirana_varijabla naziv="DomainObject.Predmet.StrankaNazivFormated_1">ŠANGULIN d.o.o. BIOGRAD NA MORU</derivirana_varijabla>
  </DomainObject.Predmet.StrankaNazivFormated>
  <DomainObject.Predmet.StrankaNazivFormatedOIB>
    <izvorni_sadrzaj>ŠANGULIN d.o.o. BIOGRAD NA MORU, OIB 52945228571</izvorni_sadrzaj>
    <derivirana_varijabla naziv="DomainObject.Predmet.StrankaNazivFormatedOIB_1">ŠANGULIN d.o.o. BIOGRAD NA MORU, OIB 52945228571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28035.98</izvorni_sadrzaj>
    <derivirana_varijabla naziv="DomainObject.Predmet.TrenutnaVrijednost_1">28035.98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ŠANGULIN d.o.o. BIOGRAD NA MORU zastupanog po punomoćniku ZOU Rikardo Perković i dr.</item>
    </izvorni_sadrzaj>
    <derivirana_varijabla naziv="DomainObject.Predmet.StrankaListFormated_1">
      <item>ŠANGULIN d.o.o. BIOGRAD NA MORU zastupanog po punomoćniku ZOU Rikardo Perković i dr.</item>
    </derivirana_varijabla>
  </DomainObject.Predmet.StrankaListFormated>
  <DomainObject.Predmet.StrankaListFormatedOIB>
    <izvorni_sadrzaj>
      <item>ŠANGULIN d.o.o. BIOGRAD NA MORU, OIB 52945228571 zastupanog po punomoćniku ZOU Rikardo Perković i dr.</item>
    </izvorni_sadrzaj>
    <derivirana_varijabla naziv="DomainObject.Predmet.StrankaListFormatedOIB_1">
      <item>ŠANGULIN d.o.o. BIOGRAD NA MORU, OIB 52945228571 zastupanog po punomoćniku ZOU Rikardo Perković i dr.</item>
    </derivirana_varijabla>
  </DomainObject.Predmet.StrankaListFormatedOIB>
  <DomainObject.Predmet.StrankaListFormatedWithAdress>
    <izvorni_sadrzaj>
      <item>ŠANGULIN d.o.o. BIOGRAD NA MORU, Kraljice Jelene 3, 23210 Biograd Na Moru zastupanog po punomoćniku ZOU Rikardo Perković i dr.</item>
    </izvorni_sadrzaj>
    <derivirana_varijabla naziv="DomainObject.Predmet.StrankaListFormatedWithAdress_1">
      <item>ŠANGULIN d.o.o. BIOGRAD NA MORU, Kraljice Jelene 3, 23210 Biograd Na Moru zastupanog po punomoćniku ZOU Rikardo Perković i dr.</item>
    </derivirana_varijabla>
  </DomainObject.Predmet.StrankaListFormatedWithAdress>
  <DomainObject.Predmet.StrankaListFormatedWithAdressOIB>
    <izvorni_sadrzaj>
      <item>ŠANGULIN d.o.o. BIOGRAD NA MORU, OIB 52945228571, Kraljice Jelene 3, 23210 Biograd Na Moru zastupanog po punomoćniku ZOU Rikardo Perković i dr.</item>
    </izvorni_sadrzaj>
    <derivirana_varijabla naziv="DomainObject.Predmet.StrankaListFormatedWithAdressOIB_1">
      <item>ŠANGULIN d.o.o. BIOGRAD NA MORU, OIB 52945228571, Kraljice Jelene 3, 23210 Biograd Na Moru zastupanog po punomoćniku ZOU Rikardo Perković i dr.</item>
    </derivirana_varijabla>
  </DomainObject.Predmet.StrankaListFormatedWithAdressOIB>
  <DomainObject.Predmet.StrankaListNazivFormated>
    <izvorni_sadrzaj>
      <item>ŠANGULIN d.o.o. BIOGRAD NA MORU</item>
    </izvorni_sadrzaj>
    <derivirana_varijabla naziv="DomainObject.Predmet.StrankaListNazivFormated_1">
      <item>ŠANGULIN d.o.o. BIOGRAD NA MORU</item>
    </derivirana_varijabla>
  </DomainObject.Predmet.StrankaListNazivFormated>
  <DomainObject.Predmet.StrankaListNazivFormatedOIB>
    <izvorni_sadrzaj>
      <item>ŠANGULIN d.o.o. BIOGRAD NA MORU, OIB 52945228571</item>
    </izvorni_sadrzaj>
    <derivirana_varijabla naziv="DomainObject.Predmet.StrankaListNazivFormatedOIB_1">
      <item>ŠANGULIN d.o.o. BIOGRAD NA MORU, OIB 52945228571</item>
    </derivirana_varijabla>
  </DomainObject.Predmet.StrankaListNazivFormatedOIB>
  <DomainObject.Predmet.ProtuStrankaListFormated>
    <izvorni_sadrzaj>
      <item>TIGAR I LAV d.o.o. PULA</item>
    </izvorni_sadrzaj>
    <derivirana_varijabla naziv="DomainObject.Predmet.ProtuStrankaListFormated_1">
      <item>TIGAR I LAV d.o.o. PULA</item>
    </derivirana_varijabla>
  </DomainObject.Predmet.ProtuStrankaListFormated>
  <DomainObject.Predmet.ProtuStrankaListFormatedOIB>
    <izvorni_sadrzaj>
      <item>TIGAR I LAV d.o.o. PULA, OIB 43948862357</item>
    </izvorni_sadrzaj>
    <derivirana_varijabla naziv="DomainObject.Predmet.ProtuStrankaListFormatedOIB_1">
      <item>TIGAR I LAV d.o.o. PULA, OIB 43948862357</item>
    </derivirana_varijabla>
  </DomainObject.Predmet.ProtuStrankaListFormatedOIB>
  <DomainObject.Predmet.ProtuStrankaListFormatedWithAdress>
    <izvorni_sadrzaj>
      <item>TIGAR I LAV d.o.o. PULA, Veruda 29, 52100 Pula</item>
    </izvorni_sadrzaj>
    <derivirana_varijabla naziv="DomainObject.Predmet.ProtuStrankaListFormatedWithAdress_1">
      <item>TIGAR I LAV d.o.o. PULA, Veruda 29, 52100 Pula</item>
    </derivirana_varijabla>
  </DomainObject.Predmet.ProtuStrankaListFormatedWithAdress>
  <DomainObject.Predmet.ProtuStrankaListFormatedWithAdressOIB>
    <izvorni_sadrzaj>
      <item>TIGAR I LAV d.o.o. PULA, OIB 43948862357, Veruda 29, 52100 Pula</item>
    </izvorni_sadrzaj>
    <derivirana_varijabla naziv="DomainObject.Predmet.ProtuStrankaListFormatedWithAdressOIB_1">
      <item>TIGAR I LAV d.o.o. PULA, OIB 43948862357, Veruda 29, 52100 Pula</item>
    </derivirana_varijabla>
  </DomainObject.Predmet.ProtuStrankaListFormatedWithAdressOIB>
  <DomainObject.Predmet.ProtuStrankaListNazivFormated>
    <izvorni_sadrzaj>
      <item>TIGAR I LAV d.o.o. PULA</item>
    </izvorni_sadrzaj>
    <derivirana_varijabla naziv="DomainObject.Predmet.ProtuStrankaListNazivFormated_1">
      <item>TIGAR I LAV d.o.o. PULA</item>
    </derivirana_varijabla>
  </DomainObject.Predmet.ProtuStrankaListNazivFormated>
  <DomainObject.Predmet.ProtuStrankaListNazivFormatedOIB>
    <izvorni_sadrzaj>
      <item>TIGAR I LAV d.o.o. PULA, OIB 43948862357</item>
    </izvorni_sadrzaj>
    <derivirana_varijabla naziv="DomainObject.Predmet.ProtuStrankaListNazivFormatedOIB_1">
      <item>TIGAR I LAV d.o.o. PULA, OIB 43948862357</item>
    </derivirana_varijabla>
  </DomainObject.Predmet.ProtuStrankaListNazivFormatedOIB>
  <DomainObject.Predmet.OstaliListFormated>
    <izvorni_sadrzaj>
      <item>ZOU Rikardo Perković i dr. punomoćnik sudionika u postupku ŠANGULIN d.o.o. BIOGRAD NA MORU</item>
    </izvorni_sadrzaj>
    <derivirana_varijabla naziv="DomainObject.Predmet.OstaliListFormated_1">
      <item>ZOU Rikardo Perković i dr. punomoćnik sudionika u postupku ŠANGULIN d.o.o. BIOGRAD NA MORU</item>
    </derivirana_varijabla>
  </DomainObject.Predmet.OstaliListFormated>
  <DomainObject.Predmet.OstaliListFormatedOIB>
    <izvorni_sadrzaj>
      <item>ZOU Rikardo Perković i dr. punomoćnik sudionika u postupku ŠANGULIN d.o.o. BIOGRAD NA MORU</item>
    </izvorni_sadrzaj>
    <derivirana_varijabla naziv="DomainObject.Predmet.OstaliListFormatedOIB_1">
      <item>ZOU Rikardo Perković i dr. punomoćnik sudionika u postupku ŠANGULIN d.o.o. BIOGRAD NA MORU</item>
    </derivirana_varijabla>
  </DomainObject.Predmet.OstaliListFormatedOIB>
  <DomainObject.Predmet.OstaliListFormatedWithAdress>
    <izvorni_sadrzaj>
      <item>ZOU Rikardo Perković i dr., Elizabete Kotomanić 11/II, 23000 Zadar punomoćnik sudionika u postupku ŠANGULIN d.o.o. BIOGRAD NA MORU</item>
    </izvorni_sadrzaj>
    <derivirana_varijabla naziv="DomainObject.Predmet.OstaliListFormatedWithAdress_1">
      <item>ZOU Rikardo Perković i dr., Elizabete Kotomanić 11/II, 23000 Zadar punomoćnik sudionika u postupku ŠANGULIN d.o.o. BIOGRAD NA MORU</item>
    </derivirana_varijabla>
  </DomainObject.Predmet.OstaliListFormatedWithAdress>
  <DomainObject.Predmet.OstaliListFormatedWithAdressOIB>
    <izvorni_sadrzaj>
      <item>ZOU Rikardo Perković i dr., Elizabete Kotomanić 11/II, 23000 Zadar punomoćnik sudionika u postupku ŠANGULIN d.o.o. BIOGRAD NA MORU</item>
    </izvorni_sadrzaj>
    <derivirana_varijabla naziv="DomainObject.Predmet.OstaliListFormatedWithAdressOIB_1">
      <item>ZOU Rikardo Perković i dr., Elizabete Kotomanić 11/II, 23000 Zadar punomoćnik sudionika u postupku ŠANGULIN d.o.o. BIOGRAD NA MORU</item>
    </derivirana_varijabla>
  </DomainObject.Predmet.OstaliListFormatedWithAdressOIB>
  <DomainObject.Predmet.OstaliListNazivFormated>
    <izvorni_sadrzaj>
      <item>ZOU Rikardo Perković i dr.</item>
    </izvorni_sadrzaj>
    <derivirana_varijabla naziv="DomainObject.Predmet.OstaliListNazivFormated_1">
      <item>ZOU Rikardo Perković i dr.</item>
    </derivirana_varijabla>
  </DomainObject.Predmet.OstaliListNazivFormated>
  <DomainObject.Predmet.OstaliListNazivFormatedOIB>
    <izvorni_sadrzaj>
      <item>ZOU Rikardo Perković i dr.</item>
    </izvorni_sadrzaj>
    <derivirana_varijabla naziv="DomainObject.Predmet.OstaliListNazivFormatedOIB_1">
      <item>ZOU Rikardo Perković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ŠANGULIN d.o.o. BIOGRAD NA MORU</izvorni_sadrzaj>
    <derivirana_varijabla naziv="DomainObject.Predmet.StrankaIDrugi_1">ŠANGULIN d.o.o. BIOGRAD NA MORU</derivirana_varijabla>
  </DomainObject.Predmet.StrankaIDrugi>
  <DomainObject.Predmet.ProtustrankaIDrugi>
    <izvorni_sadrzaj>TIGAR I LAV d.o.o. PULA</izvorni_sadrzaj>
    <derivirana_varijabla naziv="DomainObject.Predmet.ProtustrankaIDrugi_1">TIGAR I LAV d.o.o. PULA</derivirana_varijabla>
  </DomainObject.Predmet.ProtustrankaIDrugi>
  <DomainObject.Predmet.StrankaIDrugiAdressOIB>
    <izvorni_sadrzaj>ŠANGULIN d.o.o. BIOGRAD NA MORU, OIB 52945228571, Kraljice Jelene 3, 23210 Biograd Na Moru</izvorni_sadrzaj>
    <derivirana_varijabla naziv="DomainObject.Predmet.StrankaIDrugiAdressOIB_1">ŠANGULIN d.o.o. BIOGRAD NA MORU, OIB 52945228571, Kraljice Jelene 3, 23210 Biograd Na Moru</derivirana_varijabla>
  </DomainObject.Predmet.StrankaIDrugiAdressOIB>
  <DomainObject.Predmet.ProtustrankaIDrugiAdressOIB>
    <izvorni_sadrzaj>TIGAR I LAV d.o.o. PULA, OIB 43948862357, Veruda 29, 52100 Pula</izvorni_sadrzaj>
    <derivirana_varijabla naziv="DomainObject.Predmet.ProtustrankaIDrugiAdressOIB_1">TIGAR I LAV d.o.o. PULA, OIB 43948862357, Veruda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ZOU Rikardo Perković i dr.</item>
      <item>TIGAR I LAV d.o.o. PULA</item>
      <item>ŠANGULIN d.o.o. BIOGRAD NA MORU</item>
    </izvorni_sadrzaj>
    <derivirana_varijabla naziv="DomainObject.Predmet.SudioniciListNaziv_1">
      <item>ZOU Rikardo Perković i dr.</item>
      <item>TIGAR I LAV d.o.o. PULA</item>
      <item>ŠANGULIN d.o.o. BIOGRAD NA MORU</item>
    </derivirana_varijabla>
  </DomainObject.Predmet.SudioniciListNaziv>
  <DomainObject.Predmet.SudioniciListAdressOIB>
    <izvorni_sadrzaj>
      <item>ZOU Rikardo Perković i dr., Elizabete Kotomanić 11/II,23000 Zadar</item>
      <item>TIGAR I LAV d.o.o. PULA, OIB 43948862357, Veruda 29,52100 Pula</item>
      <item>ŠANGULIN d.o.o. BIOGRAD NA MORU, OIB 52945228571, Kraljice Jelene 3,23210 Biograd Na Moru</item>
    </izvorni_sadrzaj>
    <derivirana_varijabla naziv="DomainObject.Predmet.SudioniciListAdressOIB_1">
      <item>ZOU Rikardo Perković i dr., Elizabete Kotomanić 11/II,23000 Zadar</item>
      <item>TIGAR I LAV d.o.o. PULA, OIB 43948862357, Veruda 29,52100 Pula</item>
      <item>ŠANGULIN d.o.o. BIOGRAD NA MORU, OIB 52945228571, Kraljice Jelene 3,23210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43948862357</item>
      <item>, OIB 52945228571</item>
    </izvorni_sadrzaj>
    <derivirana_varijabla naziv="DomainObject.Predmet.SudioniciListNazivOIB_1">
      <item>, OIB null</item>
      <item>, OIB 43948862357</item>
      <item>, OIB 52945228571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260</properties:Words>
  <properties:Characters>1287</properties:Characters>
  <properties:Lines>49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2017-07-21T07:01:00Z</dcterms:created>
  <dc:creator>sblazevic</dc:creator>
  <cp:lastModifiedBy>Lorena Paris Aničić</cp:lastModifiedBy>
  <cp:lastPrinted>2017-07-21T07:11:00Z</cp:lastPrinted>
  <dcterms:modified xmlns:xsi="http://www.w3.org/2001/XMLSchema-instance" xsi:type="dcterms:W3CDTF">2017-07-21T07:11:00Z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