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18eb" w14:paraId="51718e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E95D32">
        <w:t>1</w:t>
      </w:r>
      <w:r w:rsidR="00357BFD">
        <w:t>0</w:t>
      </w:r>
      <w:r w:rsidR="00403FC1">
        <w:t>4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403FC1">
        <w:t xml:space="preserve">MATIN DESIGN j.d.o.o., za usluge, Zagreb, </w:t>
      </w:r>
      <w:proofErr w:type="spellStart"/>
      <w:r w:rsidR="00403FC1">
        <w:t>Kaninska</w:t>
      </w:r>
      <w:proofErr w:type="spellEnd"/>
      <w:r w:rsidR="00403FC1">
        <w:t xml:space="preserve"> 6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403FC1">
        <w:t>929496</w:t>
      </w:r>
      <w:r w:rsidR="00BB5E12" w:rsidRPr="00BB5E12">
        <w:t xml:space="preserve">, OIB: </w:t>
      </w:r>
      <w:r w:rsidR="00357BFD">
        <w:t>45</w:t>
      </w:r>
      <w:r w:rsidR="00403FC1">
        <w:t>424621327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03FC1">
        <w:t xml:space="preserve">MATIN DESIGN j.d.o.o., za usluge, Zagreb, </w:t>
      </w:r>
      <w:proofErr w:type="spellStart"/>
      <w:r w:rsidR="00403FC1">
        <w:t>Kaninska</w:t>
      </w:r>
      <w:proofErr w:type="spellEnd"/>
      <w:r w:rsidR="00403FC1">
        <w:t xml:space="preserve"> 6</w:t>
      </w:r>
      <w:r w:rsidR="00403FC1" w:rsidRPr="00BB5E12">
        <w:t>, MBS: 0</w:t>
      </w:r>
      <w:r w:rsidR="00403FC1">
        <w:t>8</w:t>
      </w:r>
      <w:r w:rsidR="00403FC1" w:rsidRPr="00BB5E12">
        <w:t>0</w:t>
      </w:r>
      <w:r w:rsidR="00403FC1">
        <w:t>929496</w:t>
      </w:r>
      <w:r w:rsidR="00403FC1" w:rsidRPr="00BB5E12">
        <w:t xml:space="preserve">, OIB: </w:t>
      </w:r>
      <w:r w:rsidR="00403FC1">
        <w:t>45424621327</w:t>
      </w:r>
      <w:r w:rsidR="00357BFD">
        <w:t xml:space="preserve"> </w:t>
      </w:r>
      <w:r>
        <w:t xml:space="preserve">iznosi </w:t>
      </w:r>
      <w:r w:rsidR="00357BFD">
        <w:t>1</w:t>
      </w:r>
      <w:r w:rsidR="00403FC1">
        <w:t>5</w:t>
      </w:r>
      <w:r w:rsidR="001D2233">
        <w:t>.</w:t>
      </w:r>
      <w:r w:rsidR="00E95D32">
        <w:t>1</w:t>
      </w:r>
      <w:r w:rsidR="00357BFD">
        <w:t>14</w:t>
      </w:r>
      <w:r w:rsidR="001D2233">
        <w:t>,</w:t>
      </w:r>
      <w:r w:rsidR="00357BFD">
        <w:t>58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403FC1">
        <w:t>Milan Matijašić</w:t>
      </w:r>
      <w:r w:rsidR="00BB5E12" w:rsidRPr="00BB5E12">
        <w:t xml:space="preserve">, OIB: </w:t>
      </w:r>
      <w:r w:rsidR="00357BFD">
        <w:t>8</w:t>
      </w:r>
      <w:r w:rsidR="00403FC1">
        <w:t>7023244743</w:t>
      </w:r>
      <w:r w:rsidR="00BB5E12" w:rsidRPr="00BB5E12">
        <w:t xml:space="preserve">, </w:t>
      </w:r>
      <w:r w:rsidR="00403FC1">
        <w:t xml:space="preserve">Zagreb, </w:t>
      </w:r>
      <w:proofErr w:type="spellStart"/>
      <w:r w:rsidR="00403FC1">
        <w:t>Kaninska</w:t>
      </w:r>
      <w:proofErr w:type="spellEnd"/>
      <w:r w:rsidR="00403FC1">
        <w:t xml:space="preserve"> 6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E95D32">
        <w:t>1</w:t>
      </w:r>
      <w:r w:rsidR="00357BFD">
        <w:t>0</w:t>
      </w:r>
      <w:r w:rsidR="00403FC1">
        <w:t>4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007" w:rsidR="00CB6007">
      <w:r>
        <w:separator/>
      </w:r>
    </w:p>
  </w:endnote>
  <w:endnote w:id="0" w:type="continuationSeparator">
    <w:p w:rsidRDefault="00CB6007" w:rsidR="00CB6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007" w:rsidR="00CB6007">
      <w:r>
        <w:separator/>
      </w:r>
    </w:p>
  </w:footnote>
  <w:footnote w:id="0" w:type="continuationSeparator">
    <w:p w:rsidRDefault="00CB6007" w:rsidR="00CB6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2EE5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709E6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590C"/>
    <w:rsid w:val="00C93CE6"/>
    <w:rsid w:val="00CA01EF"/>
    <w:rsid w:val="00CA4211"/>
    <w:rsid w:val="00CB6007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09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0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09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0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SUDOVOMA</izvorni_sadrzaj>
    <derivirana_varijabla naziv="DomainObject.Predmet.PrimjedbaSuca_1">ČL.11 ZAKONA O SUDOVOMA</derivirana_varijabla>
  </DomainObject.Predmet.PrimjedbaSuca>
  <DomainObject.Predmet.ProtustrankaFormated>
    <izvorni_sadrzaj>  MATIN DESIGN jednostavno društvo s ograničenom odgovornošću za usluge</izvorni_sadrzaj>
    <derivirana_varijabla naziv="DomainObject.Predmet.ProtustrankaFormated_1">  MATIN DESIGN jednostavno društvo s ograničenom odgovornošću za usluge</derivirana_varijabla>
  </DomainObject.Predmet.ProtustrankaFormated>
  <DomainObject.Predmet.ProtustrankaFormatedOIB>
    <izvorni_sadrzaj>  MATIN DESIGN jednostavno društvo s ograničenom odgovornošću za usluge, OIB 45424621327</izvorni_sadrzaj>
    <derivirana_varijabla naziv="DomainObject.Predmet.ProtustrankaFormatedOIB_1">  MATIN DESIGN jednostavno društvo s ograničenom odgovornošću za usluge, OIB 45424621327</derivirana_varijabla>
  </DomainObject.Predmet.ProtustrankaFormatedOIB>
  <DomainObject.Predmet.ProtustrankaFormatedWithAdress>
    <izvorni_sadrzaj> MATIN DESIGN jednostavno društvo s ograničenom odgovornošću za usluge, Kaninska 6, 10000 Zagreb</izvorni_sadrzaj>
    <derivirana_varijabla naziv="DomainObject.Predmet.ProtustrankaFormatedWithAdress_1"> MATIN DESIGN jednostavno društvo s ograničenom odgovornošću za usluge, Kaninska 6, 10000 Zagreb</derivirana_varijabla>
  </DomainObject.Predmet.ProtustrankaFormatedWithAdress>
  <DomainObject.Predmet.ProtustrankaFormatedWithAdressOIB>
    <izvorni_sadrzaj> MATIN DESIGN jednostavno društvo s ograničenom odgovornošću za usluge, OIB 45424621327, Kaninska 6, 10000 Zagreb</izvorni_sadrzaj>
    <derivirana_varijabla naziv="DomainObject.Predmet.ProtustrankaFormatedWithAdressOIB_1"> MATIN DESIGN jednostavno društvo s ograničenom odgovornošću za usluge, OIB 45424621327, Kaninska 6, 10000 Zagreb</derivirana_varijabla>
  </DomainObject.Predmet.ProtustrankaFormatedWithAdressOIB>
  <DomainObject.Predmet.ProtustrankaWithAdress>
    <izvorni_sadrzaj>MATIN DESIGN jednostavno društvo s ograničenom odgovornošću za usluge Kaninska 6, 10000 Zagreb</izvorni_sadrzaj>
    <derivirana_varijabla naziv="DomainObject.Predmet.ProtustrankaWithAdress_1">MATIN DESIGN jednostavno društvo s ograničenom odgovornošću za usluge Kaninska 6, 10000 Zagreb</derivirana_varijabla>
  </DomainObject.Predmet.ProtustrankaWithAdress>
  <DomainObject.Predmet.ProtustrankaWithAdressOIB>
    <izvorni_sadrzaj>MATIN DESIGN jednostavno društvo s ograničenom odgovornošću za usluge, OIB 45424621327, Kaninska 6, 10000 Zagreb</izvorni_sadrzaj>
    <derivirana_varijabla naziv="DomainObject.Predmet.ProtustrankaWithAdressOIB_1">MATIN DESIGN jednostavno društvo s ograničenom odgovornošću za usluge, OIB 45424621327, Kaninska 6, 10000 Zagreb</derivirana_varijabla>
  </DomainObject.Predmet.ProtustrankaWithAdressOIB>
  <DomainObject.Predmet.ProtustrankaNazivFormated>
    <izvorni_sadrzaj>MATIN DESIGN jednostavno društvo s ograničenom odgovornošću za usluge</izvorni_sadrzaj>
    <derivirana_varijabla naziv="DomainObject.Predmet.ProtustrankaNazivFormated_1">MATIN DESIGN jednostavno društvo s ograničenom odgovornošću za usluge</derivirana_varijabla>
  </DomainObject.Predmet.ProtustrankaNazivFormated>
  <DomainObject.Predmet.ProtustrankaNazivFormatedOIB>
    <izvorni_sadrzaj>MATIN DESIGN jednostavno društvo s ograničenom odgovornošću za usluge, OIB 45424621327</izvorni_sadrzaj>
    <derivirana_varijabla naziv="DomainObject.Predmet.ProtustrankaNazivFormatedOIB_1">MATIN DESIGN jednostavno društvo s ograničenom odgovornošću za usluge, OIB 45424621327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MATIN DESIGN jednostavno društvo s ograničenom odgovornošću za usluge</item>
    </izvorni_sadrzaj>
    <derivirana_varijabla naziv="DomainObject.Predmet.ProtuStrankaListFormated_1">
      <item>MATIN DESIGN jednostavno društvo s ograničenom odgovornošću za usluge</item>
    </derivirana_varijabla>
  </DomainObject.Predmet.ProtuStrankaListFormated>
  <DomainObject.Predmet.ProtuStrankaListFormatedOIB>
    <izvorni_sadrzaj>
      <item>MATIN DESIGN jednostavno društvo s ograničenom odgovornošću za usluge, OIB 45424621327</item>
    </izvorni_sadrzaj>
    <derivirana_varijabla naziv="DomainObject.Predmet.ProtuStrankaListFormatedOIB_1">
      <item>MATIN DESIGN jednostavno društvo s ograničenom odgovornošću za usluge, OIB 45424621327</item>
    </derivirana_varijabla>
  </DomainObject.Predmet.ProtuStrankaListFormatedOIB>
  <DomainObject.Predmet.ProtuStrankaListFormatedWithAdress>
    <izvorni_sadrzaj>
      <item>MATIN DESIGN jednostavno društvo s ograničenom odgovornošću za usluge, Kaninska 6, 10000 Zagreb</item>
    </izvorni_sadrzaj>
    <derivirana_varijabla naziv="DomainObject.Predmet.ProtuStrankaListFormatedWithAdress_1">
      <item>MATIN DESIGN jednostavno društvo s ograničenom odgovornošću za usluge, Kaninska 6, 10000 Zagreb</item>
    </derivirana_varijabla>
  </DomainObject.Predmet.ProtuStrankaListFormatedWithAdress>
  <DomainObject.Predmet.ProtuStrankaListFormatedWithAdressOIB>
    <izvorni_sadrzaj>
      <item>MATIN DESIGN jednostavno društvo s ograničenom odgovornošću za usluge, OIB 45424621327, Kaninska 6, 10000 Zagreb</item>
    </izvorni_sadrzaj>
    <derivirana_varijabla naziv="DomainObject.Predmet.ProtuStrankaListFormatedWithAdressOIB_1">
      <item>MATIN DESIGN jednostavno društvo s ograničenom odgovornošću za usluge, OIB 45424621327, Kaninska 6, 10000 Zagreb</item>
    </derivirana_varijabla>
  </DomainObject.Predmet.ProtuStrankaListFormatedWithAdressOIB>
  <DomainObject.Predmet.ProtuStrankaListNazivFormated>
    <izvorni_sadrzaj>
      <item>MATIN DESIGN jednostavno društvo s ograničenom odgovornošću za usluge</item>
    </izvorni_sadrzaj>
    <derivirana_varijabla naziv="DomainObject.Predmet.ProtuStrankaListNazivFormated_1">
      <item>MATIN DESIGN jednostavno društvo s ograničenom odgovornošću za usluge</item>
    </derivirana_varijabla>
  </DomainObject.Predmet.ProtuStrankaListNazivFormated>
  <DomainObject.Predmet.ProtuStrankaListNazivFormatedOIB>
    <izvorni_sadrzaj>
      <item>MATIN DESIGN jednostavno društvo s ograničenom odgovornošću za usluge, OIB 45424621327</item>
    </izvorni_sadrzaj>
    <derivirana_varijabla naziv="DomainObject.Predmet.ProtuStrankaListNazivFormatedOIB_1">
      <item>MATIN DESIGN jednostavno društvo s ograničenom odgovornošću za usluge, OIB 45424621327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MATIN DESIGN jednostavno društvo s ograničenom odgovornošću za usluge</izvorni_sadrzaj>
    <derivirana_varijabla naziv="DomainObject.Predmet.ProtustrankaIDrugi_1">MATIN DESIGN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MATIN DESIGN jednostavno društvo s ograničenom odgovornošću za usluge, OIB 45424621327, Kaninska 6, 10000 Zagreb</izvorni_sadrzaj>
    <derivirana_varijabla naziv="DomainObject.Predmet.ProtustrankaIDrugiAdressOIB_1">MATIN DESIGN jednostavno društvo s ograničenom odgovornošću za usluge, OIB 45424621327, Kaninska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 DESIGN jednostavno društvo s ograničenom odgovornošću za usluge</item>
      <item>FINA Regionalni centar Zagreb</item>
    </izvorni_sadrzaj>
    <derivirana_varijabla naziv="DomainObject.Predmet.SudioniciListNaziv_1">
      <item>MATIN DESIGN jednostavno društvo s ograničenom odgovornošću za usluge</item>
      <item>FINA Regionalni centar Zagreb</item>
    </derivirana_varijabla>
  </DomainObject.Predmet.SudioniciListNaziv>
  <DomainObject.Predmet.SudioniciListAdressOIB>
    <izvorni_sadrzaj>
      <item>MATIN DESIGN jednostavno društvo s ograničenom odgovornošću za usluge, OIB 45424621327, Kaninska 6,10000 Zagreb</item>
      <item>FINA Regionalni centar Zagreb, OIB 85821130368, Trg svibanjskih žrtava 1995. br. 1,10000 Zagreb</item>
    </izvorni_sadrzaj>
    <derivirana_varijabla naziv="DomainObject.Predmet.SudioniciListAdressOIB_1">
      <item>MATIN DESIGN jednostavno društvo s ograničenom odgovornošću za usluge, OIB 45424621327, Kaninska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45424621327</item>
      <item>, OIB 85821130368</item>
    </izvorni_sadrzaj>
    <derivirana_varijabla naziv="DomainObject.Predmet.SudioniciListNazivOIB_1">
      <item>, OIB 45424621327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1899</properties:Characters>
  <properties:Lines>48</properties:Lines>
  <properties:Paragraphs>16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2017-02-07T10:38:00Z</cp:lastPrinted>
  <dcterms:modified xmlns:xsi="http://www.w3.org/2001/XMLSchema-instance" xsi:type="dcterms:W3CDTF">2017-02-07T10:39:00Z</dcterms:modified>
  <cp:revision>17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