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ae9f" w14:paraId="f05ae9f" w:rsidRDefault="00AE649C" w:rsidP="00FA5B5E" w:rsidR="00AE649C" w:rsidRPr="00B76F3C">
      <w:pPr>
        <w:pStyle w:val="Naslov3"/>
        <w15:collapsed w:val="false"/>
      </w:pPr>
    </w:p>
    <w:p w:rsidRDefault="00257FB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57FB8" w:rsidP="00257FB8" w:rsidR="00257FB8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257FB8" w:rsidP="00257FB8" w:rsidR="00257FB8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257FB8" w:rsidP="00257FB8" w:rsidR="00257FB8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257FB8" w:rsidP="00257FB8" w:rsidR="00257FB8">
      <w:pPr>
        <w:jc w:val="both"/>
      </w:pPr>
      <w:r>
        <w:tab/>
      </w:r>
      <w:r>
        <w:tab/>
      </w:r>
      <w:r>
        <w:tab/>
      </w:r>
    </w:p>
    <w:p w:rsidRDefault="00257FB8" w:rsidP="00257FB8" w:rsidR="00257FB8">
      <w:pPr>
        <w:jc w:val="center"/>
      </w:pPr>
      <w:r>
        <w:t>R E P U B L I K A   H R V A T S K A</w:t>
      </w:r>
    </w:p>
    <w:p w:rsidRDefault="00257FB8" w:rsidP="00257FB8" w:rsidR="00257FB8">
      <w:pPr>
        <w:jc w:val="center"/>
      </w:pPr>
    </w:p>
    <w:p w:rsidRDefault="00257FB8" w:rsidP="00257FB8" w:rsidR="00257FB8">
      <w:pPr>
        <w:jc w:val="center"/>
      </w:pPr>
      <w:r>
        <w:t>O G L A S</w:t>
      </w:r>
    </w:p>
    <w:p w:rsidRDefault="00257FB8" w:rsidP="00257FB8" w:rsidR="00257FB8">
      <w:pPr>
        <w:jc w:val="center"/>
      </w:pPr>
    </w:p>
    <w:p w:rsidRDefault="00257FB8" w:rsidP="00257FB8" w:rsidR="00257FB8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SALON LJEPOTE EMANUELA  j.d.o.o. sa sjedištem u Zemuniku Donjem (Općina Zemunik Donji), I Ulica 10/ A, OIB:81811734851, povodom zahtjeva Financijske agencije, Regionalnog centra Split, Podružnice Zadar, Ivana Danila 4, OIB: 85821130368 od 4. kolovoza 2016., 1. rujna 2016. objavio je </w:t>
      </w:r>
    </w:p>
    <w:p w:rsidRDefault="00257FB8" w:rsidP="00257FB8" w:rsidR="00257FB8">
      <w:pPr>
        <w:jc w:val="both"/>
      </w:pPr>
    </w:p>
    <w:p w:rsidRDefault="00257FB8" w:rsidP="00257FB8" w:rsidR="00257FB8">
      <w:pPr>
        <w:jc w:val="center"/>
      </w:pPr>
      <w:r>
        <w:t>o g l a s</w:t>
      </w:r>
    </w:p>
    <w:p w:rsidRDefault="00257FB8" w:rsidP="00257FB8" w:rsidR="00257FB8">
      <w:pPr>
        <w:jc w:val="center"/>
      </w:pPr>
    </w:p>
    <w:p w:rsidRDefault="00257FB8" w:rsidP="00257FB8" w:rsidR="00257FB8">
      <w:pPr>
        <w:ind w:firstLine="315"/>
        <w:jc w:val="both"/>
      </w:pPr>
      <w:r>
        <w:tab/>
        <w:t xml:space="preserve">1.  Utvrđuje se da ukupni iznos evidentiranog duga dužnika SALON LJEPOTE EMANUELA  j.d.o.o. sa sjedištem u Zemuniku Donjem (Općina Zemunik Donji), I Ulica 10/ A, OIB:81811734851,  na temelju neizvršenih osnova za plaćanje iznosi 69.145,58 kn. </w:t>
      </w:r>
    </w:p>
    <w:p w:rsidRDefault="00257FB8" w:rsidP="00257FB8" w:rsidR="00257FB8">
      <w:pPr>
        <w:ind w:firstLine="315"/>
        <w:jc w:val="both"/>
      </w:pPr>
    </w:p>
    <w:p w:rsidRDefault="00257FB8" w:rsidP="00257FB8" w:rsidR="00257FB8">
      <w:pPr>
        <w:jc w:val="both"/>
      </w:pPr>
      <w:r>
        <w:t xml:space="preserve">      </w:t>
      </w:r>
      <w:r>
        <w:tab/>
        <w:t xml:space="preserve">2.  Poziva se osoba ovlaštena za zastupanje dužnika po zakonu Irma Džepina, Kaštel Novi, Put Blata 37,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257FB8" w:rsidP="00257FB8" w:rsidR="00257FB8">
      <w:pPr>
        <w:jc w:val="both"/>
      </w:pPr>
    </w:p>
    <w:p w:rsidRDefault="00257FB8" w:rsidP="00257FB8" w:rsidR="00257FB8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257FB8" w:rsidP="00257FB8" w:rsidR="00257FB8">
      <w:pPr>
        <w:jc w:val="both"/>
      </w:pPr>
    </w:p>
    <w:p w:rsidRDefault="00257FB8" w:rsidP="00257FB8" w:rsidR="00257FB8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257FB8" w:rsidP="00257FB8" w:rsidR="00257FB8">
      <w:pPr>
        <w:tabs>
          <w:tab w:pos="0" w:val="left"/>
        </w:tabs>
        <w:jc w:val="both"/>
      </w:pPr>
    </w:p>
    <w:p w:rsidRDefault="00257FB8" w:rsidP="00257FB8" w:rsidR="00257FB8">
      <w:pPr>
        <w:tabs>
          <w:tab w:pos="0" w:val="left"/>
        </w:tabs>
        <w:jc w:val="both"/>
      </w:pPr>
    </w:p>
    <w:p w:rsidRDefault="00257FB8" w:rsidP="00257FB8" w:rsidR="00257FB8">
      <w:pPr>
        <w:tabs>
          <w:tab w:pos="4536" w:val="center"/>
          <w:tab w:pos="9072" w:val="right"/>
        </w:tabs>
      </w:pPr>
      <w:r>
        <w:tab/>
        <w:t>U Zadru 1. rujna 2016.</w:t>
      </w:r>
      <w:r>
        <w:tab/>
      </w:r>
    </w:p>
    <w:p w:rsidRDefault="00257FB8" w:rsidP="00257FB8" w:rsidR="00257FB8">
      <w:pPr>
        <w:jc w:val="center"/>
      </w:pPr>
    </w:p>
    <w:p w:rsidRDefault="00257FB8" w:rsidP="00257FB8" w:rsidR="00257FB8">
      <w:pPr>
        <w:ind w:firstLine="708" w:left="6372"/>
        <w:jc w:val="center"/>
      </w:pPr>
      <w:r>
        <w:t>Sudska savjetnica:</w:t>
      </w:r>
    </w:p>
    <w:p w:rsidRDefault="00257FB8" w:rsidP="00257FB8" w:rsidR="00257FB8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257FB8" w:rsidP="00257FB8" w:rsidR="00257FB8">
      <w:pPr>
        <w:tabs>
          <w:tab w:pos="720" w:val="left"/>
        </w:tabs>
        <w:ind w:firstLine="315" w:left="7788"/>
        <w:jc w:val="both"/>
      </w:pPr>
    </w:p>
    <w:p w:rsidRDefault="00257FB8" w:rsidP="00257FB8" w:rsidR="00257FB8">
      <w:pPr>
        <w:tabs>
          <w:tab w:pos="720" w:val="left"/>
        </w:tabs>
        <w:ind w:firstLine="315" w:left="7788"/>
        <w:jc w:val="both"/>
      </w:pPr>
      <w:r>
        <w:tab/>
      </w:r>
    </w:p>
    <w:p w:rsidRDefault="00257FB8" w:rsidP="00257FB8" w:rsidR="00257FB8">
      <w:pPr>
        <w:ind w:firstLine="708"/>
        <w:jc w:val="both"/>
      </w:pPr>
      <w:r>
        <w:t>DNA:</w:t>
      </w:r>
    </w:p>
    <w:p w:rsidRDefault="00257FB8" w:rsidP="00257FB8" w:rsidR="00257FB8">
      <w:pPr>
        <w:ind w:firstLine="708"/>
        <w:jc w:val="both"/>
      </w:pPr>
      <w:r>
        <w:t>1. e-Oglasna ploča suda</w:t>
      </w:r>
    </w:p>
    <w:p w:rsidRDefault="00257FB8" w:rsidP="00257FB8" w:rsidR="00257FB8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257FB8" w:rsidP="00257FB8" w:rsidR="00257FB8">
      <w:pPr>
        <w:ind w:firstLine="720"/>
        <w:jc w:val="both"/>
      </w:pPr>
    </w:p>
    <w:p w:rsidRDefault="00257FB8" w:rsidP="00257FB8" w:rsidR="00257FB8">
      <w:pPr>
        <w:ind w:firstLine="720"/>
        <w:jc w:val="both"/>
      </w:pPr>
    </w:p>
    <w:p w:rsidRDefault="00257FB8" w:rsidP="00257FB8" w:rsidR="00257FB8"/>
    <w:p w:rsidRDefault="00AE649C" w:rsidP="00E67D40" w:rsidR="00AE649C" w:rsidRPr="00B76F3C">
      <w:pPr>
        <w:pStyle w:val="SudSjedite"/>
      </w:pPr>
    </w:p>
    <w:p w:rsidRDefault="00DA0242" w:rsidP="00257FB8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FB8" w:rsidP="00257FB8" w:rsidR="00257FB8">
    <w:pPr>
      <w:jc w:val="right"/>
    </w:pPr>
    <w:r>
      <w:t>Poslovni broj: 5 St-962-16-6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7FB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688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11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St-962/2016-4</izvorni_sadrzaj>
    <derivirana_varijabla naziv="DomainObject.Oznaka_1">St-962/2016-4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St-962/2016</izvorni_sadrzaj>
    <derivirana_varijabla naziv="DomainObject.Predmet.OznakaBroj_1">St-962/2016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 LJEPOTE EMANUELA j.d.o.o.za usluge</izvorni_sadrzaj>
    <derivirana_varijabla naziv="DomainObject.Predmet.ProtustrankaFormated_1">  SALON LJEPOTE EMANUELA j.d.o.o.za usluge</derivirana_varijabla>
  </DomainObject.Predmet.ProtustrankaFormated>
  <DomainObject.Predmet.ProtustrankaFormatedOIB>
    <izvorni_sadrzaj>  SALON LJEPOTE EMANUELA j.d.o.o.za usluge, OIB 81811734851</izvorni_sadrzaj>
    <derivirana_varijabla naziv="DomainObject.Predmet.ProtustrankaFormatedOIB_1">  SALON LJEPOTE EMANUELA j.d.o.o.za usluge, OIB 81811734851</derivirana_varijabla>
  </DomainObject.Predmet.ProtustrankaFormatedOIB>
  <DomainObject.Predmet.ProtustrankaFormatedWithAdress>
    <izvorni_sadrzaj> SALON LJEPOTE EMANUELA j.d.o.o.za usluge, I Ulica 10/A, 23222 Zemunik Donji</izvorni_sadrzaj>
    <derivirana_varijabla naziv="DomainObject.Predmet.ProtustrankaFormatedWithAdress_1"> SALON LJEPOTE EMANUELA j.d.o.o.za usluge, I Ulica 10/A, 23222 Zemunik Donji</derivirana_varijabla>
  </DomainObject.Predmet.ProtustrankaFormatedWithAdress>
  <DomainObject.Predmet.ProtustrankaFormatedWithAdressOIB>
    <izvorni_sadrzaj> SALON LJEPOTE EMANUELA j.d.o.o.za usluge, OIB 81811734851, I Ulica 10/A, 23222 Zemunik Donji</izvorni_sadrzaj>
    <derivirana_varijabla naziv="DomainObject.Predmet.ProtustrankaFormatedWithAdressOIB_1"> SALON LJEPOTE EMANUELA j.d.o.o.za usluge, OIB 81811734851, I Ulica 10/A, 23222 Zemunik Donji</derivirana_varijabla>
  </DomainObject.Predmet.ProtustrankaFormatedWithAdressOIB>
  <DomainObject.Predmet.ProtustrankaWithAdress>
    <izvorni_sadrzaj>SALON LJEPOTE EMANUELA j.d.o.o.za usluge I Ulica 10/A, 23222 Zemunik Donji</izvorni_sadrzaj>
    <derivirana_varijabla naziv="DomainObject.Predmet.ProtustrankaWithAdress_1">SALON LJEPOTE EMANUELA j.d.o.o.za usluge I Ulica 10/A, 23222 Zemunik Donji</derivirana_varijabla>
  </DomainObject.Predmet.ProtustrankaWithAdress>
  <DomainObject.Predmet.ProtustrankaWithAdressOIB>
    <izvorni_sadrzaj>SALON LJEPOTE EMANUELA j.d.o.o.za usluge, OIB 81811734851, I Ulica 10/A, 23222 Zemunik Donji</izvorni_sadrzaj>
    <derivirana_varijabla naziv="DomainObject.Predmet.ProtustrankaWithAdressOIB_1">SALON LJEPOTE EMANUELA j.d.o.o.za usluge, OIB 81811734851, I Ulica 10/A, 23222 Zemunik Donji</derivirana_varijabla>
  </DomainObject.Predmet.ProtustrankaWithAdressOIB>
  <DomainObject.Predmet.ProtustrankaNazivFormated>
    <izvorni_sadrzaj>SALON LJEPOTE EMANUELA j.d.o.o.za usluge</izvorni_sadrzaj>
    <derivirana_varijabla naziv="DomainObject.Predmet.ProtustrankaNazivFormated_1">SALON LJEPOTE EMANUELA j.d.o.o.za usluge</derivirana_varijabla>
  </DomainObject.Predmet.ProtustrankaNazivFormated>
  <DomainObject.Predmet.ProtustrankaNazivFormatedOIB>
    <izvorni_sadrzaj>SALON LJEPOTE EMANUELA j.d.o.o.za usluge, OIB 81811734851</izvorni_sadrzaj>
    <derivirana_varijabla naziv="DomainObject.Predmet.ProtustrankaNazivFormatedOIB_1">SALON LJEPOTE EMANUELA j.d.o.o.za usluge, OIB 81811734851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SALON LJEPOTE EMANUELA j.d.o.o.za usluge</item>
    </izvorni_sadrzaj>
    <derivirana_varijabla naziv="DomainObject.Predmet.ProtuStrankaListFormated_1">
      <item>SALON LJEPOTE EMANUELA j.d.o.o.za usluge</item>
    </derivirana_varijabla>
  </DomainObject.Predmet.ProtuStrankaListFormated>
  <DomainObject.Predmet.ProtuStrankaListFormatedOIB>
    <izvorni_sadrzaj>
      <item>SALON LJEPOTE EMANUELA j.d.o.o.za usluge, OIB 81811734851</item>
    </izvorni_sadrzaj>
    <derivirana_varijabla naziv="DomainObject.Predmet.ProtuStrankaListFormatedOIB_1">
      <item>SALON LJEPOTE EMANUELA j.d.o.o.za usluge, OIB 81811734851</item>
    </derivirana_varijabla>
  </DomainObject.Predmet.ProtuStrankaListFormatedOIB>
  <DomainObject.Predmet.ProtuStrankaListFormatedWithAdress>
    <izvorni_sadrzaj>
      <item>SALON LJEPOTE EMANUELA j.d.o.o.za usluge, I Ulica 10/A, 23222 Zemunik Donji</item>
    </izvorni_sadrzaj>
    <derivirana_varijabla naziv="DomainObject.Predmet.ProtuStrankaListFormatedWithAdress_1">
      <item>SALON LJEPOTE EMANUELA j.d.o.o.za usluge, I Ulica 10/A, 23222 Zemunik Donji</item>
    </derivirana_varijabla>
  </DomainObject.Predmet.ProtuStrankaListFormatedWithAdress>
  <DomainObject.Predmet.ProtuStrankaListFormatedWithAdressOIB>
    <izvorni_sadrzaj>
      <item>SALON LJEPOTE EMANUELA j.d.o.o.za usluge, OIB 81811734851, I Ulica 10/A, 23222 Zemunik Donji</item>
    </izvorni_sadrzaj>
    <derivirana_varijabla naziv="DomainObject.Predmet.ProtuStrankaListFormatedWithAdressOIB_1">
      <item>SALON LJEPOTE EMANUELA j.d.o.o.za usluge, OIB 81811734851, I Ulica 10/A, 23222 Zemunik Donji</item>
    </derivirana_varijabla>
  </DomainObject.Predmet.ProtuStrankaListFormatedWithAdressOIB>
  <DomainObject.Predmet.ProtuStrankaListNazivFormated>
    <izvorni_sadrzaj>
      <item>SALON LJEPOTE EMANUELA j.d.o.o.za usluge</item>
    </izvorni_sadrzaj>
    <derivirana_varijabla naziv="DomainObject.Predmet.ProtuStrankaListNazivFormated_1">
      <item>SALON LJEPOTE EMANUELA j.d.o.o.za usluge</item>
    </derivirana_varijabla>
  </DomainObject.Predmet.ProtuStrankaListNazivFormated>
  <DomainObject.Predmet.ProtuStrankaListNazivFormatedOIB>
    <izvorni_sadrzaj>
      <item>SALON LJEPOTE EMANUELA j.d.o.o.za usluge, OIB 81811734851</item>
    </izvorni_sadrzaj>
    <derivirana_varijabla naziv="DomainObject.Predmet.ProtuStrankaListNazivFormatedOIB_1">
      <item>SALON LJEPOTE EMANUELA j.d.o.o.za usluge, OIB 81811734851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St-962/2016-4</izvorni_sadrzaj>
    <derivirana_varijabla naziv="DomainObject.PoslovniBrojDokumenta_1">St-962/2016-4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SALON LJEPOTE EMANUELA j.d.o.o.za usluge</izvorni_sadrzaj>
    <derivirana_varijabla naziv="DomainObject.Predmet.ProtustrankaIDrugi_1">SALON LJEPOTE EMANUELA j.d.o.o.za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SALON LJEPOTE EMANUELA j.d.o.o.za usluge, OIB 81811734851, I Ulica 10/A, 23222 Zemunik Donji</izvorni_sadrzaj>
    <derivirana_varijabla naziv="DomainObject.Predmet.ProtustrankaIDrugiAdressOIB_1">SALON LJEPOTE EMANUELA j.d.o.o.za usluge, OIB 81811734851, I Ulica 10/A,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SALON LJEPOTE EMANUELA j.d.o.o.za usluge</item>
    </izvorni_sadrzaj>
    <derivirana_varijabla naziv="DomainObject.Predmet.SudioniciListNaziv_1">
      <item>FINA</item>
      <item>SALON LJEPOTE EMANUELA j.d.o.o.za usluge</item>
    </derivirana_varijabla>
  </DomainObject.Predmet.SudioniciListNaziv>
  <DomainObject.Predmet.SudioniciListAdressOIB>
    <izvorni_sadrzaj>
      <item>FINA, OIB 85821130368</item>
      <item>SALON LJEPOTE EMANUELA j.d.o.o.za usluge, OIB 81811734851, I Ulica 10/A,23222 Zemunik Donji</item>
    </izvorni_sadrzaj>
    <derivirana_varijabla naziv="DomainObject.Predmet.SudioniciListAdressOIB_1">
      <item>FINA, OIB 85821130368</item>
      <item>SALON LJEPOTE EMANUELA j.d.o.o.za usluge, OIB 81811734851, I Ulica 10/A,23222 Zemunik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7336F8-A773-4239-97C7-468761240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2056</properties:Characters>
  <properties:Lines>58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2016-09-02T13:44:00Z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