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0b54" w14:paraId="3180b54" w:rsidRDefault="008F4A38" w:rsidP="008F4A38" w:rsidR="008F4A3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A38" w:rsidP="008F4A38" w:rsidR="008F4A3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F4A38" w:rsidP="008F4A38" w:rsidR="008F4A3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F4A38" w:rsidP="008F4A38" w:rsidR="008F4A3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F4A38" w:rsidP="008F4A38" w:rsidR="008F4A38"/>
    <w:p w:rsidRDefault="008F4A38" w:rsidP="008F4A38" w:rsidR="008F4A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F4A38" w:rsidP="008F4A38" w:rsidR="008F4A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F4A38" w:rsidP="008F4A38" w:rsidR="008F4A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F4A38" w:rsidP="008F4A38" w:rsidR="008F4A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F4A38" w:rsidP="008F4A38" w:rsidR="008F4A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 w:rsidR="00F83589">
        <w:rPr>
          <w:rFonts w:cs="Times New Roman" w:eastAsia="Times New Roman"/>
          <w:szCs w:val="24"/>
          <w:lang w:eastAsia="hr-HR"/>
        </w:rPr>
        <w:t>10502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 w:rsidR="00F83589">
        <w:rPr>
          <w:rFonts w:cs="Times New Roman" w:eastAsia="Times New Roman"/>
          <w:szCs w:val="24"/>
          <w:lang w:eastAsia="hr-HR"/>
        </w:rPr>
        <w:t>30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 w:rsidR="00F83589">
        <w:rPr>
          <w:rFonts w:cs="Times New Roman" w:eastAsia="Times New Roman"/>
          <w:szCs w:val="24"/>
          <w:lang w:eastAsia="hr-HR"/>
        </w:rPr>
        <w:t>„JULES VERNE KLUB“, Pazin, Stari trg 8, OIB 99039908016,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17. studenog 2015. </w:t>
      </w:r>
    </w:p>
    <w:p w:rsidRDefault="008F4A38" w:rsidP="008F4A38" w:rsidR="008F4A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F4A38" w:rsidP="008F4A38" w:rsidR="008F4A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F4A38" w:rsidP="008F4A38" w:rsidR="008F4A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F4A38" w:rsidP="008F4A38" w:rsidR="008F4A3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F83589">
        <w:rPr>
          <w:rFonts w:cs="Times New Roman" w:eastAsia="Times New Roman"/>
          <w:szCs w:val="24"/>
          <w:lang w:eastAsia="hr-HR"/>
        </w:rPr>
        <w:t>„JULES VERNE KLUB“, Pazin, Stari trg 8, OIB 99039908016.</w:t>
      </w:r>
    </w:p>
    <w:p w:rsidRDefault="00F83589" w:rsidP="008F4A38" w:rsidR="00F8358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F4A38" w:rsidP="008F4A38" w:rsidR="008F4A3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F4A38" w:rsidP="008F4A38" w:rsidR="008F4A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F4A38" w:rsidP="008F4A38" w:rsidR="008F4A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="00F83589">
        <w:rPr>
          <w:rFonts w:cs="Times New Roman" w:eastAsia="Times New Roman"/>
          <w:szCs w:val="24"/>
          <w:lang w:eastAsia="hr-HR"/>
        </w:rPr>
        <w:t xml:space="preserve">„JULES VERNE KLUB“, Pazin.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83589">
        <w:rPr>
          <w:rFonts w:cs="Times New Roman" w:eastAsia="Times New Roman"/>
          <w:szCs w:val="24"/>
          <w:lang w:eastAsia="hr-HR"/>
        </w:rPr>
        <w:t>1937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F83589">
        <w:t xml:space="preserve">220.682,11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F4A38" w:rsidP="008F4A38" w:rsidR="008F4A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1F262A" w:rsidP="001F262A" w:rsidR="008F4A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</w:t>
      </w:r>
      <w:r w:rsidR="00F23CF9">
        <w:rPr>
          <w:rFonts w:cs="Times New Roman" w:eastAsia="Times New Roman"/>
          <w:szCs w:val="24"/>
          <w:lang w:eastAsia="hr-HR"/>
        </w:rPr>
        <w:t>sve</w:t>
      </w:r>
      <w:r>
        <w:rPr>
          <w:rFonts w:cs="Times New Roman" w:eastAsia="Times New Roman"/>
          <w:szCs w:val="24"/>
          <w:lang w:eastAsia="hr-HR"/>
        </w:rPr>
        <w:t xml:space="preserve"> pretpostavke za provedbu skraćenog stečajnog postupka nad predloženim dužnikom, </w:t>
      </w:r>
      <w:r w:rsidR="008F4A38"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8F4A38" w:rsidP="008F4A38" w:rsidR="008F4A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F4A38" w:rsidP="008F4A38" w:rsidR="008F4A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 Pazinu 17. studenog 2015. </w:t>
      </w:r>
    </w:p>
    <w:p w:rsidRDefault="008F4A38" w:rsidP="008F4A38" w:rsidR="008F4A3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F4A38" w:rsidP="001F262A" w:rsidR="008F4A3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F23CF9">
        <w:rPr>
          <w:rFonts w:cs="Times New Roman" w:eastAsia="Times New Roman"/>
          <w:szCs w:val="24"/>
          <w:lang w:eastAsia="hr-HR"/>
        </w:rPr>
        <w:t>, v. r.</w:t>
      </w:r>
    </w:p>
    <w:p w:rsidRDefault="008F4A38" w:rsidP="008F4A38" w:rsidR="008F4A3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F4A38" w:rsidP="008F4A38" w:rsidR="008F4A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F262A" w:rsidP="008F4A38" w:rsidR="001F262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F4A38" w:rsidP="008F4A38" w:rsidR="008F4A3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8F4A38" w:rsidP="001F262A" w:rsidR="00BB10E7" w:rsidRPr="001F262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sectPr w:rsidSect="007B623F" w:rsidR="00BB10E7" w:rsidRPr="001F262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0F8" w:rsidP="00F83589" w:rsidR="009840F8">
      <w:r>
        <w:separator/>
      </w:r>
    </w:p>
  </w:endnote>
  <w:endnote w:id="0" w:type="continuationSeparator">
    <w:p w:rsidRDefault="009840F8" w:rsidP="00F83589" w:rsidR="00984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0F8" w:rsidP="00F83589" w:rsidR="009840F8">
      <w:r>
        <w:separator/>
      </w:r>
    </w:p>
  </w:footnote>
  <w:footnote w:id="0" w:type="continuationSeparator">
    <w:p w:rsidRDefault="009840F8" w:rsidP="00F83589" w:rsidR="00984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0F8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262A">
          <w:rPr>
            <w:noProof/>
          </w:rPr>
          <w:t>2</w:t>
        </w:r>
        <w:r>
          <w:fldChar w:fldCharType="end"/>
        </w:r>
      </w:sdtContent>
    </w:sdt>
    <w:r>
      <w:tab/>
      <w:t>11 St-250/2015-3</w:t>
    </w:r>
  </w:p>
  <w:p w:rsidRDefault="00B01CE3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0F8" w:rsidP="007B623F" w:rsidR="007B623F">
    <w:pPr>
      <w:pStyle w:val="Zaglavlje"/>
      <w:jc w:val="right"/>
    </w:pPr>
    <w:r>
      <w:t>11 St-2</w:t>
    </w:r>
    <w:r w:rsidR="00F83589">
      <w:t>18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5623"/>
    <w:rsid w:val="001F262A"/>
    <w:rsid w:val="008F4A38"/>
    <w:rsid w:val="00925623"/>
    <w:rsid w:val="009840F8"/>
    <w:rsid w:val="009A6044"/>
    <w:rsid w:val="00B01CE3"/>
    <w:rsid w:val="00BF033F"/>
    <w:rsid w:val="00F23CF9"/>
    <w:rsid w:val="00F8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4A3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4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4A3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4A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4A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35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358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01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C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CE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C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C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4A3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4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4A3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4A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4A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35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358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01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C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CE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C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C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JULES VERNE KLUB, PAZIN</izvorni_sadrzaj>
    <derivirana_varijabla naziv="DomainObject.Predmet.ProtustrankaFormated_1">  JULES VERNE KLUB, PAZIN</derivirana_varijabla>
  </DomainObject.Predmet.ProtustrankaFormated>
  <DomainObject.Predmet.ProtustrankaFormatedOIB>
    <izvorni_sadrzaj>  JULES VERNE KLUB, PAZIN, OIB 99039908016</izvorni_sadrzaj>
    <derivirana_varijabla naziv="DomainObject.Predmet.ProtustrankaFormatedOIB_1">  JULES VERNE KLUB, PAZIN, OIB 99039908016</derivirana_varijabla>
  </DomainObject.Predmet.ProtustrankaFormatedOIB>
  <DomainObject.Predmet.ProtustrankaFormatedWithAdress>
    <izvorni_sadrzaj> JULES VERNE KLUB, PAZIN, Stari trg 8, 52000 Pazin</izvorni_sadrzaj>
    <derivirana_varijabla naziv="DomainObject.Predmet.ProtustrankaFormatedWithAdress_1"> JULES VERNE KLUB, PAZIN, Stari trg 8, 52000 Pazin</derivirana_varijabla>
  </DomainObject.Predmet.ProtustrankaFormatedWithAdress>
  <DomainObject.Predmet.ProtustrankaFormatedWithAdressOIB>
    <izvorni_sadrzaj> JULES VERNE KLUB, PAZIN, OIB 99039908016, Stari trg 8, 52000 Pazin</izvorni_sadrzaj>
    <derivirana_varijabla naziv="DomainObject.Predmet.ProtustrankaFormatedWithAdressOIB_1"> JULES VERNE KLUB, PAZIN, OIB 99039908016, Stari trg 8, 52000 Pazin</derivirana_varijabla>
  </DomainObject.Predmet.ProtustrankaFormatedWithAdressOIB>
  <DomainObject.Predmet.ProtustrankaWithAdress>
    <izvorni_sadrzaj>JULES VERNE KLUB, PAZIN Stari trg 8, 52000 Pazin</izvorni_sadrzaj>
    <derivirana_varijabla naziv="DomainObject.Predmet.ProtustrankaWithAdress_1">JULES VERNE KLUB, PAZIN Stari trg 8, 52000 Pazin</derivirana_varijabla>
  </DomainObject.Predmet.ProtustrankaWithAdress>
  <DomainObject.Predmet.ProtustrankaWithAdressOIB>
    <izvorni_sadrzaj>JULES VERNE KLUB, PAZIN, OIB 99039908016, Stari trg 8, 52000 Pazin</izvorni_sadrzaj>
    <derivirana_varijabla naziv="DomainObject.Predmet.ProtustrankaWithAdressOIB_1">JULES VERNE KLUB, PAZIN, OIB 99039908016, Stari trg 8, 52000 Pazin</derivirana_varijabla>
  </DomainObject.Predmet.ProtustrankaWithAdressOIB>
  <DomainObject.Predmet.ProtustrankaNazivFormated>
    <izvorni_sadrzaj>JULES VERNE KLUB, PAZIN</izvorni_sadrzaj>
    <derivirana_varijabla naziv="DomainObject.Predmet.ProtustrankaNazivFormated_1">JULES VERNE KLUB, PAZIN</derivirana_varijabla>
  </DomainObject.Predmet.ProtustrankaNazivFormated>
  <DomainObject.Predmet.ProtustrankaNazivFormatedOIB>
    <izvorni_sadrzaj>JULES VERNE KLUB, PAZIN, OIB 99039908016</izvorni_sadrzaj>
    <derivirana_varijabla naziv="DomainObject.Predmet.ProtustrankaNazivFormatedOIB_1">JULES VERNE KLUB, PAZIN, OIB 99039908016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220682.11</izvorni_sadrzaj>
    <derivirana_varijabla naziv="DomainObject.Predmet.TrenutnaVrijednost_1">220682.11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JULES VERNE KLUB, PAZIN</item>
    </izvorni_sadrzaj>
    <derivirana_varijabla naziv="DomainObject.Predmet.ProtuStrankaListFormated_1">
      <item>JULES VERNE KLUB, PAZIN</item>
    </derivirana_varijabla>
  </DomainObject.Predmet.ProtuStrankaListFormated>
  <DomainObject.Predmet.ProtuStrankaListFormatedOIB>
    <izvorni_sadrzaj>
      <item>JULES VERNE KLUB, PAZIN, OIB 99039908016</item>
    </izvorni_sadrzaj>
    <derivirana_varijabla naziv="DomainObject.Predmet.ProtuStrankaListFormatedOIB_1">
      <item>JULES VERNE KLUB, PAZIN, OIB 99039908016</item>
    </derivirana_varijabla>
  </DomainObject.Predmet.ProtuStrankaListFormatedOIB>
  <DomainObject.Predmet.ProtuStrankaListFormatedWithAdress>
    <izvorni_sadrzaj>
      <item>JULES VERNE KLUB, PAZIN, Stari trg 8, 52000 Pazin</item>
    </izvorni_sadrzaj>
    <derivirana_varijabla naziv="DomainObject.Predmet.ProtuStrankaListFormatedWithAdress_1">
      <item>JULES VERNE KLUB, PAZIN, Stari trg 8, 52000 Pazin</item>
    </derivirana_varijabla>
  </DomainObject.Predmet.ProtuStrankaListFormatedWithAdress>
  <DomainObject.Predmet.ProtuStrankaListFormatedWithAdressOIB>
    <izvorni_sadrzaj>
      <item>JULES VERNE KLUB, PAZIN, OIB 99039908016, Stari trg 8, 52000 Pazin</item>
    </izvorni_sadrzaj>
    <derivirana_varijabla naziv="DomainObject.Predmet.ProtuStrankaListFormatedWithAdressOIB_1">
      <item>JULES VERNE KLUB, PAZIN, OIB 99039908016, Stari trg 8, 52000 Pazin</item>
    </derivirana_varijabla>
  </DomainObject.Predmet.ProtuStrankaListFormatedWithAdressOIB>
  <DomainObject.Predmet.ProtuStrankaListNazivFormated>
    <izvorni_sadrzaj>
      <item>JULES VERNE KLUB, PAZIN</item>
    </izvorni_sadrzaj>
    <derivirana_varijabla naziv="DomainObject.Predmet.ProtuStrankaListNazivFormated_1">
      <item>JULES VERNE KLUB, PAZIN</item>
    </derivirana_varijabla>
  </DomainObject.Predmet.ProtuStrankaListNazivFormated>
  <DomainObject.Predmet.ProtuStrankaListNazivFormatedOIB>
    <izvorni_sadrzaj>
      <item>JULES VERNE KLUB, PAZIN, OIB 99039908016</item>
    </izvorni_sadrzaj>
    <derivirana_varijabla naziv="DomainObject.Predmet.ProtuStrankaListNazivFormatedOIB_1">
      <item>JULES VERNE KLUB, PAZIN, OIB 99039908016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JULES VERNE KLUB, PAZIN</izvorni_sadrzaj>
    <derivirana_varijabla naziv="DomainObject.Predmet.ProtustrankaIDrugi_1">JULES VERNE KLUB,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JULES VERNE KLUB, PAZIN, OIB 99039908016, Stari trg 8, 52000 Pazin</izvorni_sadrzaj>
    <derivirana_varijabla naziv="DomainObject.Predmet.ProtustrankaIDrugiAdressOIB_1">JULES VERNE KLUB, PAZIN, OIB 99039908016, Stari trg 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JULES VERNE KLUB, PAZIN</item>
      <item>FINANCIJSKA AGENCIJA, RC RIJEKA, PODRUŽNICA PULA, PULA</item>
    </izvorni_sadrzaj>
    <derivirana_varijabla naziv="DomainObject.Predmet.SudioniciListNaziv_1">
      <item>JULES VERNE KLUB, PAZIN</item>
      <item>FINANCIJSKA AGENCIJA, RC RIJEKA, PODRUŽNICA PULA, PULA</item>
    </derivirana_varijabla>
  </DomainObject.Predmet.SudioniciListNaziv>
  <DomainObject.Predmet.SudioniciListAdressOIB>
    <izvorni_sadrzaj>
      <item>JULES VERNE KLUB, PAZIN, OIB 99039908016, Stari trg 8,52000 Pazin</item>
      <item>FINANCIJSKA AGENCIJA, RC RIJEKA, PODRUŽNICA PULA, PULA, OIB 85821130368, Ulica grada Vukovara 70,Zagreb</item>
    </izvorni_sadrzaj>
    <derivirana_varijabla naziv="DomainObject.Predmet.SudioniciListAdressOIB_1">
      <item>JULES VERNE KLUB, PAZIN, OIB 99039908016, Stari trg 8,52000 Pazin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99039908016</item>
      <item>, OIB 85821130368</item>
    </izvorni_sadrzaj>
    <derivirana_varijabla naziv="DomainObject.Predmet.SudioniciListNazivOIB_1">
      <item>, OIB 99039908016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334</properties:Words>
  <properties:Characters>1820</properties:Characters>
  <properties:Lines>47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2015-11-17T15:00:00Z</dcterms:created>
  <dc:creator>Mihaela Kaligari</dc:creator>
  <dc:description/>
  <cp:keywords/>
  <cp:lastModifiedBy>Ana Jeromela</cp:lastModifiedBy>
  <cp:lastPrinted>2015-11-17T15:47:00Z</cp:lastPrinted>
  <dcterms:modified xmlns:xsi="http://www.w3.org/2001/XMLSchema-instance" xsi:type="dcterms:W3CDTF">2015-11-20T07:15:00Z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